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858" w:type="dxa"/>
        <w:tblInd w:w="-743" w:type="dxa"/>
        <w:tblLayout w:type="fixed"/>
        <w:tblCellMar>
          <w:left w:w="0" w:type="dxa"/>
          <w:right w:w="0" w:type="dxa"/>
        </w:tblCellMar>
        <w:tblLook w:val="01E0" w:firstRow="1" w:lastRow="1" w:firstColumn="1" w:lastColumn="1" w:noHBand="0" w:noVBand="0"/>
      </w:tblPr>
      <w:tblGrid>
        <w:gridCol w:w="317"/>
        <w:gridCol w:w="1492"/>
        <w:gridCol w:w="1086"/>
        <w:gridCol w:w="1086"/>
        <w:gridCol w:w="1086"/>
        <w:gridCol w:w="1809"/>
        <w:gridCol w:w="1086"/>
        <w:gridCol w:w="1810"/>
        <w:gridCol w:w="752"/>
        <w:gridCol w:w="334"/>
      </w:tblGrid>
      <w:tr w:rsidR="00765BE5" w:rsidRPr="00445DF7" w14:paraId="1F27932B" w14:textId="77777777" w:rsidTr="00D16A43">
        <w:trPr>
          <w:trHeight w:val="1131"/>
        </w:trPr>
        <w:tc>
          <w:tcPr>
            <w:tcW w:w="10858" w:type="dxa"/>
            <w:gridSpan w:val="10"/>
          </w:tcPr>
          <w:bookmarkStart w:id="0" w:name="_Hlk113373079"/>
          <w:bookmarkEnd w:id="0"/>
          <w:p w14:paraId="4C5BF05F" w14:textId="77777777" w:rsidR="002C7B8F" w:rsidRPr="00445DF7" w:rsidRDefault="00FC7733" w:rsidP="00C64C4E">
            <w:pPr>
              <w:jc w:val="center"/>
              <w:rPr>
                <w:rFonts w:cs="MS Gothic"/>
                <w:b/>
                <w:sz w:val="32"/>
                <w:szCs w:val="32"/>
              </w:rPr>
            </w:pPr>
            <w:r w:rsidRPr="00445DF7">
              <w:rPr>
                <w:rFonts w:cs="MS Gothic"/>
                <w:b/>
                <w:noProof/>
                <w:color w:val="2B579A"/>
                <w:sz w:val="32"/>
                <w:szCs w:val="32"/>
                <w:shd w:val="clear" w:color="auto" w:fill="E6E6E6"/>
              </w:rPr>
              <mc:AlternateContent>
                <mc:Choice Requires="wpc">
                  <w:drawing>
                    <wp:anchor distT="0" distB="0" distL="114300" distR="114300" simplePos="0" relativeHeight="251658240" behindDoc="0" locked="0" layoutInCell="1" allowOverlap="1" wp14:anchorId="13FD8486" wp14:editId="7FD1D5ED">
                      <wp:simplePos x="0" y="0"/>
                      <wp:positionH relativeFrom="column">
                        <wp:posOffset>1574</wp:posOffset>
                      </wp:positionH>
                      <wp:positionV relativeFrom="paragraph">
                        <wp:posOffset>10436</wp:posOffset>
                      </wp:positionV>
                      <wp:extent cx="1077530" cy="1193800"/>
                      <wp:effectExtent l="0" t="0" r="8890" b="6350"/>
                      <wp:wrapNone/>
                      <wp:docPr id="8" name="Zone de dessin 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7" name="Zone de texte 7"/>
                              <wps:cNvSpPr txBox="1"/>
                              <wps:spPr>
                                <a:xfrm>
                                  <a:off x="7320" y="902856"/>
                                  <a:ext cx="1019810" cy="220980"/>
                                </a:xfrm>
                                <a:prstGeom prst="rect">
                                  <a:avLst/>
                                </a:prstGeom>
                                <a:solidFill>
                                  <a:schemeClr val="lt1"/>
                                </a:solidFill>
                                <a:ln w="6350">
                                  <a:noFill/>
                                </a:ln>
                              </wps:spPr>
                              <wps:txbx>
                                <w:txbxContent>
                                  <w:p w14:paraId="4357E063" w14:textId="77777777" w:rsidR="00DF54AF" w:rsidRPr="00DF54AF" w:rsidRDefault="00DF54AF" w:rsidP="00DF54AF">
                                    <w:pPr>
                                      <w:rPr>
                                        <w:color w:val="808080" w:themeColor="background1" w:themeShade="80"/>
                                        <w:sz w:val="16"/>
                                        <w:szCs w:val="16"/>
                                      </w:rPr>
                                    </w:pPr>
                                    <w:r w:rsidRPr="00DF54AF">
                                      <w:rPr>
                                        <w:color w:val="808080" w:themeColor="background1" w:themeShade="80"/>
                                        <w:sz w:val="16"/>
                                        <w:szCs w:val="16"/>
                                      </w:rPr>
                                      <w:t>Maitrise d</w:t>
                                    </w:r>
                                    <w:r>
                                      <w:rPr>
                                        <w:color w:val="808080" w:themeColor="background1" w:themeShade="80"/>
                                        <w:sz w:val="16"/>
                                        <w:szCs w:val="16"/>
                                      </w:rPr>
                                      <w:t>’ouvrage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 name="Image 16"/>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37" y="1"/>
                                  <a:ext cx="1041837" cy="965200"/>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13FD8486" id="Zone de dessin 8" o:spid="_x0000_s1026" editas="canvas" style="position:absolute;left:0;text-align:left;margin-left:.1pt;margin-top:.8pt;width:84.85pt;height:94pt;z-index:251658240" coordsize="10769,11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&#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0769;height:11938;visibility:visible;mso-wrap-style:square" filled="t">
                        <v:fill o:detectmouseclick="t"/>
                        <v:path o:connecttype="none"/>
                      </v:shape>
                      <v:shapetype id="_x0000_t202" coordsize="21600,21600" o:spt="202" path="m,l,21600r21600,l21600,xe">
                        <v:stroke joinstyle="miter"/>
                        <v:path gradientshapeok="t" o:connecttype="rect"/>
                      </v:shapetype>
                      <v:shape id="Zone de texte 7" o:spid="_x0000_s1028" type="#_x0000_t202" style="position:absolute;left:73;top:9028;width:10198;height:2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" fillcolor="white [3201]" stroked="f" strokeweight=".5pt">
                        <v:textbox>
                          <w:txbxContent>
                            <w:p w14:paraId="4357E063" w14:textId="77777777" w:rsidR="00DF54AF" w:rsidRPr="00DF54AF" w:rsidRDefault="00DF54AF" w:rsidP="00DF54AF">
                              <w:pPr>
                                <w:rPr>
                                  <w:color w:val="808080" w:themeColor="background1" w:themeShade="80"/>
                                  <w:sz w:val="16"/>
                                  <w:szCs w:val="16"/>
                                </w:rPr>
                              </w:pPr>
                              <w:r w:rsidRPr="00DF54AF">
                                <w:rPr>
                                  <w:color w:val="808080" w:themeColor="background1" w:themeShade="80"/>
                                  <w:sz w:val="16"/>
                                  <w:szCs w:val="16"/>
                                </w:rPr>
                                <w:t>Maitrise d</w:t>
                              </w:r>
                              <w:r>
                                <w:rPr>
                                  <w:color w:val="808080" w:themeColor="background1" w:themeShade="80"/>
                                  <w:sz w:val="16"/>
                                  <w:szCs w:val="16"/>
                                </w:rPr>
                                <w:t>’ouvrage</w:t>
                              </w:r>
                            </w:p>
                          </w:txbxContent>
                        </v:textbox>
                      </v:shape>
                      <v:shape id="Image 16" o:spid="_x0000_s1029" type="#_x0000_t75" style="position:absolute;width:10418;height:9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">
                        <v:imagedata r:id="rId12" o:title=""/>
                      </v:shape>
                    </v:group>
                  </w:pict>
                </mc:Fallback>
              </mc:AlternateContent>
            </w:r>
          </w:p>
          <w:p w14:paraId="7E213EA1" w14:textId="77777777" w:rsidR="00713B43" w:rsidRPr="00445DF7" w:rsidRDefault="00FC7733" w:rsidP="00713B43">
            <w:pPr>
              <w:ind w:left="1732" w:right="904"/>
              <w:jc w:val="center"/>
              <w:rPr>
                <w:rFonts w:cs="MS Gothic"/>
                <w:b/>
                <w:sz w:val="28"/>
                <w:szCs w:val="32"/>
              </w:rPr>
            </w:pPr>
            <w:r w:rsidRPr="00445DF7">
              <w:rPr>
                <w:rFonts w:cs="MS Gothic"/>
                <w:b/>
                <w:sz w:val="28"/>
                <w:szCs w:val="32"/>
              </w:rPr>
              <w:t xml:space="preserve">RN20 </w:t>
            </w:r>
            <w:r w:rsidR="002C7B8F" w:rsidRPr="00445DF7">
              <w:rPr>
                <w:rFonts w:cs="MS Gothic"/>
                <w:b/>
                <w:sz w:val="28"/>
                <w:szCs w:val="32"/>
              </w:rPr>
              <w:t>–</w:t>
            </w:r>
            <w:r w:rsidRPr="00445DF7">
              <w:rPr>
                <w:rFonts w:cs="MS Gothic"/>
                <w:b/>
                <w:sz w:val="28"/>
                <w:szCs w:val="32"/>
              </w:rPr>
              <w:t xml:space="preserve"> </w:t>
            </w:r>
            <w:r w:rsidR="00D16A43" w:rsidRPr="00445DF7">
              <w:rPr>
                <w:rFonts w:cs="MS Gothic"/>
                <w:b/>
                <w:sz w:val="28"/>
                <w:szCs w:val="32"/>
              </w:rPr>
              <w:t>D</w:t>
            </w:r>
            <w:r w:rsidRPr="00445DF7">
              <w:rPr>
                <w:rFonts w:cs="MS Gothic"/>
                <w:b/>
                <w:sz w:val="28"/>
                <w:szCs w:val="32"/>
              </w:rPr>
              <w:t>éviation de Tarascon</w:t>
            </w:r>
            <w:r w:rsidR="00B84895" w:rsidRPr="00445DF7">
              <w:rPr>
                <w:rFonts w:cs="MS Gothic"/>
                <w:b/>
                <w:sz w:val="28"/>
                <w:szCs w:val="32"/>
              </w:rPr>
              <w:t>-</w:t>
            </w:r>
            <w:r w:rsidRPr="00445DF7">
              <w:rPr>
                <w:rFonts w:cs="MS Gothic"/>
                <w:b/>
                <w:sz w:val="28"/>
                <w:szCs w:val="32"/>
              </w:rPr>
              <w:t>sur</w:t>
            </w:r>
            <w:r w:rsidR="00B84895" w:rsidRPr="00445DF7">
              <w:rPr>
                <w:rFonts w:cs="MS Gothic"/>
                <w:b/>
                <w:sz w:val="28"/>
                <w:szCs w:val="32"/>
              </w:rPr>
              <w:t>-</w:t>
            </w:r>
            <w:r w:rsidRPr="00445DF7">
              <w:rPr>
                <w:rFonts w:cs="MS Gothic"/>
                <w:b/>
                <w:sz w:val="28"/>
                <w:szCs w:val="32"/>
              </w:rPr>
              <w:t>Ariège</w:t>
            </w:r>
            <w:r w:rsidR="002C7B8F" w:rsidRPr="00445DF7">
              <w:rPr>
                <w:rFonts w:cs="MS Gothic"/>
                <w:b/>
                <w:sz w:val="28"/>
                <w:szCs w:val="32"/>
              </w:rPr>
              <w:t xml:space="preserve"> </w:t>
            </w:r>
            <w:r w:rsidRPr="00445DF7">
              <w:rPr>
                <w:rFonts w:cs="MS Gothic"/>
                <w:b/>
                <w:sz w:val="28"/>
                <w:szCs w:val="32"/>
              </w:rPr>
              <w:t>et</w:t>
            </w:r>
            <w:r w:rsidR="00B84895" w:rsidRPr="00445DF7">
              <w:rPr>
                <w:rFonts w:cs="MS Gothic"/>
                <w:b/>
                <w:sz w:val="28"/>
                <w:szCs w:val="32"/>
              </w:rPr>
              <w:t xml:space="preserve"> </w:t>
            </w:r>
            <w:r w:rsidRPr="00445DF7">
              <w:rPr>
                <w:rFonts w:cs="MS Gothic"/>
                <w:b/>
                <w:sz w:val="28"/>
                <w:szCs w:val="32"/>
              </w:rPr>
              <w:t>tunnel de Quié</w:t>
            </w:r>
          </w:p>
          <w:p w14:paraId="5C6CA9B0" w14:textId="77777777" w:rsidR="00713B43" w:rsidRPr="00445DF7" w:rsidRDefault="00713B43" w:rsidP="00713B43">
            <w:pPr>
              <w:ind w:left="1732" w:right="904"/>
              <w:jc w:val="center"/>
              <w:rPr>
                <w:rFonts w:cs="MS Gothic"/>
                <w:b/>
                <w:sz w:val="28"/>
                <w:szCs w:val="32"/>
              </w:rPr>
            </w:pPr>
            <w:r w:rsidRPr="00445DF7">
              <w:rPr>
                <w:rFonts w:cs="MS Gothic"/>
                <w:b/>
                <w:noProof/>
                <w:color w:val="2B579A"/>
                <w:shd w:val="clear" w:color="auto" w:fill="E6E6E6"/>
              </w:rPr>
              <mc:AlternateContent>
                <mc:Choice Requires="wpc">
                  <w:drawing>
                    <wp:anchor distT="0" distB="0" distL="114300" distR="114300" simplePos="0" relativeHeight="251658241" behindDoc="0" locked="0" layoutInCell="1" allowOverlap="1" wp14:anchorId="3008EFB7" wp14:editId="61E11AD1">
                      <wp:simplePos x="0" y="0"/>
                      <wp:positionH relativeFrom="margin">
                        <wp:posOffset>1532478</wp:posOffset>
                      </wp:positionH>
                      <wp:positionV relativeFrom="paragraph">
                        <wp:posOffset>19050</wp:posOffset>
                      </wp:positionV>
                      <wp:extent cx="4241800" cy="692591"/>
                      <wp:effectExtent l="0" t="0" r="6350" b="0"/>
                      <wp:wrapNone/>
                      <wp:docPr id="3" name="Zone de dessin 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9" name="Image 9"/>
                                <pic:cNvPicPr>
                                  <a:picLocks noChangeAspect="1"/>
                                </pic:cNvPicPr>
                              </pic:nvPicPr>
                              <pic:blipFill rotWithShape="1">
                                <a:blip r:embed="rId13" cstate="print">
                                  <a:extLst>
                                    <a:ext uri="{28A0092B-C50C-407E-A947-70E740481C1C}">
                                      <a14:useLocalDpi xmlns:a14="http://schemas.microsoft.com/office/drawing/2010/main"/>
                                    </a:ext>
                                  </a:extLst>
                                </a:blip>
                                <a:srcRect t="90209" r="38353"/>
                                <a:stretch/>
                              </pic:blipFill>
                              <pic:spPr bwMode="auto">
                                <a:xfrm>
                                  <a:off x="0" y="33694"/>
                                  <a:ext cx="2733675" cy="506730"/>
                                </a:xfrm>
                                <a:prstGeom prst="rect">
                                  <a:avLst/>
                                </a:prstGeom>
                                <a:noFill/>
                                <a:ln>
                                  <a:noFill/>
                                </a:ln>
                                <a:extLst>
                                  <a:ext uri="{53640926-AAD7-44D8-BBD7-CCE9431645EC}">
                                    <a14:shadowObscured xmlns:a14="http://schemas.microsoft.com/office/drawing/2010/main"/>
                                  </a:ext>
                                </a:extLst>
                              </pic:spPr>
                            </pic:pic>
                            <wps:wsp>
                              <wps:cNvPr id="1" name="Zone de texte 4"/>
                              <wps:cNvSpPr txBox="1"/>
                              <wps:spPr>
                                <a:xfrm>
                                  <a:off x="1655229" y="511407"/>
                                  <a:ext cx="763270" cy="141605"/>
                                </a:xfrm>
                                <a:prstGeom prst="rect">
                                  <a:avLst/>
                                </a:prstGeom>
                                <a:solidFill>
                                  <a:schemeClr val="lt1"/>
                                </a:solidFill>
                                <a:ln w="6350">
                                  <a:noFill/>
                                </a:ln>
                              </wps:spPr>
                              <wps:txbx>
                                <w:txbxContent>
                                  <w:p w14:paraId="726D6E2B" w14:textId="77777777" w:rsidR="00683C18" w:rsidRPr="00DF54AF" w:rsidRDefault="00683C18" w:rsidP="00683C18">
                                    <w:pPr>
                                      <w:rPr>
                                        <w:color w:val="808080" w:themeColor="background1" w:themeShade="80"/>
                                        <w:sz w:val="16"/>
                                        <w:szCs w:val="16"/>
                                      </w:rPr>
                                    </w:pPr>
                                    <w:r w:rsidRPr="00DF54AF">
                                      <w:rPr>
                                        <w:color w:val="808080" w:themeColor="background1" w:themeShade="80"/>
                                        <w:sz w:val="16"/>
                                        <w:szCs w:val="16"/>
                                      </w:rPr>
                                      <w:t xml:space="preserve">Maitrise d’œuvre  </w:t>
                                    </w:r>
                                  </w:p>
                                </w:txbxContent>
                              </wps:txbx>
                              <wps:bodyPr rot="0" spcFirstLastPara="0" vertOverflow="overflow" horzOverflow="overflow" vert="horz" wrap="none" lIns="0" tIns="0" rIns="0" bIns="0" numCol="1" spcCol="0" rtlCol="0" fromWordArt="0" anchor="t" anchorCtr="0" forceAA="0" compatLnSpc="1">
                                <a:prstTxWarp prst="textNoShape">
                                  <a:avLst/>
                                </a:prstTxWarp>
                                <a:noAutofit/>
                              </wps:bodyPr>
                            </wps:wsp>
                            <pic:pic xmlns:pic="http://schemas.openxmlformats.org/drawingml/2006/picture">
                              <pic:nvPicPr>
                                <pic:cNvPr id="20" name="Image 20">
                                  <a:extLst>
                                    <a:ext uri="{FF2B5EF4-FFF2-40B4-BE49-F238E27FC236}">
                                      <a16:creationId xmlns:a16="http://schemas.microsoft.com/office/drawing/2014/main" id="{75CEC55C-BC0B-4E06-8F1A-83B3DB20CFC8}"/>
                                    </a:ext>
                                  </a:extLst>
                                </pic:cNvPr>
                                <pic:cNvPicPr>
                                  <a:picLocks noChangeAspect="1"/>
                                </pic:cNvPicPr>
                              </pic:nvPicPr>
                              <pic:blipFill rotWithShape="1">
                                <a:blip r:embed="rId14" cstate="print">
                                  <a:extLst>
                                    <a:ext uri="{28A0092B-C50C-407E-A947-70E740481C1C}">
                                      <a14:useLocalDpi xmlns:a14="http://schemas.microsoft.com/office/drawing/2010/main"/>
                                    </a:ext>
                                  </a:extLst>
                                </a:blip>
                                <a:srcRect t="-1" b="-16196"/>
                                <a:stretch/>
                              </pic:blipFill>
                              <pic:spPr bwMode="auto">
                                <a:xfrm>
                                  <a:off x="2767885" y="202545"/>
                                  <a:ext cx="1398673" cy="349148"/>
                                </a:xfrm>
                                <a:prstGeom prst="rect">
                                  <a:avLst/>
                                </a:prstGeom>
                                <a:ln>
                                  <a:noFill/>
                                </a:ln>
                                <a:extLst>
                                  <a:ext uri="{53640926-AAD7-44D8-BBD7-CCE9431645EC}">
                                    <a14:shadowObscured xmlns:a14="http://schemas.microsoft.com/office/drawing/2010/main"/>
                                  </a:ext>
                                </a:extLst>
                              </pic:spPr>
                            </pic:pic>
                          </wpc:wpc>
                        </a:graphicData>
                      </a:graphic>
                      <wp14:sizeRelH relativeFrom="page">
                        <wp14:pctWidth>0</wp14:pctWidth>
                      </wp14:sizeRelH>
                      <wp14:sizeRelV relativeFrom="page">
                        <wp14:pctHeight>0</wp14:pctHeight>
                      </wp14:sizeRelV>
                    </wp:anchor>
                  </w:drawing>
                </mc:Choice>
                <mc:Fallback>
                  <w:pict>
                    <v:group w14:anchorId="3008EFB7" id="Zone de dessin 3" o:spid="_x0000_s1030" editas="canvas" style="position:absolute;left:0;text-align:left;margin-left:120.65pt;margin-top:1.5pt;width:334pt;height:54.55pt;z-index:251658241;mso-position-horizontal-relative:margin" coordsize="42418,6921"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">
                      <v:shape id="_x0000_s1031" type="#_x0000_t75" style="position:absolute;width:42418;height:6921;visibility:visible;mso-wrap-style:square" filled="t">
                        <v:fill o:detectmouseclick="t"/>
                        <v:path o:connecttype="none"/>
                      </v:shape>
                      <v:shape id="Image 9" o:spid="_x0000_s1032" type="#_x0000_t75" style="position:absolute;top:336;width:27336;height:5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">
                        <v:imagedata r:id="rId15" o:title="" croptop="59119f" cropright="25135f"/>
                      </v:shape>
                      <v:shape id="Zone de texte 4" o:spid="_x0000_s1033" type="#_x0000_t202" style="position:absolute;left:16552;top:5114;width:7632;height:14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" fillcolor="white [3201]" stroked="f" strokeweight=".5pt">
                        <v:textbox inset="0,0,0,0">
                          <w:txbxContent>
                            <w:p w14:paraId="726D6E2B" w14:textId="77777777" w:rsidR="00683C18" w:rsidRPr="00DF54AF" w:rsidRDefault="00683C18" w:rsidP="00683C18">
                              <w:pPr>
                                <w:rPr>
                                  <w:color w:val="808080" w:themeColor="background1" w:themeShade="80"/>
                                  <w:sz w:val="16"/>
                                  <w:szCs w:val="16"/>
                                </w:rPr>
                              </w:pPr>
                              <w:r w:rsidRPr="00DF54AF">
                                <w:rPr>
                                  <w:color w:val="808080" w:themeColor="background1" w:themeShade="80"/>
                                  <w:sz w:val="16"/>
                                  <w:szCs w:val="16"/>
                                </w:rPr>
                                <w:t xml:space="preserve">Maitrise d’œuvre  </w:t>
                              </w:r>
                            </w:p>
                          </w:txbxContent>
                        </v:textbox>
                      </v:shape>
                      <v:shape id="Image 20" o:spid="_x0000_s1034" type="#_x0000_t75" style="position:absolute;left:27678;top:2025;width:13987;height:34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">
                        <v:imagedata r:id="rId16" o:title="" croptop="-1f" cropbottom="-10614f"/>
                      </v:shape>
                      <w10:wrap anchorx="margin"/>
                    </v:group>
                  </w:pict>
                </mc:Fallback>
              </mc:AlternateContent>
            </w:r>
          </w:p>
          <w:p w14:paraId="4FB6A0E0" w14:textId="77777777" w:rsidR="00683C18" w:rsidRPr="00445DF7" w:rsidRDefault="00683C18" w:rsidP="00713B43">
            <w:pPr>
              <w:ind w:left="1732" w:right="904"/>
              <w:jc w:val="center"/>
              <w:rPr>
                <w:rFonts w:cs="MS Gothic"/>
                <w:b/>
                <w:sz w:val="28"/>
                <w:szCs w:val="32"/>
              </w:rPr>
            </w:pPr>
          </w:p>
          <w:p w14:paraId="2C468658" w14:textId="77777777" w:rsidR="00683C18" w:rsidRPr="00445DF7" w:rsidRDefault="00683C18" w:rsidP="00D16A43">
            <w:pPr>
              <w:ind w:left="1732" w:right="904"/>
              <w:jc w:val="center"/>
              <w:rPr>
                <w:rFonts w:cs="MS Gothic"/>
                <w:b/>
                <w:sz w:val="28"/>
                <w:szCs w:val="32"/>
              </w:rPr>
            </w:pPr>
          </w:p>
          <w:p w14:paraId="289CB70F" w14:textId="77777777" w:rsidR="00683C18" w:rsidRPr="00445DF7" w:rsidRDefault="00683C18" w:rsidP="00A155E2">
            <w:pPr>
              <w:ind w:left="1732" w:right="904"/>
              <w:jc w:val="center"/>
              <w:rPr>
                <w:rFonts w:cs="MS Gothic"/>
                <w:b/>
                <w:sz w:val="28"/>
                <w:szCs w:val="32"/>
              </w:rPr>
            </w:pPr>
          </w:p>
        </w:tc>
      </w:tr>
      <w:tr w:rsidR="002E4853" w:rsidRPr="00445DF7" w14:paraId="37218694" w14:textId="77777777" w:rsidTr="00023982">
        <w:trPr>
          <w:trHeight w:val="718"/>
        </w:trPr>
        <w:tc>
          <w:tcPr>
            <w:tcW w:w="317" w:type="dxa"/>
            <w:shd w:val="clear" w:color="auto" w:fill="auto"/>
            <w:vAlign w:val="center"/>
          </w:tcPr>
          <w:p w14:paraId="4C458E7E" w14:textId="77777777" w:rsidR="002E4853" w:rsidRPr="00445DF7" w:rsidRDefault="002E4853" w:rsidP="00F15F9C">
            <w:pPr>
              <w:jc w:val="center"/>
              <w:rPr>
                <w:rFonts w:cs="Arial"/>
                <w:b/>
                <w:bCs/>
                <w:color w:val="FFFFFF" w:themeColor="background1"/>
                <w:sz w:val="40"/>
                <w:szCs w:val="40"/>
              </w:rPr>
            </w:pPr>
          </w:p>
        </w:tc>
        <w:tc>
          <w:tcPr>
            <w:tcW w:w="10207" w:type="dxa"/>
            <w:gridSpan w:val="8"/>
            <w:shd w:val="clear" w:color="auto" w:fill="008435"/>
            <w:vAlign w:val="center"/>
          </w:tcPr>
          <w:p w14:paraId="2378689E" w14:textId="3B3EEA0D" w:rsidR="002E4853" w:rsidRPr="00445DF7" w:rsidRDefault="002E4853" w:rsidP="00F15F9C">
            <w:pPr>
              <w:spacing w:line="288" w:lineRule="auto"/>
              <w:jc w:val="center"/>
              <w:rPr>
                <w:rFonts w:cs="Arial"/>
                <w:b/>
                <w:bCs/>
                <w:color w:val="FFFFFF" w:themeColor="background1"/>
                <w:sz w:val="28"/>
                <w:szCs w:val="28"/>
              </w:rPr>
            </w:pPr>
            <w:r w:rsidRPr="00445DF7">
              <w:rPr>
                <w:rFonts w:cs="Arial"/>
                <w:b/>
                <w:bCs/>
                <w:color w:val="FFFFFF" w:themeColor="background1"/>
                <w:sz w:val="28"/>
                <w:szCs w:val="28"/>
              </w:rPr>
              <w:fldChar w:fldCharType="begin"/>
            </w:r>
            <w:r w:rsidRPr="00445DF7">
              <w:rPr>
                <w:rFonts w:cs="Arial"/>
                <w:b/>
                <w:bCs/>
                <w:color w:val="FFFFFF" w:themeColor="background1"/>
                <w:sz w:val="28"/>
                <w:szCs w:val="28"/>
              </w:rPr>
              <w:instrText xml:space="preserve"> DOCPROPERTY  DOSSIER3  \* MERGEFORMAT \* Upper </w:instrText>
            </w:r>
            <w:r w:rsidRPr="00445DF7">
              <w:rPr>
                <w:rFonts w:cs="Arial"/>
                <w:b/>
                <w:bCs/>
                <w:color w:val="FFFFFF" w:themeColor="background1"/>
                <w:sz w:val="28"/>
                <w:szCs w:val="28"/>
              </w:rPr>
              <w:fldChar w:fldCharType="separate"/>
            </w:r>
            <w:r w:rsidR="005D2737">
              <w:rPr>
                <w:rFonts w:cs="Arial"/>
                <w:b/>
                <w:bCs/>
                <w:color w:val="FFFFFF" w:themeColor="background1"/>
                <w:sz w:val="28"/>
                <w:szCs w:val="28"/>
              </w:rPr>
              <w:t>DOSSIER DE CONSULTATION DES ENTREPRISES (DCE)</w:t>
            </w:r>
            <w:r w:rsidRPr="00445DF7">
              <w:rPr>
                <w:rFonts w:cs="Arial"/>
                <w:b/>
                <w:bCs/>
                <w:color w:val="FFFFFF" w:themeColor="background1"/>
                <w:sz w:val="28"/>
                <w:szCs w:val="28"/>
              </w:rPr>
              <w:fldChar w:fldCharType="end"/>
            </w:r>
          </w:p>
        </w:tc>
        <w:tc>
          <w:tcPr>
            <w:tcW w:w="334" w:type="dxa"/>
            <w:shd w:val="clear" w:color="auto" w:fill="auto"/>
            <w:vAlign w:val="center"/>
          </w:tcPr>
          <w:p w14:paraId="5D523E01" w14:textId="77777777" w:rsidR="002E4853" w:rsidRPr="00445DF7" w:rsidRDefault="002E4853" w:rsidP="00F15F9C">
            <w:pPr>
              <w:jc w:val="center"/>
              <w:rPr>
                <w:rFonts w:cs="Arial"/>
                <w:b/>
                <w:bCs/>
                <w:color w:val="FFFFFF" w:themeColor="background1"/>
                <w:sz w:val="36"/>
                <w:szCs w:val="36"/>
              </w:rPr>
            </w:pPr>
          </w:p>
        </w:tc>
      </w:tr>
      <w:tr w:rsidR="00052BC5" w:rsidRPr="00445DF7" w14:paraId="01560000" w14:textId="77777777" w:rsidTr="00023982">
        <w:trPr>
          <w:trHeight w:val="572"/>
        </w:trPr>
        <w:tc>
          <w:tcPr>
            <w:tcW w:w="317" w:type="dxa"/>
            <w:shd w:val="clear" w:color="auto" w:fill="auto"/>
            <w:vAlign w:val="center"/>
          </w:tcPr>
          <w:p w14:paraId="1C34A9EB" w14:textId="77777777" w:rsidR="00052BC5" w:rsidRPr="00445DF7" w:rsidRDefault="00052BC5" w:rsidP="00F15F9C">
            <w:pPr>
              <w:jc w:val="left"/>
              <w:rPr>
                <w:rFonts w:cs="Arial"/>
                <w:b/>
                <w:bCs/>
                <w:color w:val="FFFFFF" w:themeColor="background1"/>
                <w:sz w:val="40"/>
                <w:szCs w:val="40"/>
              </w:rPr>
            </w:pPr>
          </w:p>
        </w:tc>
        <w:tc>
          <w:tcPr>
            <w:tcW w:w="10207" w:type="dxa"/>
            <w:gridSpan w:val="8"/>
            <w:shd w:val="clear" w:color="auto" w:fill="auto"/>
            <w:vAlign w:val="center"/>
          </w:tcPr>
          <w:p w14:paraId="2B676128" w14:textId="1CE6933C" w:rsidR="00052BC5" w:rsidRPr="00445DF7" w:rsidRDefault="008F36ED" w:rsidP="00F15F9C">
            <w:pPr>
              <w:spacing w:line="288" w:lineRule="auto"/>
              <w:jc w:val="left"/>
              <w:rPr>
                <w:rFonts w:cs="MS Gothic"/>
                <w:b/>
                <w:bCs/>
              </w:rPr>
            </w:pPr>
            <w:r w:rsidRPr="00445DF7">
              <w:rPr>
                <w:rFonts w:cs="Arial"/>
                <w:b/>
                <w:bCs/>
                <w:sz w:val="28"/>
                <w:szCs w:val="28"/>
              </w:rPr>
              <w:fldChar w:fldCharType="begin"/>
            </w:r>
            <w:r w:rsidRPr="00445DF7">
              <w:rPr>
                <w:rFonts w:cs="Arial"/>
                <w:b/>
                <w:bCs/>
                <w:sz w:val="28"/>
                <w:szCs w:val="28"/>
              </w:rPr>
              <w:instrText xml:space="preserve"> DOCPROPERTY  DOSSIER1  \* MERGEFORMAT </w:instrText>
            </w:r>
            <w:r w:rsidRPr="00445DF7">
              <w:rPr>
                <w:rFonts w:cs="Arial"/>
                <w:b/>
                <w:bCs/>
                <w:sz w:val="28"/>
                <w:szCs w:val="28"/>
              </w:rPr>
              <w:fldChar w:fldCharType="separate"/>
            </w:r>
            <w:r w:rsidR="005D2737">
              <w:rPr>
                <w:rFonts w:cs="Arial"/>
                <w:b/>
                <w:bCs/>
                <w:sz w:val="28"/>
                <w:szCs w:val="28"/>
              </w:rPr>
              <w:t>Marché de Travaux</w:t>
            </w:r>
            <w:r w:rsidRPr="00445DF7">
              <w:rPr>
                <w:rFonts w:cs="Arial"/>
                <w:b/>
                <w:bCs/>
                <w:sz w:val="28"/>
                <w:szCs w:val="28"/>
              </w:rPr>
              <w:fldChar w:fldCharType="end"/>
            </w:r>
            <w:r w:rsidR="00F253BF" w:rsidRPr="00445DF7">
              <w:rPr>
                <w:rFonts w:cs="Arial"/>
                <w:b/>
                <w:bCs/>
                <w:sz w:val="28"/>
                <w:szCs w:val="28"/>
              </w:rPr>
              <w:t xml:space="preserve"> </w:t>
            </w:r>
            <w:r w:rsidRPr="00445DF7">
              <w:rPr>
                <w:rFonts w:cs="Arial"/>
                <w:sz w:val="24"/>
              </w:rPr>
              <w:fldChar w:fldCharType="begin"/>
            </w:r>
            <w:r w:rsidRPr="00445DF7">
              <w:rPr>
                <w:rFonts w:cs="Arial"/>
                <w:sz w:val="24"/>
              </w:rPr>
              <w:instrText xml:space="preserve"> DOCPROPERTY  DOSSIER2  \* MERGEFORMAT </w:instrText>
            </w:r>
            <w:r w:rsidRPr="00445DF7">
              <w:rPr>
                <w:rFonts w:cs="Arial"/>
                <w:sz w:val="24"/>
              </w:rPr>
              <w:fldChar w:fldCharType="separate"/>
            </w:r>
            <w:r w:rsidR="005D2737">
              <w:rPr>
                <w:rFonts w:cs="Arial"/>
                <w:sz w:val="24"/>
              </w:rPr>
              <w:t>- Planches d'essais géotechniques</w:t>
            </w:r>
            <w:r w:rsidRPr="00445DF7">
              <w:rPr>
                <w:rFonts w:cs="Arial"/>
                <w:sz w:val="24"/>
              </w:rPr>
              <w:fldChar w:fldCharType="end"/>
            </w:r>
          </w:p>
        </w:tc>
        <w:tc>
          <w:tcPr>
            <w:tcW w:w="334" w:type="dxa"/>
            <w:shd w:val="clear" w:color="auto" w:fill="auto"/>
            <w:vAlign w:val="center"/>
          </w:tcPr>
          <w:p w14:paraId="38070BA1" w14:textId="77777777" w:rsidR="00052BC5" w:rsidRPr="00445DF7" w:rsidRDefault="00052BC5" w:rsidP="00F15F9C">
            <w:pPr>
              <w:jc w:val="left"/>
              <w:rPr>
                <w:rFonts w:cs="Arial"/>
                <w:b/>
                <w:bCs/>
                <w:color w:val="FFFFFF" w:themeColor="background1"/>
                <w:sz w:val="36"/>
                <w:szCs w:val="36"/>
              </w:rPr>
            </w:pPr>
          </w:p>
        </w:tc>
      </w:tr>
      <w:tr w:rsidR="00927609" w:rsidRPr="00445DF7" w14:paraId="1D68A7C1" w14:textId="77777777" w:rsidTr="00642150">
        <w:trPr>
          <w:trHeight w:val="2268"/>
        </w:trPr>
        <w:tc>
          <w:tcPr>
            <w:tcW w:w="10858" w:type="dxa"/>
            <w:gridSpan w:val="10"/>
          </w:tcPr>
          <w:p w14:paraId="5B4AB1AD" w14:textId="77777777" w:rsidR="00927609" w:rsidRPr="00445DF7" w:rsidRDefault="00927609" w:rsidP="00023982">
            <w:pPr>
              <w:ind w:left="321"/>
              <w:jc w:val="left"/>
              <w:rPr>
                <w:rFonts w:cs="MS Gothic"/>
                <w:b/>
                <w:szCs w:val="20"/>
              </w:rPr>
            </w:pPr>
            <w:r w:rsidRPr="00445DF7">
              <w:rPr>
                <w:rFonts w:cs="MS Gothic"/>
                <w:b/>
                <w:noProof/>
                <w:color w:val="2B579A"/>
                <w:sz w:val="32"/>
                <w:szCs w:val="36"/>
                <w:shd w:val="clear" w:color="auto" w:fill="E6E6E6"/>
              </w:rPr>
              <w:drawing>
                <wp:inline distT="0" distB="0" distL="0" distR="0" wp14:anchorId="13CEADE1" wp14:editId="7AF13E11">
                  <wp:extent cx="6469512" cy="3010517"/>
                  <wp:effectExtent l="0" t="0" r="7620" b="0"/>
                  <wp:docPr id="11" name="Image 11" descr="Une image contenant herbe, ciel, extérieur,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herbe, ciel, extérieur, nature&#10;&#10;Description générée automatiquement"/>
                          <pic:cNvPicPr/>
                        </pic:nvPicPr>
                        <pic:blipFill>
                          <a:blip r:embed="rId17" cstate="print">
                            <a:extLst>
                              <a:ext uri="{28A0092B-C50C-407E-A947-70E740481C1C}">
                                <a14:useLocalDpi xmlns:a14="http://schemas.microsoft.com/office/drawing/2010/main"/>
                              </a:ext>
                            </a:extLst>
                          </a:blip>
                          <a:stretch>
                            <a:fillRect/>
                          </a:stretch>
                        </pic:blipFill>
                        <pic:spPr>
                          <a:xfrm>
                            <a:off x="0" y="0"/>
                            <a:ext cx="6508096" cy="3028472"/>
                          </a:xfrm>
                          <a:prstGeom prst="rect">
                            <a:avLst/>
                          </a:prstGeom>
                        </pic:spPr>
                      </pic:pic>
                    </a:graphicData>
                  </a:graphic>
                </wp:inline>
              </w:drawing>
            </w:r>
          </w:p>
          <w:p w14:paraId="5B8F2419" w14:textId="77777777" w:rsidR="009D2D5C" w:rsidRPr="00445DF7" w:rsidRDefault="009D2D5C" w:rsidP="009D2D5C">
            <w:pPr>
              <w:ind w:left="882"/>
              <w:jc w:val="left"/>
              <w:rPr>
                <w:rFonts w:cs="MS Gothic"/>
                <w:b/>
                <w:szCs w:val="20"/>
              </w:rPr>
            </w:pPr>
          </w:p>
        </w:tc>
      </w:tr>
      <w:tr w:rsidR="00023982" w:rsidRPr="00445DF7" w14:paraId="2A8262E9" w14:textId="77777777" w:rsidTr="00023982">
        <w:trPr>
          <w:trHeight w:val="486"/>
        </w:trPr>
        <w:tc>
          <w:tcPr>
            <w:tcW w:w="317" w:type="dxa"/>
            <w:shd w:val="clear" w:color="auto" w:fill="auto"/>
            <w:vAlign w:val="center"/>
          </w:tcPr>
          <w:p w14:paraId="52F85454" w14:textId="77777777" w:rsidR="00B159E1" w:rsidRPr="00445DF7" w:rsidRDefault="00B159E1">
            <w:pPr>
              <w:jc w:val="center"/>
              <w:rPr>
                <w:rFonts w:cs="Arial"/>
                <w:b/>
                <w:bCs/>
                <w:color w:val="FFFFFF" w:themeColor="background1"/>
                <w:sz w:val="40"/>
                <w:szCs w:val="40"/>
              </w:rPr>
            </w:pPr>
          </w:p>
        </w:tc>
        <w:tc>
          <w:tcPr>
            <w:tcW w:w="10207" w:type="dxa"/>
            <w:gridSpan w:val="8"/>
            <w:shd w:val="clear" w:color="auto" w:fill="008435"/>
            <w:vAlign w:val="center"/>
          </w:tcPr>
          <w:p w14:paraId="1BC803B8" w14:textId="2AB3B7A9" w:rsidR="00B159E1" w:rsidRPr="00445DF7" w:rsidRDefault="00B159E1" w:rsidP="00772D9A">
            <w:pPr>
              <w:ind w:left="137"/>
              <w:jc w:val="left"/>
              <w:rPr>
                <w:rFonts w:cs="Arial"/>
                <w:b/>
                <w:bCs/>
                <w:color w:val="FFFFFF" w:themeColor="background1"/>
                <w:sz w:val="32"/>
                <w:szCs w:val="32"/>
              </w:rPr>
            </w:pPr>
            <w:r w:rsidRPr="00445DF7">
              <w:rPr>
                <w:rFonts w:cs="Arial"/>
                <w:b/>
                <w:bCs/>
                <w:color w:val="FFFFFF" w:themeColor="background1"/>
                <w:sz w:val="24"/>
              </w:rPr>
              <w:fldChar w:fldCharType="begin"/>
            </w:r>
            <w:r w:rsidRPr="00445DF7">
              <w:rPr>
                <w:rFonts w:cs="Arial"/>
                <w:b/>
                <w:bCs/>
                <w:color w:val="FFFFFF" w:themeColor="background1"/>
                <w:sz w:val="24"/>
              </w:rPr>
              <w:instrText xml:space="preserve"> DOCPROPERTY  TITRE1  \* MERGEFORMAT \* Upper </w:instrText>
            </w:r>
            <w:r w:rsidRPr="00445DF7">
              <w:rPr>
                <w:rFonts w:cs="Arial"/>
                <w:b/>
                <w:bCs/>
                <w:color w:val="FFFFFF" w:themeColor="background1"/>
                <w:sz w:val="24"/>
              </w:rPr>
              <w:fldChar w:fldCharType="separate"/>
            </w:r>
            <w:r w:rsidR="005D2737">
              <w:rPr>
                <w:rFonts w:cs="Arial"/>
                <w:b/>
                <w:bCs/>
                <w:color w:val="FFFFFF" w:themeColor="background1"/>
                <w:sz w:val="24"/>
              </w:rPr>
              <w:t>A04. NOTICE DE RESPECT DE L'ENVIRONNEMENT (NRE)</w:t>
            </w:r>
            <w:r w:rsidRPr="00445DF7">
              <w:rPr>
                <w:rFonts w:cs="Arial"/>
                <w:b/>
                <w:bCs/>
                <w:color w:val="FFFFFF" w:themeColor="background1"/>
                <w:sz w:val="24"/>
              </w:rPr>
              <w:fldChar w:fldCharType="end"/>
            </w:r>
          </w:p>
        </w:tc>
        <w:tc>
          <w:tcPr>
            <w:tcW w:w="334" w:type="dxa"/>
            <w:shd w:val="clear" w:color="auto" w:fill="auto"/>
            <w:vAlign w:val="center"/>
          </w:tcPr>
          <w:p w14:paraId="63435E38" w14:textId="77777777" w:rsidR="00B159E1" w:rsidRPr="00445DF7" w:rsidRDefault="00B159E1">
            <w:pPr>
              <w:jc w:val="center"/>
              <w:rPr>
                <w:rFonts w:cs="Arial"/>
                <w:b/>
                <w:bCs/>
                <w:color w:val="FFFFFF" w:themeColor="background1"/>
                <w:sz w:val="36"/>
                <w:szCs w:val="36"/>
              </w:rPr>
            </w:pPr>
          </w:p>
        </w:tc>
      </w:tr>
      <w:tr w:rsidR="006B1DE8" w:rsidRPr="00445DF7" w14:paraId="17FF3E36" w14:textId="77777777" w:rsidTr="00F279F9">
        <w:trPr>
          <w:trHeight w:val="3255"/>
        </w:trPr>
        <w:tc>
          <w:tcPr>
            <w:tcW w:w="10858" w:type="dxa"/>
            <w:gridSpan w:val="10"/>
          </w:tcPr>
          <w:p w14:paraId="1125276A" w14:textId="5F062C6B" w:rsidR="001D6A5B" w:rsidRPr="00445DF7" w:rsidRDefault="001D6A5B" w:rsidP="001D6A5B">
            <w:pPr>
              <w:spacing w:before="60"/>
              <w:ind w:left="605" w:right="340"/>
              <w:jc w:val="left"/>
              <w:rPr>
                <w:rFonts w:cs="Arial"/>
                <w:b/>
                <w:bCs/>
                <w:sz w:val="24"/>
              </w:rPr>
            </w:pPr>
            <w:r w:rsidRPr="00445DF7">
              <w:rPr>
                <w:rFonts w:cs="Arial"/>
                <w:b/>
                <w:bCs/>
                <w:sz w:val="24"/>
              </w:rPr>
              <w:fldChar w:fldCharType="begin"/>
            </w:r>
            <w:r w:rsidRPr="00445DF7">
              <w:rPr>
                <w:rFonts w:cs="Arial"/>
                <w:b/>
                <w:bCs/>
                <w:sz w:val="24"/>
              </w:rPr>
              <w:instrText xml:space="preserve"> DOCPROPERTY  TITRE2  \* MERGEFORMAT </w:instrText>
            </w:r>
            <w:r w:rsidRPr="00445DF7">
              <w:rPr>
                <w:rFonts w:cs="Arial"/>
                <w:b/>
                <w:bCs/>
                <w:sz w:val="24"/>
              </w:rPr>
              <w:fldChar w:fldCharType="separate"/>
            </w:r>
            <w:r w:rsidR="005D2737">
              <w:rPr>
                <w:rFonts w:cs="Arial"/>
                <w:b/>
                <w:bCs/>
                <w:sz w:val="24"/>
              </w:rPr>
              <w:t>A04 - Annexe A - Trame de Schéma Organisationnel du Plan de Respect de l'Environnement (SOPRE)</w:t>
            </w:r>
            <w:r w:rsidRPr="00445DF7">
              <w:rPr>
                <w:rFonts w:cs="Arial"/>
                <w:b/>
                <w:bCs/>
                <w:sz w:val="24"/>
              </w:rPr>
              <w:fldChar w:fldCharType="end"/>
            </w:r>
            <w:r w:rsidR="00BD5B9A">
              <w:rPr>
                <w:rFonts w:cs="Arial"/>
                <w:b/>
                <w:bCs/>
                <w:sz w:val="24"/>
              </w:rPr>
              <w:t xml:space="preserve"> et du Schéma d’Organisation et de Gestion des Déchets (SOGED) </w:t>
            </w:r>
          </w:p>
          <w:p w14:paraId="17A99513" w14:textId="0DCDBAAB" w:rsidR="006B1DE8" w:rsidRPr="00445DF7" w:rsidRDefault="006B1DE8" w:rsidP="005843DA">
            <w:pPr>
              <w:spacing w:before="60"/>
              <w:ind w:left="592" w:right="340"/>
              <w:jc w:val="left"/>
              <w:rPr>
                <w:rFonts w:cs="Arial"/>
                <w:sz w:val="24"/>
                <w:szCs w:val="10"/>
              </w:rPr>
            </w:pPr>
          </w:p>
          <w:p w14:paraId="5FC8B4CB" w14:textId="3EC5A3ED" w:rsidR="006B1DE8" w:rsidRPr="00445DF7" w:rsidRDefault="006B1DE8" w:rsidP="009000ED">
            <w:pPr>
              <w:spacing w:before="720"/>
              <w:ind w:left="1032" w:right="340"/>
              <w:jc w:val="left"/>
              <w:rPr>
                <w:rFonts w:cs="Arial"/>
                <w:sz w:val="36"/>
                <w:szCs w:val="36"/>
              </w:rPr>
            </w:pPr>
            <w:r w:rsidRPr="00445DF7">
              <w:rPr>
                <w:rFonts w:cs="Arial"/>
                <w:sz w:val="36"/>
                <w:szCs w:val="36"/>
              </w:rPr>
              <w:fldChar w:fldCharType="begin"/>
            </w:r>
            <w:r w:rsidRPr="00445DF7">
              <w:rPr>
                <w:rFonts w:cs="Arial"/>
                <w:sz w:val="36"/>
                <w:szCs w:val="36"/>
              </w:rPr>
              <w:instrText xml:space="preserve"> DOCPROPERTY  TITREPIECE  \* MERGEFORMAT </w:instrText>
            </w:r>
            <w:r w:rsidRPr="00445DF7">
              <w:rPr>
                <w:rFonts w:cs="Arial"/>
                <w:sz w:val="36"/>
                <w:szCs w:val="36"/>
              </w:rPr>
              <w:fldChar w:fldCharType="separate"/>
            </w:r>
            <w:r w:rsidR="005D2737">
              <w:rPr>
                <w:rFonts w:cs="Arial"/>
                <w:sz w:val="36"/>
                <w:szCs w:val="36"/>
              </w:rPr>
              <w:t>Trame de Schéma Organisationnel du Plan de Respect de l'Environnement (SOPRE)</w:t>
            </w:r>
            <w:r w:rsidRPr="00445DF7">
              <w:rPr>
                <w:rFonts w:cs="Arial"/>
                <w:sz w:val="36"/>
                <w:szCs w:val="36"/>
              </w:rPr>
              <w:fldChar w:fldCharType="end"/>
            </w:r>
            <w:r w:rsidR="00BD5B9A">
              <w:rPr>
                <w:rFonts w:cs="Arial"/>
                <w:sz w:val="36"/>
                <w:szCs w:val="36"/>
              </w:rPr>
              <w:t xml:space="preserve"> et du Schéma d’Organisation et de Gestion des Déchets (SOGED)</w:t>
            </w:r>
          </w:p>
          <w:p w14:paraId="31CCC71C" w14:textId="77777777" w:rsidR="006B1DE8" w:rsidRPr="00445DF7" w:rsidRDefault="006B1DE8">
            <w:pPr>
              <w:jc w:val="left"/>
              <w:rPr>
                <w:rFonts w:cs="MS Gothic"/>
                <w:b/>
                <w:bCs/>
              </w:rPr>
            </w:pPr>
          </w:p>
        </w:tc>
      </w:tr>
      <w:tr w:rsidR="00476896" w:rsidRPr="00445DF7" w14:paraId="15BF2B6C" w14:textId="77777777" w:rsidTr="00397D2E">
        <w:tc>
          <w:tcPr>
            <w:tcW w:w="10858" w:type="dxa"/>
            <w:gridSpan w:val="10"/>
          </w:tcPr>
          <w:p w14:paraId="36026A92" w14:textId="77777777" w:rsidR="00476896" w:rsidRPr="00445DF7" w:rsidRDefault="00476896" w:rsidP="00EA2643">
            <w:pPr>
              <w:spacing w:before="60" w:after="60"/>
              <w:ind w:left="28" w:right="340"/>
              <w:jc w:val="left"/>
              <w:rPr>
                <w:rFonts w:cs="Arial"/>
                <w:b/>
                <w:bCs/>
                <w:sz w:val="24"/>
              </w:rPr>
            </w:pPr>
            <w:r w:rsidRPr="00445DF7">
              <w:rPr>
                <w:rFonts w:cs="MS Gothic"/>
                <w:b/>
                <w:bCs/>
                <w:sz w:val="16"/>
                <w:szCs w:val="16"/>
              </w:rPr>
              <w:t>Suivi des modifications</w:t>
            </w:r>
          </w:p>
        </w:tc>
      </w:tr>
      <w:tr w:rsidR="00855558" w:rsidRPr="00445DF7" w14:paraId="34998C22" w14:textId="77777777" w:rsidTr="00397D2E">
        <w:tc>
          <w:tcPr>
            <w:tcW w:w="10858" w:type="dxa"/>
            <w:gridSpan w:val="10"/>
            <w:tcBorders>
              <w:left w:val="single" w:sz="4" w:space="0" w:color="auto"/>
              <w:right w:val="single" w:sz="4" w:space="0" w:color="auto"/>
            </w:tcBorders>
          </w:tcPr>
          <w:tbl>
            <w:tblPr>
              <w:tblW w:w="10873" w:type="dxa"/>
              <w:jc w:val="center"/>
              <w:tblBorders>
                <w:top w:val="single" w:sz="6" w:space="0" w:color="auto"/>
                <w:bottom w:val="single" w:sz="6"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869"/>
              <w:gridCol w:w="1441"/>
              <w:gridCol w:w="5238"/>
              <w:gridCol w:w="1276"/>
              <w:gridCol w:w="966"/>
              <w:gridCol w:w="1083"/>
            </w:tblGrid>
            <w:tr w:rsidR="009B4A6A" w:rsidRPr="00445DF7" w14:paraId="4EA817A6" w14:textId="77777777" w:rsidTr="00397D2E">
              <w:trPr>
                <w:trHeight w:val="284"/>
                <w:jc w:val="center"/>
              </w:trPr>
              <w:tc>
                <w:tcPr>
                  <w:tcW w:w="869" w:type="dxa"/>
                  <w:tcBorders>
                    <w:left w:val="single" w:sz="4" w:space="0" w:color="auto"/>
                  </w:tcBorders>
                  <w:vAlign w:val="center"/>
                </w:tcPr>
                <w:p w14:paraId="61F1938B" w14:textId="77777777" w:rsidR="009B4A6A" w:rsidRPr="00445DF7" w:rsidRDefault="009B4A6A" w:rsidP="009B4A6A">
                  <w:pPr>
                    <w:ind w:left="42"/>
                    <w:jc w:val="center"/>
                    <w:rPr>
                      <w:rFonts w:cs="MS Gothic"/>
                      <w:sz w:val="16"/>
                      <w:szCs w:val="16"/>
                    </w:rPr>
                  </w:pPr>
                </w:p>
              </w:tc>
              <w:tc>
                <w:tcPr>
                  <w:tcW w:w="1441" w:type="dxa"/>
                  <w:tcBorders>
                    <w:right w:val="single" w:sz="4" w:space="0" w:color="auto"/>
                  </w:tcBorders>
                  <w:vAlign w:val="center"/>
                </w:tcPr>
                <w:p w14:paraId="0BB61603" w14:textId="77777777" w:rsidR="009B4A6A" w:rsidRPr="00445DF7" w:rsidRDefault="009B4A6A" w:rsidP="009B4A6A">
                  <w:pPr>
                    <w:ind w:left="24"/>
                    <w:jc w:val="center"/>
                    <w:rPr>
                      <w:rFonts w:cs="MS Gothic"/>
                      <w:sz w:val="16"/>
                      <w:szCs w:val="16"/>
                    </w:rPr>
                  </w:pPr>
                </w:p>
              </w:tc>
              <w:tc>
                <w:tcPr>
                  <w:tcW w:w="5238" w:type="dxa"/>
                  <w:tcBorders>
                    <w:left w:val="single" w:sz="4" w:space="0" w:color="auto"/>
                  </w:tcBorders>
                  <w:vAlign w:val="center"/>
                </w:tcPr>
                <w:p w14:paraId="637734C0" w14:textId="77777777" w:rsidR="009B4A6A" w:rsidRPr="00445DF7" w:rsidRDefault="009B4A6A" w:rsidP="009B4A6A">
                  <w:pPr>
                    <w:jc w:val="center"/>
                    <w:rPr>
                      <w:rFonts w:cs="MS Gothic"/>
                      <w:sz w:val="16"/>
                      <w:szCs w:val="16"/>
                    </w:rPr>
                  </w:pPr>
                </w:p>
              </w:tc>
              <w:tc>
                <w:tcPr>
                  <w:tcW w:w="1276" w:type="dxa"/>
                  <w:vAlign w:val="center"/>
                </w:tcPr>
                <w:p w14:paraId="6F2F8469" w14:textId="77777777" w:rsidR="009B4A6A" w:rsidRPr="00445DF7" w:rsidRDefault="009B4A6A" w:rsidP="009B4A6A">
                  <w:pPr>
                    <w:ind w:left="52"/>
                    <w:jc w:val="center"/>
                    <w:rPr>
                      <w:rFonts w:cs="MS Gothic"/>
                      <w:sz w:val="16"/>
                      <w:szCs w:val="16"/>
                    </w:rPr>
                  </w:pPr>
                </w:p>
              </w:tc>
              <w:tc>
                <w:tcPr>
                  <w:tcW w:w="966" w:type="dxa"/>
                  <w:vAlign w:val="center"/>
                </w:tcPr>
                <w:p w14:paraId="0CF7A81C" w14:textId="77777777" w:rsidR="009B4A6A" w:rsidRPr="00445DF7" w:rsidRDefault="009B4A6A" w:rsidP="009B4A6A">
                  <w:pPr>
                    <w:jc w:val="center"/>
                    <w:rPr>
                      <w:rFonts w:cs="MS Gothic"/>
                      <w:sz w:val="16"/>
                      <w:szCs w:val="16"/>
                    </w:rPr>
                  </w:pPr>
                </w:p>
              </w:tc>
              <w:tc>
                <w:tcPr>
                  <w:tcW w:w="1083" w:type="dxa"/>
                  <w:vAlign w:val="center"/>
                </w:tcPr>
                <w:p w14:paraId="13F8E64F" w14:textId="77777777" w:rsidR="009B4A6A" w:rsidRPr="00445DF7" w:rsidRDefault="009B4A6A" w:rsidP="009B4A6A">
                  <w:pPr>
                    <w:ind w:left="44"/>
                    <w:jc w:val="center"/>
                    <w:rPr>
                      <w:rFonts w:cs="MS Gothic"/>
                      <w:sz w:val="16"/>
                      <w:szCs w:val="16"/>
                    </w:rPr>
                  </w:pPr>
                </w:p>
              </w:tc>
            </w:tr>
            <w:tr w:rsidR="009B4A6A" w:rsidRPr="00445DF7" w14:paraId="6B4251A2" w14:textId="77777777" w:rsidTr="00EA2643">
              <w:trPr>
                <w:trHeight w:val="284"/>
                <w:jc w:val="center"/>
              </w:trPr>
              <w:tc>
                <w:tcPr>
                  <w:tcW w:w="869" w:type="dxa"/>
                  <w:tcBorders>
                    <w:left w:val="single" w:sz="4" w:space="0" w:color="auto"/>
                  </w:tcBorders>
                  <w:vAlign w:val="center"/>
                </w:tcPr>
                <w:p w14:paraId="21A028ED" w14:textId="77777777" w:rsidR="009B4A6A" w:rsidRPr="00445DF7" w:rsidRDefault="009B4A6A" w:rsidP="009B4A6A">
                  <w:pPr>
                    <w:ind w:left="42"/>
                    <w:jc w:val="center"/>
                    <w:rPr>
                      <w:rFonts w:cs="MS Gothic"/>
                      <w:sz w:val="16"/>
                      <w:szCs w:val="16"/>
                    </w:rPr>
                  </w:pPr>
                </w:p>
              </w:tc>
              <w:tc>
                <w:tcPr>
                  <w:tcW w:w="1441" w:type="dxa"/>
                  <w:vAlign w:val="center"/>
                </w:tcPr>
                <w:p w14:paraId="184EDBF9" w14:textId="77777777" w:rsidR="009B4A6A" w:rsidRPr="00445DF7" w:rsidRDefault="009B4A6A" w:rsidP="009B4A6A">
                  <w:pPr>
                    <w:ind w:left="24"/>
                    <w:jc w:val="center"/>
                    <w:rPr>
                      <w:rFonts w:cs="MS Gothic"/>
                      <w:sz w:val="16"/>
                      <w:szCs w:val="16"/>
                    </w:rPr>
                  </w:pPr>
                </w:p>
              </w:tc>
              <w:tc>
                <w:tcPr>
                  <w:tcW w:w="5238" w:type="dxa"/>
                  <w:vAlign w:val="center"/>
                </w:tcPr>
                <w:p w14:paraId="2459AB10" w14:textId="77777777" w:rsidR="009B4A6A" w:rsidRPr="00445DF7" w:rsidRDefault="009B4A6A" w:rsidP="009B4A6A">
                  <w:pPr>
                    <w:jc w:val="center"/>
                    <w:rPr>
                      <w:rFonts w:cs="MS Gothic"/>
                      <w:sz w:val="16"/>
                      <w:szCs w:val="16"/>
                    </w:rPr>
                  </w:pPr>
                </w:p>
              </w:tc>
              <w:tc>
                <w:tcPr>
                  <w:tcW w:w="1276" w:type="dxa"/>
                  <w:vAlign w:val="center"/>
                </w:tcPr>
                <w:p w14:paraId="1F0442DB" w14:textId="77777777" w:rsidR="009B4A6A" w:rsidRPr="00445DF7" w:rsidRDefault="009B4A6A" w:rsidP="009B4A6A">
                  <w:pPr>
                    <w:ind w:left="52"/>
                    <w:jc w:val="center"/>
                    <w:rPr>
                      <w:rFonts w:cs="MS Gothic"/>
                      <w:sz w:val="16"/>
                      <w:szCs w:val="16"/>
                    </w:rPr>
                  </w:pPr>
                </w:p>
              </w:tc>
              <w:tc>
                <w:tcPr>
                  <w:tcW w:w="966" w:type="dxa"/>
                  <w:vAlign w:val="center"/>
                </w:tcPr>
                <w:p w14:paraId="01858E53" w14:textId="77777777" w:rsidR="009B4A6A" w:rsidRPr="00445DF7" w:rsidRDefault="009B4A6A" w:rsidP="009B4A6A">
                  <w:pPr>
                    <w:jc w:val="center"/>
                    <w:rPr>
                      <w:rFonts w:cs="MS Gothic"/>
                      <w:sz w:val="16"/>
                      <w:szCs w:val="16"/>
                    </w:rPr>
                  </w:pPr>
                </w:p>
              </w:tc>
              <w:tc>
                <w:tcPr>
                  <w:tcW w:w="1083" w:type="dxa"/>
                  <w:vAlign w:val="center"/>
                </w:tcPr>
                <w:p w14:paraId="7BB1B38E" w14:textId="77777777" w:rsidR="009B4A6A" w:rsidRPr="00445DF7" w:rsidRDefault="009B4A6A" w:rsidP="009B4A6A">
                  <w:pPr>
                    <w:ind w:left="44"/>
                    <w:jc w:val="center"/>
                    <w:rPr>
                      <w:rFonts w:cs="MS Gothic"/>
                      <w:sz w:val="16"/>
                      <w:szCs w:val="16"/>
                    </w:rPr>
                  </w:pPr>
                </w:p>
              </w:tc>
            </w:tr>
            <w:tr w:rsidR="009B4A6A" w:rsidRPr="00445DF7" w14:paraId="4DFB3FFA" w14:textId="77777777" w:rsidTr="00EA2643">
              <w:trPr>
                <w:trHeight w:val="284"/>
                <w:jc w:val="center"/>
              </w:trPr>
              <w:tc>
                <w:tcPr>
                  <w:tcW w:w="869" w:type="dxa"/>
                  <w:tcBorders>
                    <w:left w:val="single" w:sz="4" w:space="0" w:color="auto"/>
                  </w:tcBorders>
                  <w:vAlign w:val="center"/>
                </w:tcPr>
                <w:p w14:paraId="6A42B3C0" w14:textId="77777777" w:rsidR="009B4A6A" w:rsidRPr="00445DF7" w:rsidRDefault="009B4A6A" w:rsidP="009B4A6A">
                  <w:pPr>
                    <w:ind w:left="42"/>
                    <w:jc w:val="center"/>
                    <w:rPr>
                      <w:rFonts w:cs="MS Gothic"/>
                      <w:sz w:val="16"/>
                      <w:szCs w:val="16"/>
                    </w:rPr>
                  </w:pPr>
                </w:p>
              </w:tc>
              <w:tc>
                <w:tcPr>
                  <w:tcW w:w="1441" w:type="dxa"/>
                  <w:vAlign w:val="center"/>
                </w:tcPr>
                <w:p w14:paraId="1BF6CF5A" w14:textId="77777777" w:rsidR="009B4A6A" w:rsidRPr="00445DF7" w:rsidRDefault="009B4A6A" w:rsidP="009B4A6A">
                  <w:pPr>
                    <w:ind w:left="24"/>
                    <w:jc w:val="center"/>
                    <w:rPr>
                      <w:rFonts w:cs="MS Gothic"/>
                      <w:sz w:val="16"/>
                      <w:szCs w:val="16"/>
                    </w:rPr>
                  </w:pPr>
                </w:p>
              </w:tc>
              <w:tc>
                <w:tcPr>
                  <w:tcW w:w="5238" w:type="dxa"/>
                  <w:vAlign w:val="center"/>
                </w:tcPr>
                <w:p w14:paraId="667D7A2C" w14:textId="77777777" w:rsidR="009B4A6A" w:rsidRPr="00445DF7" w:rsidRDefault="009B4A6A" w:rsidP="009B4A6A">
                  <w:pPr>
                    <w:jc w:val="center"/>
                    <w:rPr>
                      <w:rFonts w:cs="MS Gothic"/>
                      <w:sz w:val="16"/>
                      <w:szCs w:val="16"/>
                    </w:rPr>
                  </w:pPr>
                </w:p>
              </w:tc>
              <w:tc>
                <w:tcPr>
                  <w:tcW w:w="1276" w:type="dxa"/>
                  <w:vAlign w:val="center"/>
                </w:tcPr>
                <w:p w14:paraId="76C4D8F3" w14:textId="77777777" w:rsidR="009B4A6A" w:rsidRPr="00445DF7" w:rsidRDefault="009B4A6A" w:rsidP="009B4A6A">
                  <w:pPr>
                    <w:ind w:left="52"/>
                    <w:jc w:val="center"/>
                    <w:rPr>
                      <w:rFonts w:cs="MS Gothic"/>
                      <w:sz w:val="16"/>
                      <w:szCs w:val="16"/>
                    </w:rPr>
                  </w:pPr>
                </w:p>
              </w:tc>
              <w:tc>
                <w:tcPr>
                  <w:tcW w:w="966" w:type="dxa"/>
                  <w:vAlign w:val="center"/>
                </w:tcPr>
                <w:p w14:paraId="78C3E2DA" w14:textId="77777777" w:rsidR="009B4A6A" w:rsidRPr="00445DF7" w:rsidRDefault="009B4A6A" w:rsidP="009B4A6A">
                  <w:pPr>
                    <w:jc w:val="center"/>
                    <w:rPr>
                      <w:rFonts w:cs="MS Gothic"/>
                      <w:sz w:val="16"/>
                      <w:szCs w:val="16"/>
                    </w:rPr>
                  </w:pPr>
                </w:p>
              </w:tc>
              <w:tc>
                <w:tcPr>
                  <w:tcW w:w="1083" w:type="dxa"/>
                  <w:vAlign w:val="center"/>
                </w:tcPr>
                <w:p w14:paraId="0DE2B9B6" w14:textId="77777777" w:rsidR="009B4A6A" w:rsidRPr="00445DF7" w:rsidRDefault="009B4A6A" w:rsidP="009B4A6A">
                  <w:pPr>
                    <w:ind w:left="44"/>
                    <w:jc w:val="center"/>
                    <w:rPr>
                      <w:rFonts w:cs="MS Gothic"/>
                      <w:sz w:val="16"/>
                      <w:szCs w:val="16"/>
                    </w:rPr>
                  </w:pPr>
                </w:p>
              </w:tc>
            </w:tr>
            <w:tr w:rsidR="009B4A6A" w:rsidRPr="00445DF7" w14:paraId="6D209E08" w14:textId="77777777" w:rsidTr="00EA2643">
              <w:trPr>
                <w:trHeight w:val="284"/>
                <w:jc w:val="center"/>
              </w:trPr>
              <w:tc>
                <w:tcPr>
                  <w:tcW w:w="869" w:type="dxa"/>
                  <w:tcBorders>
                    <w:left w:val="single" w:sz="4" w:space="0" w:color="auto"/>
                  </w:tcBorders>
                  <w:vAlign w:val="center"/>
                </w:tcPr>
                <w:p w14:paraId="3AD230E3" w14:textId="5DE585C7" w:rsidR="009B4A6A" w:rsidRPr="00445DF7" w:rsidRDefault="004052D6" w:rsidP="009B4A6A">
                  <w:pPr>
                    <w:ind w:left="42"/>
                    <w:jc w:val="center"/>
                    <w:rPr>
                      <w:rFonts w:cs="MS Gothic"/>
                      <w:sz w:val="16"/>
                      <w:szCs w:val="16"/>
                    </w:rPr>
                  </w:pPr>
                  <w:r>
                    <w:rPr>
                      <w:rFonts w:cs="MS Gothic"/>
                      <w:sz w:val="16"/>
                      <w:szCs w:val="16"/>
                    </w:rPr>
                    <w:t>0</w:t>
                  </w:r>
                </w:p>
              </w:tc>
              <w:tc>
                <w:tcPr>
                  <w:tcW w:w="1441" w:type="dxa"/>
                  <w:vAlign w:val="center"/>
                </w:tcPr>
                <w:p w14:paraId="2CAA50DA" w14:textId="02FD248E" w:rsidR="009B4A6A" w:rsidRPr="00445DF7" w:rsidRDefault="004052D6" w:rsidP="009B4A6A">
                  <w:pPr>
                    <w:ind w:left="24"/>
                    <w:jc w:val="center"/>
                    <w:rPr>
                      <w:rFonts w:cs="MS Gothic"/>
                      <w:sz w:val="16"/>
                      <w:szCs w:val="16"/>
                    </w:rPr>
                  </w:pPr>
                  <w:r>
                    <w:rPr>
                      <w:rFonts w:cs="MS Gothic"/>
                      <w:sz w:val="16"/>
                      <w:szCs w:val="16"/>
                    </w:rPr>
                    <w:t>27/05/2025</w:t>
                  </w:r>
                </w:p>
              </w:tc>
              <w:tc>
                <w:tcPr>
                  <w:tcW w:w="5238" w:type="dxa"/>
                  <w:vAlign w:val="center"/>
                </w:tcPr>
                <w:p w14:paraId="1CEC939D" w14:textId="77777777" w:rsidR="009B4A6A" w:rsidRPr="00445DF7" w:rsidRDefault="009B4A6A" w:rsidP="00EA2643">
                  <w:pPr>
                    <w:jc w:val="left"/>
                    <w:rPr>
                      <w:rFonts w:cs="MS Gothic"/>
                      <w:sz w:val="16"/>
                      <w:szCs w:val="16"/>
                    </w:rPr>
                  </w:pPr>
                  <w:r w:rsidRPr="00445DF7">
                    <w:rPr>
                      <w:rFonts w:cs="MS Gothic"/>
                      <w:sz w:val="16"/>
                      <w:szCs w:val="16"/>
                    </w:rPr>
                    <w:t>Première émission</w:t>
                  </w:r>
                </w:p>
              </w:tc>
              <w:tc>
                <w:tcPr>
                  <w:tcW w:w="1276" w:type="dxa"/>
                  <w:vAlign w:val="center"/>
                </w:tcPr>
                <w:p w14:paraId="3AE7AE66" w14:textId="00E922A4" w:rsidR="009B4A6A" w:rsidRPr="00445DF7" w:rsidRDefault="004052D6" w:rsidP="009B4A6A">
                  <w:pPr>
                    <w:ind w:left="52"/>
                    <w:jc w:val="center"/>
                    <w:rPr>
                      <w:rFonts w:cs="MS Gothic"/>
                      <w:sz w:val="16"/>
                      <w:szCs w:val="16"/>
                    </w:rPr>
                  </w:pPr>
                  <w:r>
                    <w:rPr>
                      <w:rFonts w:cs="MS Gothic"/>
                      <w:sz w:val="16"/>
                      <w:szCs w:val="16"/>
                    </w:rPr>
                    <w:t>ALE</w:t>
                  </w:r>
                </w:p>
              </w:tc>
              <w:tc>
                <w:tcPr>
                  <w:tcW w:w="966" w:type="dxa"/>
                  <w:vAlign w:val="center"/>
                </w:tcPr>
                <w:p w14:paraId="651A5A04" w14:textId="0B51B404" w:rsidR="009B4A6A" w:rsidRPr="00445DF7" w:rsidRDefault="004052D6" w:rsidP="009B4A6A">
                  <w:pPr>
                    <w:jc w:val="center"/>
                    <w:rPr>
                      <w:rFonts w:cs="MS Gothic"/>
                      <w:sz w:val="16"/>
                      <w:szCs w:val="16"/>
                    </w:rPr>
                  </w:pPr>
                  <w:r>
                    <w:rPr>
                      <w:rFonts w:cs="MS Gothic"/>
                      <w:sz w:val="16"/>
                      <w:szCs w:val="16"/>
                    </w:rPr>
                    <w:t>RRA</w:t>
                  </w:r>
                </w:p>
              </w:tc>
              <w:tc>
                <w:tcPr>
                  <w:tcW w:w="1083" w:type="dxa"/>
                  <w:vAlign w:val="center"/>
                </w:tcPr>
                <w:p w14:paraId="3EFC38EC" w14:textId="77777777" w:rsidR="009B4A6A" w:rsidRPr="00445DF7" w:rsidRDefault="009B4A6A" w:rsidP="009B4A6A">
                  <w:pPr>
                    <w:ind w:left="44"/>
                    <w:jc w:val="center"/>
                    <w:rPr>
                      <w:rFonts w:cs="MS Gothic"/>
                      <w:sz w:val="16"/>
                      <w:szCs w:val="16"/>
                    </w:rPr>
                  </w:pPr>
                  <w:r w:rsidRPr="00445DF7">
                    <w:rPr>
                      <w:rFonts w:cs="MS Gothic"/>
                      <w:sz w:val="16"/>
                      <w:szCs w:val="16"/>
                    </w:rPr>
                    <w:t>ADE</w:t>
                  </w:r>
                </w:p>
              </w:tc>
            </w:tr>
            <w:tr w:rsidR="009B4A6A" w:rsidRPr="00445DF7" w14:paraId="0DA1F289" w14:textId="77777777" w:rsidTr="00EA2643">
              <w:trPr>
                <w:trHeight w:val="279"/>
                <w:jc w:val="center"/>
              </w:trPr>
              <w:tc>
                <w:tcPr>
                  <w:tcW w:w="869" w:type="dxa"/>
                  <w:tcBorders>
                    <w:left w:val="single" w:sz="4" w:space="0" w:color="auto"/>
                    <w:bottom w:val="single" w:sz="6" w:space="0" w:color="auto"/>
                  </w:tcBorders>
                  <w:shd w:val="clear" w:color="auto" w:fill="F2F2F2" w:themeFill="background1" w:themeFillShade="F2"/>
                  <w:vAlign w:val="center"/>
                </w:tcPr>
                <w:p w14:paraId="175B931E" w14:textId="77777777" w:rsidR="009B4A6A" w:rsidRPr="00445DF7" w:rsidRDefault="009B4A6A" w:rsidP="009B4A6A">
                  <w:pPr>
                    <w:ind w:left="42"/>
                    <w:jc w:val="center"/>
                    <w:rPr>
                      <w:rFonts w:cs="MS Gothic"/>
                      <w:b/>
                      <w:sz w:val="15"/>
                      <w:szCs w:val="15"/>
                    </w:rPr>
                  </w:pPr>
                  <w:r w:rsidRPr="00445DF7">
                    <w:rPr>
                      <w:rFonts w:cs="MS Gothic"/>
                      <w:b/>
                      <w:sz w:val="15"/>
                      <w:szCs w:val="15"/>
                    </w:rPr>
                    <w:t>Indice</w:t>
                  </w:r>
                </w:p>
              </w:tc>
              <w:tc>
                <w:tcPr>
                  <w:tcW w:w="1441" w:type="dxa"/>
                  <w:tcBorders>
                    <w:bottom w:val="single" w:sz="6" w:space="0" w:color="auto"/>
                  </w:tcBorders>
                  <w:shd w:val="clear" w:color="auto" w:fill="F2F2F2" w:themeFill="background1" w:themeFillShade="F2"/>
                  <w:vAlign w:val="center"/>
                </w:tcPr>
                <w:p w14:paraId="2F27A344" w14:textId="77777777" w:rsidR="009B4A6A" w:rsidRPr="00445DF7" w:rsidRDefault="009B4A6A" w:rsidP="009B4A6A">
                  <w:pPr>
                    <w:ind w:left="24"/>
                    <w:jc w:val="center"/>
                    <w:rPr>
                      <w:rFonts w:cs="MS Gothic"/>
                      <w:b/>
                      <w:sz w:val="15"/>
                      <w:szCs w:val="15"/>
                    </w:rPr>
                  </w:pPr>
                  <w:r w:rsidRPr="00445DF7">
                    <w:rPr>
                      <w:rFonts w:cs="MS Gothic"/>
                      <w:b/>
                      <w:sz w:val="15"/>
                      <w:szCs w:val="15"/>
                    </w:rPr>
                    <w:t>Date</w:t>
                  </w:r>
                </w:p>
              </w:tc>
              <w:tc>
                <w:tcPr>
                  <w:tcW w:w="5238" w:type="dxa"/>
                  <w:tcBorders>
                    <w:bottom w:val="single" w:sz="6" w:space="0" w:color="auto"/>
                  </w:tcBorders>
                  <w:shd w:val="clear" w:color="auto" w:fill="F2F2F2" w:themeFill="background1" w:themeFillShade="F2"/>
                  <w:vAlign w:val="center"/>
                </w:tcPr>
                <w:p w14:paraId="1EAF387A" w14:textId="77777777" w:rsidR="009B4A6A" w:rsidRPr="00445DF7" w:rsidRDefault="009B4A6A" w:rsidP="00EA2643">
                  <w:pPr>
                    <w:jc w:val="center"/>
                    <w:rPr>
                      <w:rFonts w:cs="MS Gothic"/>
                      <w:b/>
                      <w:sz w:val="15"/>
                      <w:szCs w:val="15"/>
                    </w:rPr>
                  </w:pPr>
                  <w:r w:rsidRPr="00445DF7">
                    <w:rPr>
                      <w:rFonts w:cs="MS Gothic"/>
                      <w:b/>
                      <w:sz w:val="15"/>
                      <w:szCs w:val="15"/>
                    </w:rPr>
                    <w:t>Suivi des modifications</w:t>
                  </w:r>
                </w:p>
              </w:tc>
              <w:tc>
                <w:tcPr>
                  <w:tcW w:w="1276" w:type="dxa"/>
                  <w:tcBorders>
                    <w:bottom w:val="single" w:sz="6" w:space="0" w:color="auto"/>
                  </w:tcBorders>
                  <w:shd w:val="clear" w:color="auto" w:fill="F2F2F2" w:themeFill="background1" w:themeFillShade="F2"/>
                  <w:vAlign w:val="center"/>
                </w:tcPr>
                <w:p w14:paraId="431672D1" w14:textId="77777777" w:rsidR="009B4A6A" w:rsidRPr="00445DF7" w:rsidRDefault="009B4A6A" w:rsidP="009B4A6A">
                  <w:pPr>
                    <w:ind w:left="52"/>
                    <w:jc w:val="center"/>
                    <w:rPr>
                      <w:rFonts w:cs="MS Gothic"/>
                      <w:b/>
                      <w:sz w:val="15"/>
                      <w:szCs w:val="15"/>
                    </w:rPr>
                  </w:pPr>
                  <w:r w:rsidRPr="00445DF7">
                    <w:rPr>
                      <w:rFonts w:cs="MS Gothic"/>
                      <w:b/>
                      <w:sz w:val="15"/>
                      <w:szCs w:val="15"/>
                    </w:rPr>
                    <w:t>Rédaction</w:t>
                  </w:r>
                </w:p>
              </w:tc>
              <w:tc>
                <w:tcPr>
                  <w:tcW w:w="966" w:type="dxa"/>
                  <w:tcBorders>
                    <w:bottom w:val="single" w:sz="6" w:space="0" w:color="auto"/>
                  </w:tcBorders>
                  <w:shd w:val="clear" w:color="auto" w:fill="F2F2F2" w:themeFill="background1" w:themeFillShade="F2"/>
                  <w:vAlign w:val="center"/>
                </w:tcPr>
                <w:p w14:paraId="4F3F953D" w14:textId="77777777" w:rsidR="009B4A6A" w:rsidRPr="00445DF7" w:rsidRDefault="009B4A6A" w:rsidP="009B4A6A">
                  <w:pPr>
                    <w:jc w:val="center"/>
                    <w:rPr>
                      <w:rFonts w:cs="MS Gothic"/>
                      <w:b/>
                      <w:sz w:val="15"/>
                      <w:szCs w:val="15"/>
                    </w:rPr>
                  </w:pPr>
                  <w:r w:rsidRPr="00445DF7">
                    <w:rPr>
                      <w:rFonts w:cs="MS Gothic"/>
                      <w:b/>
                      <w:sz w:val="15"/>
                      <w:szCs w:val="15"/>
                    </w:rPr>
                    <w:t>Vérifié</w:t>
                  </w:r>
                </w:p>
              </w:tc>
              <w:tc>
                <w:tcPr>
                  <w:tcW w:w="1083" w:type="dxa"/>
                  <w:tcBorders>
                    <w:bottom w:val="single" w:sz="6" w:space="0" w:color="auto"/>
                  </w:tcBorders>
                  <w:shd w:val="clear" w:color="auto" w:fill="F2F2F2" w:themeFill="background1" w:themeFillShade="F2"/>
                  <w:vAlign w:val="center"/>
                </w:tcPr>
                <w:p w14:paraId="554D32C7" w14:textId="77777777" w:rsidR="009B4A6A" w:rsidRPr="00445DF7" w:rsidRDefault="009B4A6A" w:rsidP="009B4A6A">
                  <w:pPr>
                    <w:ind w:left="34" w:right="-17"/>
                    <w:jc w:val="center"/>
                    <w:rPr>
                      <w:rFonts w:cs="MS Gothic"/>
                      <w:b/>
                      <w:sz w:val="15"/>
                      <w:szCs w:val="15"/>
                    </w:rPr>
                  </w:pPr>
                  <w:r w:rsidRPr="00445DF7">
                    <w:rPr>
                      <w:rFonts w:cs="MS Gothic"/>
                      <w:b/>
                      <w:sz w:val="15"/>
                      <w:szCs w:val="15"/>
                    </w:rPr>
                    <w:t>Approuvé</w:t>
                  </w:r>
                </w:p>
              </w:tc>
            </w:tr>
          </w:tbl>
          <w:p w14:paraId="18E21703" w14:textId="77777777" w:rsidR="00B144E9" w:rsidRPr="00445DF7" w:rsidRDefault="00B144E9" w:rsidP="00B144E9">
            <w:pPr>
              <w:spacing w:after="60"/>
              <w:ind w:left="40"/>
              <w:jc w:val="left"/>
              <w:rPr>
                <w:rFonts w:cs="MS Gothic"/>
                <w:b/>
                <w:bCs/>
                <w:sz w:val="16"/>
                <w:szCs w:val="16"/>
              </w:rPr>
            </w:pPr>
          </w:p>
        </w:tc>
      </w:tr>
      <w:tr w:rsidR="00A20CFD" w:rsidRPr="00445DF7" w14:paraId="31F13806" w14:textId="77777777" w:rsidTr="00476896">
        <w:tc>
          <w:tcPr>
            <w:tcW w:w="10858" w:type="dxa"/>
            <w:gridSpan w:val="10"/>
          </w:tcPr>
          <w:p w14:paraId="01A1B71E" w14:textId="77777777" w:rsidR="00A20CFD" w:rsidRPr="00445DF7" w:rsidRDefault="00A20CFD" w:rsidP="009000ED">
            <w:pPr>
              <w:spacing w:before="240" w:after="60"/>
              <w:ind w:left="40"/>
              <w:jc w:val="left"/>
              <w:rPr>
                <w:rFonts w:cs="MS Gothic"/>
                <w:b/>
                <w:bCs/>
                <w:sz w:val="16"/>
                <w:szCs w:val="16"/>
              </w:rPr>
            </w:pPr>
            <w:r w:rsidRPr="00445DF7">
              <w:rPr>
                <w:rFonts w:cs="MS Gothic"/>
                <w:b/>
                <w:bCs/>
                <w:sz w:val="16"/>
                <w:szCs w:val="16"/>
              </w:rPr>
              <w:t>Référence</w:t>
            </w:r>
            <w:r w:rsidR="001F36F8" w:rsidRPr="00445DF7">
              <w:rPr>
                <w:rFonts w:cs="MS Gothic"/>
                <w:b/>
                <w:bCs/>
                <w:sz w:val="16"/>
                <w:szCs w:val="16"/>
              </w:rPr>
              <w:t>s</w:t>
            </w:r>
          </w:p>
          <w:p w14:paraId="33FAA74E" w14:textId="763A6DB5" w:rsidR="001F36F8" w:rsidRPr="00445DF7" w:rsidRDefault="00FF08B4" w:rsidP="00122090">
            <w:pPr>
              <w:spacing w:before="60" w:after="60"/>
              <w:ind w:left="40"/>
              <w:jc w:val="left"/>
              <w:rPr>
                <w:rFonts w:cs="MS Gothic"/>
                <w:sz w:val="16"/>
                <w:szCs w:val="16"/>
              </w:rPr>
            </w:pPr>
            <w:r w:rsidRPr="00445DF7">
              <w:rPr>
                <w:rFonts w:cs="MS Gothic"/>
                <w:sz w:val="16"/>
                <w:szCs w:val="16"/>
              </w:rPr>
              <w:t xml:space="preserve">Nom du fichier : </w:t>
            </w:r>
            <w:r w:rsidR="001F36F8" w:rsidRPr="00445DF7">
              <w:rPr>
                <w:rFonts w:cs="MS Gothic"/>
                <w:sz w:val="16"/>
                <w:szCs w:val="16"/>
              </w:rPr>
              <w:fldChar w:fldCharType="begin"/>
            </w:r>
            <w:r w:rsidR="001F36F8" w:rsidRPr="00445DF7">
              <w:rPr>
                <w:rFonts w:cs="MS Gothic"/>
                <w:sz w:val="16"/>
                <w:szCs w:val="16"/>
              </w:rPr>
              <w:instrText xml:space="preserve"> FILENAME   \* MERGEFORMAT </w:instrText>
            </w:r>
            <w:r w:rsidR="001F36F8" w:rsidRPr="00445DF7">
              <w:rPr>
                <w:rFonts w:cs="MS Gothic"/>
                <w:sz w:val="16"/>
                <w:szCs w:val="16"/>
              </w:rPr>
              <w:fldChar w:fldCharType="separate"/>
            </w:r>
            <w:r w:rsidR="005D2737">
              <w:rPr>
                <w:rFonts w:cs="MS Gothic"/>
                <w:noProof/>
                <w:sz w:val="16"/>
                <w:szCs w:val="16"/>
              </w:rPr>
              <w:t>58431_ALS_DCE_ENV_GEN_NRE_00031_A - A04-AnnA Trame du SOPRE_SOGED.docx</w:t>
            </w:r>
            <w:r w:rsidR="001F36F8" w:rsidRPr="00445DF7">
              <w:rPr>
                <w:rFonts w:cs="MS Gothic"/>
                <w:sz w:val="16"/>
                <w:szCs w:val="16"/>
              </w:rPr>
              <w:fldChar w:fldCharType="end"/>
            </w:r>
            <w:r w:rsidR="008E7C55" w:rsidRPr="00445DF7">
              <w:rPr>
                <w:rFonts w:cs="MS Gothic"/>
                <w:sz w:val="16"/>
                <w:szCs w:val="16"/>
              </w:rPr>
              <w:t xml:space="preserve"> </w:t>
            </w:r>
          </w:p>
        </w:tc>
      </w:tr>
      <w:tr w:rsidR="00927609" w:rsidRPr="00445DF7" w14:paraId="69CB935D" w14:textId="77777777" w:rsidTr="001706CB">
        <w:trPr>
          <w:trHeight w:val="300"/>
        </w:trPr>
        <w:tc>
          <w:tcPr>
            <w:tcW w:w="1809" w:type="dxa"/>
            <w:gridSpan w:val="2"/>
            <w:tcBorders>
              <w:top w:val="single" w:sz="12" w:space="0" w:color="auto"/>
              <w:left w:val="single" w:sz="12" w:space="0" w:color="auto"/>
              <w:bottom w:val="single" w:sz="2" w:space="0" w:color="auto"/>
              <w:right w:val="single" w:sz="6" w:space="0" w:color="auto"/>
            </w:tcBorders>
            <w:vAlign w:val="center"/>
          </w:tcPr>
          <w:p w14:paraId="0DFF179C" w14:textId="328A10DC" w:rsidR="00927609" w:rsidRPr="00445DF7" w:rsidRDefault="00927609" w:rsidP="00927609">
            <w:pPr>
              <w:spacing w:before="120"/>
              <w:jc w:val="center"/>
              <w:rPr>
                <w:rFonts w:cs="MS Gothic"/>
                <w:b/>
                <w:sz w:val="28"/>
                <w:szCs w:val="28"/>
              </w:rPr>
            </w:pPr>
            <w:r w:rsidRPr="00445DF7">
              <w:rPr>
                <w:rFonts w:cs="MS Gothic"/>
                <w:b/>
                <w:color w:val="2B579A"/>
                <w:sz w:val="28"/>
                <w:szCs w:val="28"/>
                <w:shd w:val="clear" w:color="auto" w:fill="E6E6E6"/>
              </w:rPr>
              <w:fldChar w:fldCharType="begin"/>
            </w:r>
            <w:r w:rsidRPr="00445DF7">
              <w:rPr>
                <w:rFonts w:cs="MS Gothic"/>
                <w:b/>
                <w:sz w:val="28"/>
                <w:szCs w:val="28"/>
              </w:rPr>
              <w:instrText xml:space="preserve"> DOCPROPERTY  Cart_PROJET  \* MERGEFORMAT </w:instrText>
            </w:r>
            <w:r w:rsidRPr="00445DF7">
              <w:rPr>
                <w:rFonts w:cs="MS Gothic"/>
                <w:b/>
                <w:color w:val="2B579A"/>
                <w:sz w:val="28"/>
                <w:szCs w:val="28"/>
                <w:shd w:val="clear" w:color="auto" w:fill="E6E6E6"/>
              </w:rPr>
              <w:fldChar w:fldCharType="separate"/>
            </w:r>
            <w:r w:rsidR="005D2737">
              <w:rPr>
                <w:rFonts w:cs="MS Gothic"/>
                <w:b/>
                <w:sz w:val="28"/>
                <w:szCs w:val="28"/>
              </w:rPr>
              <w:t>58431</w:t>
            </w:r>
            <w:r w:rsidRPr="00445DF7">
              <w:rPr>
                <w:rFonts w:cs="MS Gothic"/>
                <w:b/>
                <w:color w:val="2B579A"/>
                <w:sz w:val="28"/>
                <w:szCs w:val="28"/>
                <w:shd w:val="clear" w:color="auto" w:fill="E6E6E6"/>
              </w:rPr>
              <w:fldChar w:fldCharType="end"/>
            </w:r>
          </w:p>
        </w:tc>
        <w:tc>
          <w:tcPr>
            <w:tcW w:w="1086" w:type="dxa"/>
            <w:tcBorders>
              <w:top w:val="single" w:sz="12" w:space="0" w:color="auto"/>
              <w:left w:val="single" w:sz="6" w:space="0" w:color="auto"/>
              <w:bottom w:val="single" w:sz="2" w:space="0" w:color="auto"/>
              <w:right w:val="single" w:sz="6" w:space="0" w:color="auto"/>
            </w:tcBorders>
            <w:vAlign w:val="center"/>
          </w:tcPr>
          <w:p w14:paraId="0E397A34" w14:textId="54CC1ED9" w:rsidR="00927609" w:rsidRPr="00445DF7" w:rsidRDefault="00927609" w:rsidP="00927609">
            <w:pPr>
              <w:spacing w:before="120"/>
              <w:jc w:val="center"/>
              <w:rPr>
                <w:rFonts w:cs="MS Gothic"/>
                <w:b/>
                <w:sz w:val="28"/>
                <w:szCs w:val="28"/>
              </w:rPr>
            </w:pPr>
            <w:r w:rsidRPr="00445DF7">
              <w:rPr>
                <w:rFonts w:cs="MS Gothic"/>
                <w:b/>
                <w:sz w:val="28"/>
                <w:szCs w:val="28"/>
              </w:rPr>
              <w:fldChar w:fldCharType="begin"/>
            </w:r>
            <w:r w:rsidRPr="00445DF7">
              <w:rPr>
                <w:rFonts w:cs="MS Gothic"/>
                <w:b/>
                <w:sz w:val="28"/>
                <w:szCs w:val="28"/>
              </w:rPr>
              <w:instrText xml:space="preserve"> DOCPROPERTY  Cart_Emetteur  \* MERGEFORMAT </w:instrText>
            </w:r>
            <w:r w:rsidRPr="00445DF7">
              <w:rPr>
                <w:rFonts w:cs="MS Gothic"/>
                <w:b/>
                <w:sz w:val="28"/>
                <w:szCs w:val="28"/>
              </w:rPr>
              <w:fldChar w:fldCharType="separate"/>
            </w:r>
            <w:r w:rsidR="005D2737">
              <w:rPr>
                <w:rFonts w:cs="MS Gothic"/>
                <w:b/>
                <w:sz w:val="28"/>
                <w:szCs w:val="28"/>
              </w:rPr>
              <w:t>ALS</w:t>
            </w:r>
            <w:r w:rsidRPr="00445DF7">
              <w:rPr>
                <w:rFonts w:cs="MS Gothic"/>
                <w:b/>
                <w:sz w:val="28"/>
                <w:szCs w:val="28"/>
              </w:rPr>
              <w:fldChar w:fldCharType="end"/>
            </w:r>
          </w:p>
        </w:tc>
        <w:tc>
          <w:tcPr>
            <w:tcW w:w="1086" w:type="dxa"/>
            <w:tcBorders>
              <w:top w:val="single" w:sz="12" w:space="0" w:color="auto"/>
              <w:left w:val="single" w:sz="6" w:space="0" w:color="auto"/>
              <w:bottom w:val="single" w:sz="2" w:space="0" w:color="auto"/>
              <w:right w:val="single" w:sz="6" w:space="0" w:color="auto"/>
            </w:tcBorders>
            <w:vAlign w:val="center"/>
          </w:tcPr>
          <w:p w14:paraId="4E11D367" w14:textId="5DCE99DD" w:rsidR="00927609" w:rsidRPr="00445DF7" w:rsidRDefault="00927609" w:rsidP="00927609">
            <w:pPr>
              <w:spacing w:before="120"/>
              <w:jc w:val="center"/>
              <w:rPr>
                <w:rFonts w:cs="MS Gothic"/>
                <w:b/>
                <w:sz w:val="28"/>
                <w:szCs w:val="28"/>
              </w:rPr>
            </w:pPr>
            <w:r w:rsidRPr="00445DF7">
              <w:rPr>
                <w:rFonts w:cs="MS Gothic"/>
                <w:b/>
                <w:sz w:val="28"/>
                <w:szCs w:val="28"/>
              </w:rPr>
              <w:fldChar w:fldCharType="begin"/>
            </w:r>
            <w:r w:rsidRPr="00445DF7">
              <w:rPr>
                <w:rFonts w:cs="MS Gothic"/>
                <w:b/>
                <w:sz w:val="28"/>
                <w:szCs w:val="28"/>
              </w:rPr>
              <w:instrText xml:space="preserve"> DOCPROPERTY  Cart_Phase  \* MERGEFORMAT </w:instrText>
            </w:r>
            <w:r w:rsidRPr="00445DF7">
              <w:rPr>
                <w:rFonts w:cs="MS Gothic"/>
                <w:b/>
                <w:sz w:val="28"/>
                <w:szCs w:val="28"/>
              </w:rPr>
              <w:fldChar w:fldCharType="separate"/>
            </w:r>
            <w:r w:rsidR="005D2737">
              <w:rPr>
                <w:rFonts w:cs="MS Gothic"/>
                <w:b/>
                <w:sz w:val="28"/>
                <w:szCs w:val="28"/>
              </w:rPr>
              <w:t>DCE</w:t>
            </w:r>
            <w:r w:rsidRPr="00445DF7">
              <w:rPr>
                <w:rFonts w:cs="MS Gothic"/>
                <w:b/>
                <w:sz w:val="28"/>
                <w:szCs w:val="28"/>
              </w:rPr>
              <w:fldChar w:fldCharType="end"/>
            </w:r>
          </w:p>
        </w:tc>
        <w:tc>
          <w:tcPr>
            <w:tcW w:w="1086" w:type="dxa"/>
            <w:tcBorders>
              <w:top w:val="single" w:sz="12" w:space="0" w:color="auto"/>
              <w:left w:val="single" w:sz="6" w:space="0" w:color="auto"/>
              <w:bottom w:val="single" w:sz="2" w:space="0" w:color="auto"/>
              <w:right w:val="single" w:sz="6" w:space="0" w:color="auto"/>
            </w:tcBorders>
            <w:vAlign w:val="center"/>
          </w:tcPr>
          <w:p w14:paraId="1CE7E296" w14:textId="24E7BD78" w:rsidR="00927609" w:rsidRPr="00445DF7" w:rsidRDefault="00927609" w:rsidP="00927609">
            <w:pPr>
              <w:spacing w:before="120"/>
              <w:jc w:val="center"/>
              <w:rPr>
                <w:rFonts w:cs="MS Gothic"/>
                <w:b/>
                <w:sz w:val="28"/>
                <w:szCs w:val="28"/>
              </w:rPr>
            </w:pPr>
            <w:r w:rsidRPr="00445DF7">
              <w:rPr>
                <w:rFonts w:cs="MS Gothic"/>
                <w:b/>
                <w:sz w:val="28"/>
                <w:szCs w:val="28"/>
              </w:rPr>
              <w:fldChar w:fldCharType="begin"/>
            </w:r>
            <w:r w:rsidRPr="00445DF7">
              <w:rPr>
                <w:rFonts w:cs="MS Gothic"/>
                <w:b/>
                <w:sz w:val="28"/>
                <w:szCs w:val="28"/>
              </w:rPr>
              <w:instrText xml:space="preserve"> DOCPROPERTY  Cart_Domaine  \* MERGEFORMAT </w:instrText>
            </w:r>
            <w:r w:rsidRPr="00445DF7">
              <w:rPr>
                <w:rFonts w:cs="MS Gothic"/>
                <w:b/>
                <w:sz w:val="28"/>
                <w:szCs w:val="28"/>
              </w:rPr>
              <w:fldChar w:fldCharType="separate"/>
            </w:r>
            <w:r w:rsidR="005D2737">
              <w:rPr>
                <w:rFonts w:cs="MS Gothic"/>
                <w:b/>
                <w:sz w:val="28"/>
                <w:szCs w:val="28"/>
              </w:rPr>
              <w:t>ENV</w:t>
            </w:r>
            <w:r w:rsidRPr="00445DF7">
              <w:rPr>
                <w:rFonts w:cs="MS Gothic"/>
                <w:b/>
                <w:sz w:val="28"/>
                <w:szCs w:val="28"/>
              </w:rPr>
              <w:fldChar w:fldCharType="end"/>
            </w:r>
          </w:p>
        </w:tc>
        <w:tc>
          <w:tcPr>
            <w:tcW w:w="1809" w:type="dxa"/>
            <w:tcBorders>
              <w:top w:val="single" w:sz="12" w:space="0" w:color="auto"/>
              <w:left w:val="single" w:sz="6" w:space="0" w:color="auto"/>
              <w:bottom w:val="single" w:sz="2" w:space="0" w:color="auto"/>
              <w:right w:val="single" w:sz="6" w:space="0" w:color="auto"/>
            </w:tcBorders>
            <w:vAlign w:val="center"/>
          </w:tcPr>
          <w:p w14:paraId="06EC4D4B" w14:textId="18C22429" w:rsidR="00927609" w:rsidRPr="00445DF7" w:rsidRDefault="00927609" w:rsidP="00927609">
            <w:pPr>
              <w:spacing w:before="120"/>
              <w:jc w:val="center"/>
              <w:rPr>
                <w:rFonts w:cs="MS Gothic"/>
                <w:b/>
                <w:sz w:val="28"/>
                <w:szCs w:val="28"/>
              </w:rPr>
            </w:pPr>
            <w:r w:rsidRPr="00445DF7">
              <w:rPr>
                <w:rFonts w:cs="MS Gothic"/>
                <w:b/>
                <w:sz w:val="28"/>
                <w:szCs w:val="28"/>
              </w:rPr>
              <w:fldChar w:fldCharType="begin"/>
            </w:r>
            <w:r w:rsidRPr="00445DF7">
              <w:rPr>
                <w:rFonts w:cs="MS Gothic"/>
                <w:b/>
                <w:sz w:val="28"/>
                <w:szCs w:val="28"/>
              </w:rPr>
              <w:instrText xml:space="preserve"> DOCPROPERTY  Cart_Zone  \* MERGEFORMAT </w:instrText>
            </w:r>
            <w:r w:rsidRPr="00445DF7">
              <w:rPr>
                <w:rFonts w:cs="MS Gothic"/>
                <w:b/>
                <w:sz w:val="28"/>
                <w:szCs w:val="28"/>
              </w:rPr>
              <w:fldChar w:fldCharType="separate"/>
            </w:r>
            <w:r w:rsidR="005D2737">
              <w:rPr>
                <w:rFonts w:cs="MS Gothic"/>
                <w:b/>
                <w:sz w:val="28"/>
                <w:szCs w:val="28"/>
              </w:rPr>
              <w:t>GEN</w:t>
            </w:r>
            <w:r w:rsidRPr="00445DF7">
              <w:rPr>
                <w:rFonts w:cs="MS Gothic"/>
                <w:b/>
                <w:sz w:val="28"/>
                <w:szCs w:val="28"/>
              </w:rPr>
              <w:fldChar w:fldCharType="end"/>
            </w:r>
          </w:p>
        </w:tc>
        <w:tc>
          <w:tcPr>
            <w:tcW w:w="1086" w:type="dxa"/>
            <w:tcBorders>
              <w:top w:val="single" w:sz="12" w:space="0" w:color="auto"/>
              <w:left w:val="single" w:sz="6" w:space="0" w:color="auto"/>
              <w:bottom w:val="single" w:sz="2" w:space="0" w:color="auto"/>
              <w:right w:val="single" w:sz="6" w:space="0" w:color="auto"/>
            </w:tcBorders>
            <w:vAlign w:val="center"/>
          </w:tcPr>
          <w:p w14:paraId="325DDD96" w14:textId="5E1149AA" w:rsidR="00927609" w:rsidRPr="00445DF7" w:rsidRDefault="00927609" w:rsidP="00927609">
            <w:pPr>
              <w:spacing w:before="120"/>
              <w:jc w:val="center"/>
              <w:rPr>
                <w:rFonts w:cs="MS Gothic"/>
                <w:b/>
                <w:sz w:val="28"/>
                <w:szCs w:val="28"/>
              </w:rPr>
            </w:pPr>
            <w:r w:rsidRPr="00445DF7">
              <w:rPr>
                <w:rFonts w:cs="MS Gothic"/>
                <w:b/>
                <w:color w:val="2B579A"/>
                <w:sz w:val="28"/>
                <w:szCs w:val="28"/>
                <w:shd w:val="clear" w:color="auto" w:fill="E6E6E6"/>
              </w:rPr>
              <w:fldChar w:fldCharType="begin"/>
            </w:r>
            <w:r w:rsidRPr="00445DF7">
              <w:rPr>
                <w:rFonts w:cs="MS Gothic"/>
                <w:b/>
                <w:sz w:val="28"/>
                <w:szCs w:val="28"/>
              </w:rPr>
              <w:instrText xml:space="preserve"> DOCPROPERTY  Cart_TypeDoc  \* MERGEFORMAT </w:instrText>
            </w:r>
            <w:r w:rsidRPr="00445DF7">
              <w:rPr>
                <w:rFonts w:cs="MS Gothic"/>
                <w:b/>
                <w:color w:val="2B579A"/>
                <w:sz w:val="28"/>
                <w:szCs w:val="28"/>
                <w:shd w:val="clear" w:color="auto" w:fill="E6E6E6"/>
              </w:rPr>
              <w:fldChar w:fldCharType="separate"/>
            </w:r>
            <w:r w:rsidR="005D2737">
              <w:rPr>
                <w:rFonts w:cs="MS Gothic"/>
                <w:b/>
                <w:sz w:val="28"/>
                <w:szCs w:val="28"/>
              </w:rPr>
              <w:t>NRE</w:t>
            </w:r>
            <w:r w:rsidRPr="00445DF7">
              <w:rPr>
                <w:rFonts w:cs="MS Gothic"/>
                <w:b/>
                <w:color w:val="2B579A"/>
                <w:sz w:val="28"/>
                <w:szCs w:val="28"/>
                <w:shd w:val="clear" w:color="auto" w:fill="E6E6E6"/>
              </w:rPr>
              <w:fldChar w:fldCharType="end"/>
            </w:r>
          </w:p>
        </w:tc>
        <w:tc>
          <w:tcPr>
            <w:tcW w:w="1810" w:type="dxa"/>
            <w:tcBorders>
              <w:top w:val="single" w:sz="12" w:space="0" w:color="auto"/>
              <w:left w:val="single" w:sz="6" w:space="0" w:color="auto"/>
              <w:bottom w:val="single" w:sz="2" w:space="0" w:color="auto"/>
              <w:right w:val="single" w:sz="6" w:space="0" w:color="auto"/>
            </w:tcBorders>
            <w:vAlign w:val="center"/>
          </w:tcPr>
          <w:p w14:paraId="560A84D4" w14:textId="41151202" w:rsidR="00927609" w:rsidRPr="00445DF7" w:rsidRDefault="00927609" w:rsidP="00927609">
            <w:pPr>
              <w:spacing w:before="120"/>
              <w:jc w:val="center"/>
              <w:rPr>
                <w:rFonts w:cs="MS Gothic"/>
                <w:b/>
                <w:sz w:val="28"/>
                <w:szCs w:val="28"/>
              </w:rPr>
            </w:pPr>
            <w:r w:rsidRPr="00445DF7">
              <w:rPr>
                <w:rFonts w:cs="MS Gothic"/>
                <w:b/>
                <w:sz w:val="28"/>
                <w:szCs w:val="28"/>
              </w:rPr>
              <w:fldChar w:fldCharType="begin"/>
            </w:r>
            <w:r w:rsidRPr="00445DF7">
              <w:rPr>
                <w:rFonts w:cs="MS Gothic"/>
                <w:b/>
                <w:sz w:val="28"/>
                <w:szCs w:val="28"/>
              </w:rPr>
              <w:instrText xml:space="preserve"> DOCPROPERTY  Cart_Numéro  \* MERGEFORMAT </w:instrText>
            </w:r>
            <w:r w:rsidRPr="00445DF7">
              <w:rPr>
                <w:rFonts w:cs="MS Gothic"/>
                <w:b/>
                <w:sz w:val="28"/>
                <w:szCs w:val="28"/>
              </w:rPr>
              <w:fldChar w:fldCharType="separate"/>
            </w:r>
            <w:r w:rsidR="005D2737">
              <w:rPr>
                <w:rFonts w:cs="MS Gothic"/>
                <w:b/>
                <w:sz w:val="28"/>
                <w:szCs w:val="28"/>
              </w:rPr>
              <w:t>00031</w:t>
            </w:r>
            <w:r w:rsidRPr="00445DF7">
              <w:rPr>
                <w:rFonts w:cs="MS Gothic"/>
                <w:b/>
                <w:sz w:val="28"/>
                <w:szCs w:val="28"/>
              </w:rPr>
              <w:fldChar w:fldCharType="end"/>
            </w:r>
          </w:p>
        </w:tc>
        <w:tc>
          <w:tcPr>
            <w:tcW w:w="1086" w:type="dxa"/>
            <w:gridSpan w:val="2"/>
            <w:tcBorders>
              <w:top w:val="single" w:sz="12" w:space="0" w:color="auto"/>
              <w:left w:val="single" w:sz="6" w:space="0" w:color="auto"/>
              <w:bottom w:val="single" w:sz="2" w:space="0" w:color="auto"/>
              <w:right w:val="single" w:sz="12" w:space="0" w:color="auto"/>
            </w:tcBorders>
            <w:vAlign w:val="center"/>
          </w:tcPr>
          <w:p w14:paraId="6C96A1D7" w14:textId="78AD38FB" w:rsidR="00927609" w:rsidRPr="00445DF7" w:rsidRDefault="00927609" w:rsidP="00927609">
            <w:pPr>
              <w:spacing w:before="120"/>
              <w:jc w:val="center"/>
              <w:rPr>
                <w:rFonts w:cs="MS Gothic"/>
                <w:b/>
                <w:sz w:val="28"/>
                <w:szCs w:val="28"/>
              </w:rPr>
            </w:pPr>
            <w:r w:rsidRPr="00445DF7">
              <w:rPr>
                <w:rFonts w:cs="MS Gothic"/>
                <w:b/>
                <w:color w:val="2B579A"/>
                <w:sz w:val="28"/>
                <w:szCs w:val="28"/>
                <w:shd w:val="clear" w:color="auto" w:fill="E6E6E6"/>
              </w:rPr>
              <w:fldChar w:fldCharType="begin"/>
            </w:r>
            <w:r w:rsidRPr="00445DF7">
              <w:rPr>
                <w:rFonts w:cs="MS Gothic"/>
                <w:b/>
                <w:sz w:val="28"/>
                <w:szCs w:val="28"/>
              </w:rPr>
              <w:instrText xml:space="preserve"> DOCPROPERTY  Cart_Indice  \* MERGEFORMAT </w:instrText>
            </w:r>
            <w:r w:rsidRPr="00445DF7">
              <w:rPr>
                <w:rFonts w:cs="MS Gothic"/>
                <w:b/>
                <w:color w:val="2B579A"/>
                <w:sz w:val="28"/>
                <w:szCs w:val="28"/>
                <w:shd w:val="clear" w:color="auto" w:fill="E6E6E6"/>
              </w:rPr>
              <w:fldChar w:fldCharType="separate"/>
            </w:r>
            <w:r w:rsidR="005D2737">
              <w:rPr>
                <w:rFonts w:cs="MS Gothic"/>
                <w:b/>
                <w:sz w:val="28"/>
                <w:szCs w:val="28"/>
              </w:rPr>
              <w:t>0</w:t>
            </w:r>
            <w:r w:rsidRPr="00445DF7">
              <w:rPr>
                <w:rFonts w:cs="MS Gothic"/>
                <w:b/>
                <w:color w:val="2B579A"/>
                <w:sz w:val="28"/>
                <w:szCs w:val="28"/>
                <w:shd w:val="clear" w:color="auto" w:fill="E6E6E6"/>
              </w:rPr>
              <w:fldChar w:fldCharType="end"/>
            </w:r>
          </w:p>
        </w:tc>
      </w:tr>
      <w:tr w:rsidR="00927609" w:rsidRPr="00445DF7" w14:paraId="2C10FF65" w14:textId="77777777" w:rsidTr="00EA2643">
        <w:trPr>
          <w:trHeight w:val="152"/>
        </w:trPr>
        <w:tc>
          <w:tcPr>
            <w:tcW w:w="1809" w:type="dxa"/>
            <w:gridSpan w:val="2"/>
            <w:tcBorders>
              <w:top w:val="single" w:sz="2" w:space="0" w:color="auto"/>
              <w:left w:val="single" w:sz="12" w:space="0" w:color="auto"/>
              <w:bottom w:val="single" w:sz="12" w:space="0" w:color="auto"/>
              <w:right w:val="single" w:sz="2" w:space="0" w:color="auto"/>
            </w:tcBorders>
            <w:shd w:val="clear" w:color="auto" w:fill="F2F2F2" w:themeFill="background1" w:themeFillShade="F2"/>
            <w:vAlign w:val="bottom"/>
          </w:tcPr>
          <w:p w14:paraId="41E1441B"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Projet</w:t>
            </w:r>
          </w:p>
        </w:tc>
        <w:tc>
          <w:tcPr>
            <w:tcW w:w="1086" w:type="dxa"/>
            <w:tcBorders>
              <w:top w:val="single" w:sz="2" w:space="0" w:color="auto"/>
              <w:left w:val="single" w:sz="2" w:space="0" w:color="auto"/>
              <w:bottom w:val="single" w:sz="12" w:space="0" w:color="auto"/>
              <w:right w:val="single" w:sz="2" w:space="0" w:color="auto"/>
            </w:tcBorders>
            <w:shd w:val="clear" w:color="auto" w:fill="F2F2F2" w:themeFill="background1" w:themeFillShade="F2"/>
            <w:vAlign w:val="bottom"/>
          </w:tcPr>
          <w:p w14:paraId="79FE9A2B"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Emetteur</w:t>
            </w:r>
          </w:p>
        </w:tc>
        <w:tc>
          <w:tcPr>
            <w:tcW w:w="1086" w:type="dxa"/>
            <w:tcBorders>
              <w:top w:val="single" w:sz="2" w:space="0" w:color="auto"/>
              <w:left w:val="single" w:sz="2" w:space="0" w:color="auto"/>
              <w:bottom w:val="single" w:sz="12" w:space="0" w:color="auto"/>
              <w:right w:val="single" w:sz="2" w:space="0" w:color="auto"/>
            </w:tcBorders>
            <w:shd w:val="clear" w:color="auto" w:fill="F2F2F2" w:themeFill="background1" w:themeFillShade="F2"/>
            <w:vAlign w:val="bottom"/>
          </w:tcPr>
          <w:p w14:paraId="376D6612"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Phase</w:t>
            </w:r>
          </w:p>
        </w:tc>
        <w:tc>
          <w:tcPr>
            <w:tcW w:w="1086" w:type="dxa"/>
            <w:tcBorders>
              <w:top w:val="single" w:sz="2" w:space="0" w:color="auto"/>
              <w:left w:val="single" w:sz="2" w:space="0" w:color="auto"/>
              <w:bottom w:val="single" w:sz="12" w:space="0" w:color="auto"/>
              <w:right w:val="single" w:sz="2" w:space="0" w:color="auto"/>
            </w:tcBorders>
            <w:shd w:val="clear" w:color="auto" w:fill="F2F2F2" w:themeFill="background1" w:themeFillShade="F2"/>
            <w:vAlign w:val="bottom"/>
          </w:tcPr>
          <w:p w14:paraId="7AF1A384"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Domaine</w:t>
            </w:r>
          </w:p>
        </w:tc>
        <w:tc>
          <w:tcPr>
            <w:tcW w:w="1809" w:type="dxa"/>
            <w:tcBorders>
              <w:top w:val="single" w:sz="2" w:space="0" w:color="auto"/>
              <w:left w:val="single" w:sz="2" w:space="0" w:color="auto"/>
              <w:bottom w:val="single" w:sz="12" w:space="0" w:color="auto"/>
              <w:right w:val="single" w:sz="2" w:space="0" w:color="auto"/>
            </w:tcBorders>
            <w:shd w:val="clear" w:color="auto" w:fill="F2F2F2" w:themeFill="background1" w:themeFillShade="F2"/>
            <w:vAlign w:val="bottom"/>
          </w:tcPr>
          <w:p w14:paraId="231AFD22"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Zone</w:t>
            </w:r>
          </w:p>
        </w:tc>
        <w:tc>
          <w:tcPr>
            <w:tcW w:w="1086" w:type="dxa"/>
            <w:tcBorders>
              <w:top w:val="single" w:sz="2" w:space="0" w:color="auto"/>
              <w:left w:val="single" w:sz="2" w:space="0" w:color="auto"/>
              <w:bottom w:val="single" w:sz="12" w:space="0" w:color="auto"/>
              <w:right w:val="single" w:sz="2" w:space="0" w:color="auto"/>
            </w:tcBorders>
            <w:shd w:val="clear" w:color="auto" w:fill="F2F2F2" w:themeFill="background1" w:themeFillShade="F2"/>
            <w:vAlign w:val="bottom"/>
          </w:tcPr>
          <w:p w14:paraId="5D6DD6B2"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Type doc</w:t>
            </w:r>
          </w:p>
        </w:tc>
        <w:tc>
          <w:tcPr>
            <w:tcW w:w="1810" w:type="dxa"/>
            <w:tcBorders>
              <w:top w:val="single" w:sz="2" w:space="0" w:color="auto"/>
              <w:left w:val="single" w:sz="2" w:space="0" w:color="auto"/>
              <w:bottom w:val="single" w:sz="12" w:space="0" w:color="auto"/>
              <w:right w:val="single" w:sz="2" w:space="0" w:color="auto"/>
            </w:tcBorders>
            <w:shd w:val="clear" w:color="auto" w:fill="F2F2F2" w:themeFill="background1" w:themeFillShade="F2"/>
            <w:vAlign w:val="bottom"/>
          </w:tcPr>
          <w:p w14:paraId="59D2403B"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Numéro</w:t>
            </w:r>
          </w:p>
        </w:tc>
        <w:tc>
          <w:tcPr>
            <w:tcW w:w="1086" w:type="dxa"/>
            <w:gridSpan w:val="2"/>
            <w:tcBorders>
              <w:top w:val="single" w:sz="2" w:space="0" w:color="auto"/>
              <w:left w:val="single" w:sz="2" w:space="0" w:color="auto"/>
              <w:bottom w:val="single" w:sz="12" w:space="0" w:color="auto"/>
              <w:right w:val="single" w:sz="12" w:space="0" w:color="auto"/>
            </w:tcBorders>
            <w:shd w:val="clear" w:color="auto" w:fill="F2F2F2" w:themeFill="background1" w:themeFillShade="F2"/>
            <w:vAlign w:val="bottom"/>
          </w:tcPr>
          <w:p w14:paraId="71F701E7" w14:textId="77777777" w:rsidR="00927609" w:rsidRPr="00445DF7" w:rsidRDefault="00927609" w:rsidP="00EA2643">
            <w:pPr>
              <w:spacing w:before="40" w:after="20"/>
              <w:ind w:left="34"/>
              <w:jc w:val="center"/>
              <w:rPr>
                <w:rFonts w:cs="MS Gothic"/>
                <w:color w:val="808080" w:themeColor="background1" w:themeShade="80"/>
                <w:sz w:val="16"/>
                <w:szCs w:val="16"/>
              </w:rPr>
            </w:pPr>
            <w:r w:rsidRPr="00445DF7">
              <w:rPr>
                <w:rFonts w:cs="Arial"/>
                <w:color w:val="808080" w:themeColor="background1" w:themeShade="80"/>
                <w:sz w:val="16"/>
                <w:szCs w:val="16"/>
              </w:rPr>
              <w:t>Indice</w:t>
            </w:r>
          </w:p>
        </w:tc>
      </w:tr>
    </w:tbl>
    <w:p w14:paraId="23227E90" w14:textId="77777777" w:rsidR="00605CE9" w:rsidRPr="00445DF7" w:rsidRDefault="00605CE9" w:rsidP="00304705">
      <w:pPr>
        <w:jc w:val="center"/>
        <w:rPr>
          <w:rFonts w:cs="MS Gothic"/>
          <w:b/>
          <w:sz w:val="32"/>
          <w:szCs w:val="32"/>
        </w:rPr>
      </w:pPr>
    </w:p>
    <w:p w14:paraId="7D5E2EFA" w14:textId="77777777" w:rsidR="00BC683C" w:rsidRPr="00445DF7" w:rsidRDefault="00A53284" w:rsidP="00304705">
      <w:pPr>
        <w:jc w:val="center"/>
        <w:rPr>
          <w:rFonts w:cs="MS Gothic"/>
          <w:b/>
          <w:sz w:val="32"/>
          <w:szCs w:val="32"/>
        </w:rPr>
      </w:pPr>
      <w:r w:rsidRPr="00445DF7">
        <w:rPr>
          <w:rFonts w:cs="MS Gothic"/>
          <w:b/>
          <w:sz w:val="32"/>
          <w:szCs w:val="32"/>
        </w:rPr>
        <w:t>SOMMAIRE</w:t>
      </w:r>
    </w:p>
    <w:p w14:paraId="213D36C4" w14:textId="77777777" w:rsidR="00BC683C" w:rsidRPr="00445DF7" w:rsidRDefault="00BC683C" w:rsidP="007E0D1B">
      <w:pPr>
        <w:rPr>
          <w:rFonts w:cs="MS Gothic"/>
        </w:rPr>
      </w:pPr>
    </w:p>
    <w:p w14:paraId="1BBAB308" w14:textId="45815132" w:rsidR="005D2737" w:rsidRDefault="008C267F">
      <w:pPr>
        <w:pStyle w:val="TM1"/>
        <w:rPr>
          <w:rFonts w:asciiTheme="minorHAnsi" w:eastAsiaTheme="minorEastAsia" w:hAnsiTheme="minorHAnsi" w:cstheme="minorBidi"/>
          <w:b w:val="0"/>
          <w:caps w:val="0"/>
          <w:kern w:val="2"/>
          <w:szCs w:val="24"/>
          <w:lang w:eastAsia="fr-FR"/>
          <w14:ligatures w14:val="standardContextual"/>
        </w:rPr>
      </w:pPr>
      <w:r w:rsidRPr="00445DF7">
        <w:rPr>
          <w:rFonts w:cs="MS Gothic"/>
          <w:b w:val="0"/>
          <w:caps w:val="0"/>
          <w:color w:val="2B579A"/>
          <w:shd w:val="clear" w:color="auto" w:fill="E6E6E6"/>
        </w:rPr>
        <w:fldChar w:fldCharType="begin"/>
      </w:r>
      <w:r w:rsidRPr="00445DF7">
        <w:rPr>
          <w:rFonts w:cs="MS Gothic"/>
          <w:b w:val="0"/>
          <w:caps w:val="0"/>
          <w:color w:val="2B579A"/>
          <w:shd w:val="clear" w:color="auto" w:fill="E6E6E6"/>
        </w:rPr>
        <w:instrText xml:space="preserve"> TOC \o "1-2" \h \z \u </w:instrText>
      </w:r>
      <w:r w:rsidRPr="00445DF7">
        <w:rPr>
          <w:rFonts w:cs="MS Gothic"/>
          <w:b w:val="0"/>
          <w:caps w:val="0"/>
          <w:color w:val="2B579A"/>
          <w:shd w:val="clear" w:color="auto" w:fill="E6E6E6"/>
        </w:rPr>
        <w:fldChar w:fldCharType="separate"/>
      </w:r>
      <w:hyperlink w:anchor="_Toc200527067" w:history="1">
        <w:r w:rsidR="005D2737" w:rsidRPr="007B1CA0">
          <w:rPr>
            <w:rStyle w:val="Lienhypertexte"/>
            <w:rFonts w:cs="MS Gothic"/>
          </w:rPr>
          <w:t>1.</w:t>
        </w:r>
        <w:r w:rsidR="005D2737">
          <w:rPr>
            <w:rFonts w:asciiTheme="minorHAnsi" w:eastAsiaTheme="minorEastAsia" w:hAnsiTheme="minorHAnsi" w:cstheme="minorBidi"/>
            <w:b w:val="0"/>
            <w:caps w:val="0"/>
            <w:kern w:val="2"/>
            <w:szCs w:val="24"/>
            <w:lang w:eastAsia="fr-FR"/>
            <w14:ligatures w14:val="standardContextual"/>
          </w:rPr>
          <w:tab/>
        </w:r>
        <w:r w:rsidR="005D2737" w:rsidRPr="007B1CA0">
          <w:rPr>
            <w:rStyle w:val="Lienhypertexte"/>
            <w:rFonts w:cs="MS Gothic"/>
          </w:rPr>
          <w:t>Déclaration d’engagement du Titulaire pour le respect de l’environnement</w:t>
        </w:r>
        <w:r w:rsidR="005D2737">
          <w:rPr>
            <w:webHidden/>
          </w:rPr>
          <w:tab/>
        </w:r>
        <w:r w:rsidR="005D2737">
          <w:rPr>
            <w:webHidden/>
          </w:rPr>
          <w:fldChar w:fldCharType="begin"/>
        </w:r>
        <w:r w:rsidR="005D2737">
          <w:rPr>
            <w:webHidden/>
          </w:rPr>
          <w:instrText xml:space="preserve"> PAGEREF _Toc200527067 \h </w:instrText>
        </w:r>
        <w:r w:rsidR="005D2737">
          <w:rPr>
            <w:webHidden/>
          </w:rPr>
        </w:r>
        <w:r w:rsidR="005D2737">
          <w:rPr>
            <w:webHidden/>
          </w:rPr>
          <w:fldChar w:fldCharType="separate"/>
        </w:r>
        <w:r w:rsidR="005D2737">
          <w:rPr>
            <w:webHidden/>
          </w:rPr>
          <w:t>3</w:t>
        </w:r>
        <w:r w:rsidR="005D2737">
          <w:rPr>
            <w:webHidden/>
          </w:rPr>
          <w:fldChar w:fldCharType="end"/>
        </w:r>
      </w:hyperlink>
    </w:p>
    <w:p w14:paraId="6472F865" w14:textId="73350DBF"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68" w:history="1">
        <w:r w:rsidRPr="007B1CA0">
          <w:rPr>
            <w:rStyle w:val="Lienhypertexte"/>
          </w:rPr>
          <w:t>2.</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Présentation de la politique environnementale du Titulaire</w:t>
        </w:r>
        <w:r>
          <w:rPr>
            <w:webHidden/>
          </w:rPr>
          <w:tab/>
        </w:r>
        <w:r>
          <w:rPr>
            <w:webHidden/>
          </w:rPr>
          <w:fldChar w:fldCharType="begin"/>
        </w:r>
        <w:r>
          <w:rPr>
            <w:webHidden/>
          </w:rPr>
          <w:instrText xml:space="preserve"> PAGEREF _Toc200527068 \h </w:instrText>
        </w:r>
        <w:r>
          <w:rPr>
            <w:webHidden/>
          </w:rPr>
        </w:r>
        <w:r>
          <w:rPr>
            <w:webHidden/>
          </w:rPr>
          <w:fldChar w:fldCharType="separate"/>
        </w:r>
        <w:r>
          <w:rPr>
            <w:webHidden/>
          </w:rPr>
          <w:t>4</w:t>
        </w:r>
        <w:r>
          <w:rPr>
            <w:webHidden/>
          </w:rPr>
          <w:fldChar w:fldCharType="end"/>
        </w:r>
      </w:hyperlink>
    </w:p>
    <w:p w14:paraId="29B02744" w14:textId="7536F767"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69" w:history="1">
        <w:r w:rsidRPr="007B1CA0">
          <w:rPr>
            <w:rStyle w:val="Lienhypertexte"/>
          </w:rPr>
          <w:t>3.</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Organisation prevue en matière d’environnement</w:t>
        </w:r>
        <w:r>
          <w:rPr>
            <w:webHidden/>
          </w:rPr>
          <w:tab/>
        </w:r>
        <w:r>
          <w:rPr>
            <w:webHidden/>
          </w:rPr>
          <w:fldChar w:fldCharType="begin"/>
        </w:r>
        <w:r>
          <w:rPr>
            <w:webHidden/>
          </w:rPr>
          <w:instrText xml:space="preserve"> PAGEREF _Toc200527069 \h </w:instrText>
        </w:r>
        <w:r>
          <w:rPr>
            <w:webHidden/>
          </w:rPr>
        </w:r>
        <w:r>
          <w:rPr>
            <w:webHidden/>
          </w:rPr>
          <w:fldChar w:fldCharType="separate"/>
        </w:r>
        <w:r>
          <w:rPr>
            <w:webHidden/>
          </w:rPr>
          <w:t>5</w:t>
        </w:r>
        <w:r>
          <w:rPr>
            <w:webHidden/>
          </w:rPr>
          <w:fldChar w:fldCharType="end"/>
        </w:r>
      </w:hyperlink>
    </w:p>
    <w:p w14:paraId="65DF16BF" w14:textId="0E3A3858"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70" w:history="1">
        <w:r w:rsidRPr="007B1CA0">
          <w:rPr>
            <w:rStyle w:val="Lienhypertexte"/>
            <w:noProof/>
          </w:rPr>
          <w:t>3.1.</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Organisation générale du chantier</w:t>
        </w:r>
        <w:r>
          <w:rPr>
            <w:noProof/>
            <w:webHidden/>
          </w:rPr>
          <w:tab/>
        </w:r>
        <w:r>
          <w:rPr>
            <w:noProof/>
            <w:webHidden/>
          </w:rPr>
          <w:fldChar w:fldCharType="begin"/>
        </w:r>
        <w:r>
          <w:rPr>
            <w:noProof/>
            <w:webHidden/>
          </w:rPr>
          <w:instrText xml:space="preserve"> PAGEREF _Toc200527070 \h </w:instrText>
        </w:r>
        <w:r>
          <w:rPr>
            <w:noProof/>
            <w:webHidden/>
          </w:rPr>
        </w:r>
        <w:r>
          <w:rPr>
            <w:noProof/>
            <w:webHidden/>
          </w:rPr>
          <w:fldChar w:fldCharType="separate"/>
        </w:r>
        <w:r>
          <w:rPr>
            <w:noProof/>
            <w:webHidden/>
          </w:rPr>
          <w:t>5</w:t>
        </w:r>
        <w:r>
          <w:rPr>
            <w:noProof/>
            <w:webHidden/>
          </w:rPr>
          <w:fldChar w:fldCharType="end"/>
        </w:r>
      </w:hyperlink>
    </w:p>
    <w:p w14:paraId="3A787C52" w14:textId="3968000B"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71" w:history="1">
        <w:r w:rsidRPr="007B1CA0">
          <w:rPr>
            <w:rStyle w:val="Lienhypertexte"/>
            <w:noProof/>
          </w:rPr>
          <w:t>3.2.</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Moyens humains</w:t>
        </w:r>
        <w:r>
          <w:rPr>
            <w:noProof/>
            <w:webHidden/>
          </w:rPr>
          <w:tab/>
        </w:r>
        <w:r>
          <w:rPr>
            <w:noProof/>
            <w:webHidden/>
          </w:rPr>
          <w:fldChar w:fldCharType="begin"/>
        </w:r>
        <w:r>
          <w:rPr>
            <w:noProof/>
            <w:webHidden/>
          </w:rPr>
          <w:instrText xml:space="preserve"> PAGEREF _Toc200527071 \h </w:instrText>
        </w:r>
        <w:r>
          <w:rPr>
            <w:noProof/>
            <w:webHidden/>
          </w:rPr>
        </w:r>
        <w:r>
          <w:rPr>
            <w:noProof/>
            <w:webHidden/>
          </w:rPr>
          <w:fldChar w:fldCharType="separate"/>
        </w:r>
        <w:r>
          <w:rPr>
            <w:noProof/>
            <w:webHidden/>
          </w:rPr>
          <w:t>6</w:t>
        </w:r>
        <w:r>
          <w:rPr>
            <w:noProof/>
            <w:webHidden/>
          </w:rPr>
          <w:fldChar w:fldCharType="end"/>
        </w:r>
      </w:hyperlink>
    </w:p>
    <w:p w14:paraId="3B4634F3" w14:textId="72715536"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72" w:history="1">
        <w:r w:rsidRPr="007B1CA0">
          <w:rPr>
            <w:rStyle w:val="Lienhypertexte"/>
            <w:noProof/>
          </w:rPr>
          <w:t>3.3.</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Moyens de sensibilisation du personnel</w:t>
        </w:r>
        <w:r>
          <w:rPr>
            <w:noProof/>
            <w:webHidden/>
          </w:rPr>
          <w:tab/>
        </w:r>
        <w:r>
          <w:rPr>
            <w:noProof/>
            <w:webHidden/>
          </w:rPr>
          <w:fldChar w:fldCharType="begin"/>
        </w:r>
        <w:r>
          <w:rPr>
            <w:noProof/>
            <w:webHidden/>
          </w:rPr>
          <w:instrText xml:space="preserve"> PAGEREF _Toc200527072 \h </w:instrText>
        </w:r>
        <w:r>
          <w:rPr>
            <w:noProof/>
            <w:webHidden/>
          </w:rPr>
        </w:r>
        <w:r>
          <w:rPr>
            <w:noProof/>
            <w:webHidden/>
          </w:rPr>
          <w:fldChar w:fldCharType="separate"/>
        </w:r>
        <w:r>
          <w:rPr>
            <w:noProof/>
            <w:webHidden/>
          </w:rPr>
          <w:t>7</w:t>
        </w:r>
        <w:r>
          <w:rPr>
            <w:noProof/>
            <w:webHidden/>
          </w:rPr>
          <w:fldChar w:fldCharType="end"/>
        </w:r>
      </w:hyperlink>
    </w:p>
    <w:p w14:paraId="0F6A1BFB" w14:textId="034495E7"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73" w:history="1">
        <w:r w:rsidRPr="007B1CA0">
          <w:rPr>
            <w:rStyle w:val="Lienhypertexte"/>
            <w:noProof/>
          </w:rPr>
          <w:t>3.4.</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Gestion des documents environnementaux</w:t>
        </w:r>
        <w:r>
          <w:rPr>
            <w:noProof/>
            <w:webHidden/>
          </w:rPr>
          <w:tab/>
        </w:r>
        <w:r>
          <w:rPr>
            <w:noProof/>
            <w:webHidden/>
          </w:rPr>
          <w:fldChar w:fldCharType="begin"/>
        </w:r>
        <w:r>
          <w:rPr>
            <w:noProof/>
            <w:webHidden/>
          </w:rPr>
          <w:instrText xml:space="preserve"> PAGEREF _Toc200527073 \h </w:instrText>
        </w:r>
        <w:r>
          <w:rPr>
            <w:noProof/>
            <w:webHidden/>
          </w:rPr>
        </w:r>
        <w:r>
          <w:rPr>
            <w:noProof/>
            <w:webHidden/>
          </w:rPr>
          <w:fldChar w:fldCharType="separate"/>
        </w:r>
        <w:r>
          <w:rPr>
            <w:noProof/>
            <w:webHidden/>
          </w:rPr>
          <w:t>7</w:t>
        </w:r>
        <w:r>
          <w:rPr>
            <w:noProof/>
            <w:webHidden/>
          </w:rPr>
          <w:fldChar w:fldCharType="end"/>
        </w:r>
      </w:hyperlink>
    </w:p>
    <w:p w14:paraId="74C02D85" w14:textId="5DF317F5"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74" w:history="1">
        <w:r w:rsidRPr="007B1CA0">
          <w:rPr>
            <w:rStyle w:val="Lienhypertexte"/>
          </w:rPr>
          <w:t>4.</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Analyse des enjeux environnementaux</w:t>
        </w:r>
        <w:r>
          <w:rPr>
            <w:webHidden/>
          </w:rPr>
          <w:tab/>
        </w:r>
        <w:r>
          <w:rPr>
            <w:webHidden/>
          </w:rPr>
          <w:fldChar w:fldCharType="begin"/>
        </w:r>
        <w:r>
          <w:rPr>
            <w:webHidden/>
          </w:rPr>
          <w:instrText xml:space="preserve"> PAGEREF _Toc200527074 \h </w:instrText>
        </w:r>
        <w:r>
          <w:rPr>
            <w:webHidden/>
          </w:rPr>
        </w:r>
        <w:r>
          <w:rPr>
            <w:webHidden/>
          </w:rPr>
          <w:fldChar w:fldCharType="separate"/>
        </w:r>
        <w:r>
          <w:rPr>
            <w:webHidden/>
          </w:rPr>
          <w:t>8</w:t>
        </w:r>
        <w:r>
          <w:rPr>
            <w:webHidden/>
          </w:rPr>
          <w:fldChar w:fldCharType="end"/>
        </w:r>
      </w:hyperlink>
    </w:p>
    <w:p w14:paraId="0B9F3025" w14:textId="3F29AF54"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75" w:history="1">
        <w:r w:rsidRPr="007B1CA0">
          <w:rPr>
            <w:rStyle w:val="Lienhypertexte"/>
          </w:rPr>
          <w:t>5.</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Description des impacts environnementaux identifiés et des moyens de protection associés</w:t>
        </w:r>
        <w:r>
          <w:rPr>
            <w:webHidden/>
          </w:rPr>
          <w:tab/>
        </w:r>
        <w:r>
          <w:rPr>
            <w:webHidden/>
          </w:rPr>
          <w:fldChar w:fldCharType="begin"/>
        </w:r>
        <w:r>
          <w:rPr>
            <w:webHidden/>
          </w:rPr>
          <w:instrText xml:space="preserve"> PAGEREF _Toc200527075 \h </w:instrText>
        </w:r>
        <w:r>
          <w:rPr>
            <w:webHidden/>
          </w:rPr>
        </w:r>
        <w:r>
          <w:rPr>
            <w:webHidden/>
          </w:rPr>
          <w:fldChar w:fldCharType="separate"/>
        </w:r>
        <w:r>
          <w:rPr>
            <w:webHidden/>
          </w:rPr>
          <w:t>10</w:t>
        </w:r>
        <w:r>
          <w:rPr>
            <w:webHidden/>
          </w:rPr>
          <w:fldChar w:fldCharType="end"/>
        </w:r>
      </w:hyperlink>
    </w:p>
    <w:p w14:paraId="7506B369" w14:textId="2661A8B4"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76" w:history="1">
        <w:r w:rsidRPr="007B1CA0">
          <w:rPr>
            <w:rStyle w:val="Lienhypertexte"/>
          </w:rPr>
          <w:t>6.</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Procédures de protection de l’environnement</w:t>
        </w:r>
        <w:r>
          <w:rPr>
            <w:webHidden/>
          </w:rPr>
          <w:tab/>
        </w:r>
        <w:r>
          <w:rPr>
            <w:webHidden/>
          </w:rPr>
          <w:fldChar w:fldCharType="begin"/>
        </w:r>
        <w:r>
          <w:rPr>
            <w:webHidden/>
          </w:rPr>
          <w:instrText xml:space="preserve"> PAGEREF _Toc200527076 \h </w:instrText>
        </w:r>
        <w:r>
          <w:rPr>
            <w:webHidden/>
          </w:rPr>
        </w:r>
        <w:r>
          <w:rPr>
            <w:webHidden/>
          </w:rPr>
          <w:fldChar w:fldCharType="separate"/>
        </w:r>
        <w:r>
          <w:rPr>
            <w:webHidden/>
          </w:rPr>
          <w:t>12</w:t>
        </w:r>
        <w:r>
          <w:rPr>
            <w:webHidden/>
          </w:rPr>
          <w:fldChar w:fldCharType="end"/>
        </w:r>
      </w:hyperlink>
    </w:p>
    <w:p w14:paraId="1D1DB749" w14:textId="701F36F5"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77" w:history="1">
        <w:r w:rsidRPr="007B1CA0">
          <w:rPr>
            <w:rStyle w:val="Lienhypertexte"/>
          </w:rPr>
          <w:t>7.</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Moyens mis en oeuvre pour assurer le suivi environnemental</w:t>
        </w:r>
        <w:r>
          <w:rPr>
            <w:webHidden/>
          </w:rPr>
          <w:tab/>
        </w:r>
        <w:r>
          <w:rPr>
            <w:webHidden/>
          </w:rPr>
          <w:fldChar w:fldCharType="begin"/>
        </w:r>
        <w:r>
          <w:rPr>
            <w:webHidden/>
          </w:rPr>
          <w:instrText xml:space="preserve"> PAGEREF _Toc200527077 \h </w:instrText>
        </w:r>
        <w:r>
          <w:rPr>
            <w:webHidden/>
          </w:rPr>
        </w:r>
        <w:r>
          <w:rPr>
            <w:webHidden/>
          </w:rPr>
          <w:fldChar w:fldCharType="separate"/>
        </w:r>
        <w:r>
          <w:rPr>
            <w:webHidden/>
          </w:rPr>
          <w:t>14</w:t>
        </w:r>
        <w:r>
          <w:rPr>
            <w:webHidden/>
          </w:rPr>
          <w:fldChar w:fldCharType="end"/>
        </w:r>
      </w:hyperlink>
    </w:p>
    <w:p w14:paraId="180D33FA" w14:textId="360D5949"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78" w:history="1">
        <w:r w:rsidRPr="007B1CA0">
          <w:rPr>
            <w:rStyle w:val="Lienhypertexte"/>
          </w:rPr>
          <w:t>8.</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Modalités de Gestion des déchets (hors déblais)</w:t>
        </w:r>
        <w:r>
          <w:rPr>
            <w:webHidden/>
          </w:rPr>
          <w:tab/>
        </w:r>
        <w:r>
          <w:rPr>
            <w:webHidden/>
          </w:rPr>
          <w:fldChar w:fldCharType="begin"/>
        </w:r>
        <w:r>
          <w:rPr>
            <w:webHidden/>
          </w:rPr>
          <w:instrText xml:space="preserve"> PAGEREF _Toc200527078 \h </w:instrText>
        </w:r>
        <w:r>
          <w:rPr>
            <w:webHidden/>
          </w:rPr>
        </w:r>
        <w:r>
          <w:rPr>
            <w:webHidden/>
          </w:rPr>
          <w:fldChar w:fldCharType="separate"/>
        </w:r>
        <w:r>
          <w:rPr>
            <w:webHidden/>
          </w:rPr>
          <w:t>16</w:t>
        </w:r>
        <w:r>
          <w:rPr>
            <w:webHidden/>
          </w:rPr>
          <w:fldChar w:fldCharType="end"/>
        </w:r>
      </w:hyperlink>
    </w:p>
    <w:p w14:paraId="4D8FCA19" w14:textId="29A383DC"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79" w:history="1">
        <w:r w:rsidRPr="007B1CA0">
          <w:rPr>
            <w:rStyle w:val="Lienhypertexte"/>
            <w:noProof/>
          </w:rPr>
          <w:t>8.1.</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Principes de tri</w:t>
        </w:r>
        <w:r>
          <w:rPr>
            <w:noProof/>
            <w:webHidden/>
          </w:rPr>
          <w:tab/>
        </w:r>
        <w:r>
          <w:rPr>
            <w:noProof/>
            <w:webHidden/>
          </w:rPr>
          <w:fldChar w:fldCharType="begin"/>
        </w:r>
        <w:r>
          <w:rPr>
            <w:noProof/>
            <w:webHidden/>
          </w:rPr>
          <w:instrText xml:space="preserve"> PAGEREF _Toc200527079 \h </w:instrText>
        </w:r>
        <w:r>
          <w:rPr>
            <w:noProof/>
            <w:webHidden/>
          </w:rPr>
        </w:r>
        <w:r>
          <w:rPr>
            <w:noProof/>
            <w:webHidden/>
          </w:rPr>
          <w:fldChar w:fldCharType="separate"/>
        </w:r>
        <w:r>
          <w:rPr>
            <w:noProof/>
            <w:webHidden/>
          </w:rPr>
          <w:t>16</w:t>
        </w:r>
        <w:r>
          <w:rPr>
            <w:noProof/>
            <w:webHidden/>
          </w:rPr>
          <w:fldChar w:fldCharType="end"/>
        </w:r>
      </w:hyperlink>
    </w:p>
    <w:p w14:paraId="2048F77A" w14:textId="6A393D30"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80" w:history="1">
        <w:r w:rsidRPr="007B1CA0">
          <w:rPr>
            <w:rStyle w:val="Lienhypertexte"/>
            <w:noProof/>
          </w:rPr>
          <w:t>8.2.</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Identification et gestion des déchets</w:t>
        </w:r>
        <w:r>
          <w:rPr>
            <w:noProof/>
            <w:webHidden/>
          </w:rPr>
          <w:tab/>
        </w:r>
        <w:r>
          <w:rPr>
            <w:noProof/>
            <w:webHidden/>
          </w:rPr>
          <w:fldChar w:fldCharType="begin"/>
        </w:r>
        <w:r>
          <w:rPr>
            <w:noProof/>
            <w:webHidden/>
          </w:rPr>
          <w:instrText xml:space="preserve"> PAGEREF _Toc200527080 \h </w:instrText>
        </w:r>
        <w:r>
          <w:rPr>
            <w:noProof/>
            <w:webHidden/>
          </w:rPr>
        </w:r>
        <w:r>
          <w:rPr>
            <w:noProof/>
            <w:webHidden/>
          </w:rPr>
          <w:fldChar w:fldCharType="separate"/>
        </w:r>
        <w:r>
          <w:rPr>
            <w:noProof/>
            <w:webHidden/>
          </w:rPr>
          <w:t>16</w:t>
        </w:r>
        <w:r>
          <w:rPr>
            <w:noProof/>
            <w:webHidden/>
          </w:rPr>
          <w:fldChar w:fldCharType="end"/>
        </w:r>
      </w:hyperlink>
    </w:p>
    <w:p w14:paraId="2A4AC75B" w14:textId="197F47F6"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81" w:history="1">
        <w:r w:rsidRPr="007B1CA0">
          <w:rPr>
            <w:rStyle w:val="Lienhypertexte"/>
            <w:noProof/>
          </w:rPr>
          <w:t>8.3.</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Identification des filières de traitement</w:t>
        </w:r>
        <w:r>
          <w:rPr>
            <w:noProof/>
            <w:webHidden/>
          </w:rPr>
          <w:tab/>
        </w:r>
        <w:r>
          <w:rPr>
            <w:noProof/>
            <w:webHidden/>
          </w:rPr>
          <w:fldChar w:fldCharType="begin"/>
        </w:r>
        <w:r>
          <w:rPr>
            <w:noProof/>
            <w:webHidden/>
          </w:rPr>
          <w:instrText xml:space="preserve"> PAGEREF _Toc200527081 \h </w:instrText>
        </w:r>
        <w:r>
          <w:rPr>
            <w:noProof/>
            <w:webHidden/>
          </w:rPr>
        </w:r>
        <w:r>
          <w:rPr>
            <w:noProof/>
            <w:webHidden/>
          </w:rPr>
          <w:fldChar w:fldCharType="separate"/>
        </w:r>
        <w:r>
          <w:rPr>
            <w:noProof/>
            <w:webHidden/>
          </w:rPr>
          <w:t>18</w:t>
        </w:r>
        <w:r>
          <w:rPr>
            <w:noProof/>
            <w:webHidden/>
          </w:rPr>
          <w:fldChar w:fldCharType="end"/>
        </w:r>
      </w:hyperlink>
    </w:p>
    <w:p w14:paraId="11CEC534" w14:textId="51072FAD" w:rsidR="005D2737" w:rsidRDefault="005D2737">
      <w:pPr>
        <w:pStyle w:val="TM2"/>
        <w:rPr>
          <w:rFonts w:asciiTheme="minorHAnsi" w:eastAsiaTheme="minorEastAsia" w:hAnsiTheme="minorHAnsi" w:cstheme="minorBidi"/>
          <w:smallCaps w:val="0"/>
          <w:noProof/>
          <w:kern w:val="2"/>
          <w:sz w:val="24"/>
          <w:szCs w:val="24"/>
          <w:lang w:eastAsia="fr-FR"/>
          <w14:ligatures w14:val="standardContextual"/>
        </w:rPr>
      </w:pPr>
      <w:hyperlink w:anchor="_Toc200527082" w:history="1">
        <w:r w:rsidRPr="007B1CA0">
          <w:rPr>
            <w:rStyle w:val="Lienhypertexte"/>
            <w:noProof/>
          </w:rPr>
          <w:t>8.4.</w:t>
        </w:r>
        <w:r>
          <w:rPr>
            <w:rFonts w:asciiTheme="minorHAnsi" w:eastAsiaTheme="minorEastAsia" w:hAnsiTheme="minorHAnsi" w:cstheme="minorBidi"/>
            <w:smallCaps w:val="0"/>
            <w:noProof/>
            <w:kern w:val="2"/>
            <w:sz w:val="24"/>
            <w:szCs w:val="24"/>
            <w:lang w:eastAsia="fr-FR"/>
            <w14:ligatures w14:val="standardContextual"/>
          </w:rPr>
          <w:tab/>
        </w:r>
        <w:r w:rsidRPr="007B1CA0">
          <w:rPr>
            <w:rStyle w:val="Lienhypertexte"/>
            <w:noProof/>
          </w:rPr>
          <w:t>Moyens de contrôle, suivi et traçabilité des déchets</w:t>
        </w:r>
        <w:r>
          <w:rPr>
            <w:noProof/>
            <w:webHidden/>
          </w:rPr>
          <w:tab/>
        </w:r>
        <w:r>
          <w:rPr>
            <w:noProof/>
            <w:webHidden/>
          </w:rPr>
          <w:fldChar w:fldCharType="begin"/>
        </w:r>
        <w:r>
          <w:rPr>
            <w:noProof/>
            <w:webHidden/>
          </w:rPr>
          <w:instrText xml:space="preserve"> PAGEREF _Toc200527082 \h </w:instrText>
        </w:r>
        <w:r>
          <w:rPr>
            <w:noProof/>
            <w:webHidden/>
          </w:rPr>
        </w:r>
        <w:r>
          <w:rPr>
            <w:noProof/>
            <w:webHidden/>
          </w:rPr>
          <w:fldChar w:fldCharType="separate"/>
        </w:r>
        <w:r>
          <w:rPr>
            <w:noProof/>
            <w:webHidden/>
          </w:rPr>
          <w:t>18</w:t>
        </w:r>
        <w:r>
          <w:rPr>
            <w:noProof/>
            <w:webHidden/>
          </w:rPr>
          <w:fldChar w:fldCharType="end"/>
        </w:r>
      </w:hyperlink>
    </w:p>
    <w:p w14:paraId="447018E2" w14:textId="3A36C13C" w:rsidR="005D2737" w:rsidRDefault="005D2737">
      <w:pPr>
        <w:pStyle w:val="TM1"/>
        <w:rPr>
          <w:rFonts w:asciiTheme="minorHAnsi" w:eastAsiaTheme="minorEastAsia" w:hAnsiTheme="minorHAnsi" w:cstheme="minorBidi"/>
          <w:b w:val="0"/>
          <w:caps w:val="0"/>
          <w:kern w:val="2"/>
          <w:szCs w:val="24"/>
          <w:lang w:eastAsia="fr-FR"/>
          <w14:ligatures w14:val="standardContextual"/>
        </w:rPr>
      </w:pPr>
      <w:hyperlink w:anchor="_Toc200527083" w:history="1">
        <w:r w:rsidRPr="007B1CA0">
          <w:rPr>
            <w:rStyle w:val="Lienhypertexte"/>
          </w:rPr>
          <w:t>9.</w:t>
        </w:r>
        <w:r>
          <w:rPr>
            <w:rFonts w:asciiTheme="minorHAnsi" w:eastAsiaTheme="minorEastAsia" w:hAnsiTheme="minorHAnsi" w:cstheme="minorBidi"/>
            <w:b w:val="0"/>
            <w:caps w:val="0"/>
            <w:kern w:val="2"/>
            <w:szCs w:val="24"/>
            <w:lang w:eastAsia="fr-FR"/>
            <w14:ligatures w14:val="standardContextual"/>
          </w:rPr>
          <w:tab/>
        </w:r>
        <w:r w:rsidRPr="007B1CA0">
          <w:rPr>
            <w:rStyle w:val="Lienhypertexte"/>
          </w:rPr>
          <w:t>Innovations et bonnes pratiques</w:t>
        </w:r>
        <w:r>
          <w:rPr>
            <w:webHidden/>
          </w:rPr>
          <w:tab/>
        </w:r>
        <w:r>
          <w:rPr>
            <w:webHidden/>
          </w:rPr>
          <w:fldChar w:fldCharType="begin"/>
        </w:r>
        <w:r>
          <w:rPr>
            <w:webHidden/>
          </w:rPr>
          <w:instrText xml:space="preserve"> PAGEREF _Toc200527083 \h </w:instrText>
        </w:r>
        <w:r>
          <w:rPr>
            <w:webHidden/>
          </w:rPr>
        </w:r>
        <w:r>
          <w:rPr>
            <w:webHidden/>
          </w:rPr>
          <w:fldChar w:fldCharType="separate"/>
        </w:r>
        <w:r>
          <w:rPr>
            <w:webHidden/>
          </w:rPr>
          <w:t>18</w:t>
        </w:r>
        <w:r>
          <w:rPr>
            <w:webHidden/>
          </w:rPr>
          <w:fldChar w:fldCharType="end"/>
        </w:r>
      </w:hyperlink>
    </w:p>
    <w:p w14:paraId="3972809C" w14:textId="1B776A66" w:rsidR="000B7160" w:rsidRPr="00445DF7" w:rsidRDefault="008C267F" w:rsidP="008B2D1E">
      <w:pPr>
        <w:pStyle w:val="TM1"/>
        <w:tabs>
          <w:tab w:val="clear" w:pos="9344"/>
          <w:tab w:val="left" w:pos="1760"/>
          <w:tab w:val="right" w:leader="underscore" w:pos="9468"/>
        </w:tabs>
        <w:rPr>
          <w:rFonts w:cs="MS Gothic"/>
        </w:rPr>
      </w:pPr>
      <w:r w:rsidRPr="00445DF7">
        <w:rPr>
          <w:rFonts w:cs="MS Gothic"/>
          <w:b w:val="0"/>
          <w:caps w:val="0"/>
          <w:color w:val="2B579A"/>
          <w:shd w:val="clear" w:color="auto" w:fill="E6E6E6"/>
        </w:rPr>
        <w:fldChar w:fldCharType="end"/>
      </w:r>
    </w:p>
    <w:p w14:paraId="78BCB27E" w14:textId="77777777" w:rsidR="000B7160" w:rsidRPr="00445DF7" w:rsidRDefault="000B7160" w:rsidP="000B7160">
      <w:pPr>
        <w:tabs>
          <w:tab w:val="left" w:pos="820"/>
        </w:tabs>
        <w:rPr>
          <w:rFonts w:cs="MS Gothic"/>
        </w:rPr>
        <w:sectPr w:rsidR="000B7160" w:rsidRPr="00445DF7" w:rsidSect="009000ED">
          <w:headerReference w:type="default" r:id="rId18"/>
          <w:footerReference w:type="default" r:id="rId19"/>
          <w:pgSz w:w="11906" w:h="16838" w:code="9"/>
          <w:pgMar w:top="522" w:right="1134" w:bottom="709" w:left="1304" w:header="425" w:footer="68" w:gutter="0"/>
          <w:cols w:space="708"/>
          <w:titlePg/>
          <w:docGrid w:linePitch="360"/>
        </w:sectPr>
      </w:pPr>
      <w:r w:rsidRPr="00445DF7">
        <w:rPr>
          <w:rFonts w:cs="MS Gothic"/>
        </w:rPr>
        <w:tab/>
      </w:r>
    </w:p>
    <w:p w14:paraId="3305BD80" w14:textId="0D05FDD1" w:rsidR="00FD35A8" w:rsidRPr="00445DF7" w:rsidRDefault="00BB0D0B" w:rsidP="008E5708">
      <w:pPr>
        <w:pStyle w:val="Titre1"/>
        <w:spacing w:before="240"/>
        <w:ind w:left="431" w:hanging="431"/>
        <w:rPr>
          <w:rFonts w:cs="MS Gothic"/>
          <w:lang w:val="fr-FR"/>
        </w:rPr>
      </w:pPr>
      <w:bookmarkStart w:id="1" w:name="_Toc200527067"/>
      <w:r w:rsidRPr="00445DF7">
        <w:rPr>
          <w:rFonts w:cs="MS Gothic"/>
          <w:lang w:val="fr-FR"/>
        </w:rPr>
        <w:lastRenderedPageBreak/>
        <w:t>Déclaration d’engagement</w:t>
      </w:r>
      <w:r w:rsidR="00A50E17" w:rsidRPr="00445DF7">
        <w:rPr>
          <w:rFonts w:cs="MS Gothic"/>
          <w:lang w:val="fr-FR"/>
        </w:rPr>
        <w:t xml:space="preserve"> </w:t>
      </w:r>
      <w:r w:rsidR="008F263A" w:rsidRPr="00445DF7">
        <w:rPr>
          <w:rFonts w:cs="MS Gothic"/>
          <w:lang w:val="fr-FR"/>
        </w:rPr>
        <w:t>du Titulaire</w:t>
      </w:r>
      <w:r w:rsidR="00A50E17" w:rsidRPr="00445DF7">
        <w:rPr>
          <w:rFonts w:cs="MS Gothic"/>
          <w:lang w:val="fr-FR"/>
        </w:rPr>
        <w:t xml:space="preserve"> pour le respect de l’environnement</w:t>
      </w:r>
      <w:bookmarkEnd w:id="1"/>
    </w:p>
    <w:p w14:paraId="2321A478" w14:textId="77777777" w:rsidR="00185417" w:rsidRPr="00445DF7" w:rsidRDefault="00185417" w:rsidP="00185417"/>
    <w:tbl>
      <w:tblPr>
        <w:tblStyle w:val="TboMRS"/>
        <w:tblW w:w="5000" w:type="pct"/>
        <w:tblInd w:w="0"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544"/>
        <w:gridCol w:w="6510"/>
      </w:tblGrid>
      <w:tr w:rsidR="00ED160C" w:rsidRPr="00445DF7" w14:paraId="46B4999B" w14:textId="77777777" w:rsidTr="00185417">
        <w:tc>
          <w:tcPr>
            <w:tcW w:w="1405" w:type="pct"/>
            <w:shd w:val="clear" w:color="auto" w:fill="008435"/>
          </w:tcPr>
          <w:p w14:paraId="6ACBACD9" w14:textId="1BC157EE" w:rsidR="00ED160C" w:rsidRPr="00445DF7" w:rsidRDefault="00ED160C" w:rsidP="004E5573">
            <w:pPr>
              <w:pStyle w:val="En-ttetableau"/>
              <w:rPr>
                <w:rFonts w:ascii="Arial" w:hAnsi="Arial"/>
                <w:sz w:val="20"/>
              </w:rPr>
            </w:pPr>
            <w:r w:rsidRPr="00445DF7">
              <w:rPr>
                <w:rFonts w:ascii="Arial" w:hAnsi="Arial"/>
                <w:sz w:val="20"/>
              </w:rPr>
              <w:t>Nom d</w:t>
            </w:r>
            <w:r w:rsidR="008F263A" w:rsidRPr="00445DF7">
              <w:rPr>
                <w:rFonts w:ascii="Arial" w:hAnsi="Arial"/>
                <w:sz w:val="20"/>
              </w:rPr>
              <w:t>u Titulaire</w:t>
            </w:r>
          </w:p>
        </w:tc>
        <w:tc>
          <w:tcPr>
            <w:tcW w:w="3595" w:type="pct"/>
            <w:shd w:val="clear" w:color="auto" w:fill="auto"/>
          </w:tcPr>
          <w:p w14:paraId="22B2F6D9" w14:textId="68A56DA8" w:rsidR="00ED160C" w:rsidRPr="00445DF7" w:rsidRDefault="00ED160C" w:rsidP="00852B4F"/>
        </w:tc>
      </w:tr>
      <w:tr w:rsidR="00C10DC0" w:rsidRPr="00445DF7" w14:paraId="01A50EC3" w14:textId="77777777" w:rsidTr="00185417">
        <w:tc>
          <w:tcPr>
            <w:tcW w:w="1405" w:type="pct"/>
            <w:shd w:val="clear" w:color="auto" w:fill="008435"/>
          </w:tcPr>
          <w:p w14:paraId="4DE7C6CF" w14:textId="37A79CFE" w:rsidR="00C10DC0" w:rsidRPr="00445DF7" w:rsidRDefault="00C10DC0" w:rsidP="004E5573">
            <w:pPr>
              <w:pStyle w:val="En-ttetableau"/>
              <w:rPr>
                <w:rFonts w:ascii="Arial" w:hAnsi="Arial"/>
                <w:sz w:val="20"/>
              </w:rPr>
            </w:pPr>
            <w:r w:rsidRPr="00445DF7">
              <w:rPr>
                <w:rFonts w:ascii="Arial" w:hAnsi="Arial"/>
                <w:sz w:val="20"/>
              </w:rPr>
              <w:t>Représentant</w:t>
            </w:r>
          </w:p>
        </w:tc>
        <w:tc>
          <w:tcPr>
            <w:tcW w:w="3595" w:type="pct"/>
            <w:shd w:val="clear" w:color="auto" w:fill="auto"/>
          </w:tcPr>
          <w:p w14:paraId="4FC2DCFF" w14:textId="77777777" w:rsidR="00C10DC0" w:rsidRPr="00445DF7" w:rsidRDefault="00C10DC0" w:rsidP="004E5573">
            <w:pPr>
              <w:pStyle w:val="Textetableau"/>
              <w:rPr>
                <w:rFonts w:ascii="Arial" w:hAnsi="Arial" w:cs="Arial"/>
                <w:color w:val="auto"/>
                <w:sz w:val="20"/>
              </w:rPr>
            </w:pPr>
          </w:p>
        </w:tc>
      </w:tr>
      <w:tr w:rsidR="00ED160C" w:rsidRPr="00445DF7" w14:paraId="755CAC10" w14:textId="77777777" w:rsidTr="00185417">
        <w:tc>
          <w:tcPr>
            <w:tcW w:w="1405" w:type="pct"/>
            <w:shd w:val="clear" w:color="auto" w:fill="008435"/>
          </w:tcPr>
          <w:p w14:paraId="1975A0AF" w14:textId="77777777" w:rsidR="00ED160C" w:rsidRPr="00445DF7" w:rsidRDefault="00ED160C" w:rsidP="004E5573">
            <w:pPr>
              <w:pStyle w:val="En-ttetableau"/>
              <w:rPr>
                <w:rFonts w:ascii="Arial" w:hAnsi="Arial"/>
                <w:sz w:val="20"/>
              </w:rPr>
            </w:pPr>
            <w:r w:rsidRPr="00445DF7">
              <w:rPr>
                <w:rFonts w:ascii="Arial" w:hAnsi="Arial"/>
                <w:sz w:val="20"/>
              </w:rPr>
              <w:t>Adresse</w:t>
            </w:r>
          </w:p>
        </w:tc>
        <w:tc>
          <w:tcPr>
            <w:tcW w:w="3595" w:type="pct"/>
            <w:shd w:val="clear" w:color="auto" w:fill="auto"/>
          </w:tcPr>
          <w:p w14:paraId="50A21717" w14:textId="2D6CA5A4" w:rsidR="00ED160C" w:rsidRPr="00445DF7" w:rsidRDefault="00ED160C" w:rsidP="004E5573">
            <w:pPr>
              <w:pStyle w:val="Textetableau"/>
              <w:rPr>
                <w:rFonts w:ascii="Arial" w:hAnsi="Arial" w:cs="Arial"/>
                <w:color w:val="auto"/>
                <w:sz w:val="20"/>
              </w:rPr>
            </w:pPr>
          </w:p>
        </w:tc>
      </w:tr>
      <w:tr w:rsidR="00ED160C" w:rsidRPr="00445DF7" w14:paraId="0034CCB5" w14:textId="77777777" w:rsidTr="00185417">
        <w:tc>
          <w:tcPr>
            <w:tcW w:w="1405" w:type="pct"/>
            <w:shd w:val="clear" w:color="auto" w:fill="008435"/>
          </w:tcPr>
          <w:p w14:paraId="7F41D26D" w14:textId="77777777" w:rsidR="00ED160C" w:rsidRPr="00445DF7" w:rsidRDefault="00ED160C" w:rsidP="004E5573">
            <w:pPr>
              <w:pStyle w:val="En-ttetableau"/>
              <w:rPr>
                <w:rFonts w:ascii="Arial" w:hAnsi="Arial"/>
                <w:sz w:val="20"/>
              </w:rPr>
            </w:pPr>
            <w:r w:rsidRPr="00445DF7">
              <w:rPr>
                <w:rFonts w:ascii="Arial" w:hAnsi="Arial"/>
                <w:sz w:val="20"/>
              </w:rPr>
              <w:t>Téléphone</w:t>
            </w:r>
          </w:p>
        </w:tc>
        <w:tc>
          <w:tcPr>
            <w:tcW w:w="3595" w:type="pct"/>
            <w:shd w:val="clear" w:color="auto" w:fill="auto"/>
          </w:tcPr>
          <w:p w14:paraId="1B32A01A" w14:textId="3C1B55BA" w:rsidR="00ED160C" w:rsidRPr="00445DF7" w:rsidRDefault="00ED160C" w:rsidP="004E5573">
            <w:pPr>
              <w:pStyle w:val="Textetableau"/>
              <w:rPr>
                <w:rFonts w:ascii="Arial" w:hAnsi="Arial" w:cs="Arial"/>
                <w:color w:val="auto"/>
                <w:sz w:val="20"/>
              </w:rPr>
            </w:pPr>
          </w:p>
        </w:tc>
      </w:tr>
      <w:tr w:rsidR="00ED160C" w:rsidRPr="00445DF7" w14:paraId="68E3FC1C" w14:textId="77777777" w:rsidTr="00185417">
        <w:tc>
          <w:tcPr>
            <w:tcW w:w="1405" w:type="pct"/>
            <w:shd w:val="clear" w:color="auto" w:fill="008435"/>
          </w:tcPr>
          <w:p w14:paraId="049DE545" w14:textId="596C9013" w:rsidR="00ED160C" w:rsidRPr="00445DF7" w:rsidRDefault="00C10DC0" w:rsidP="004E5573">
            <w:pPr>
              <w:pStyle w:val="En-ttetableau"/>
              <w:rPr>
                <w:rFonts w:ascii="Arial" w:hAnsi="Arial"/>
                <w:sz w:val="20"/>
              </w:rPr>
            </w:pPr>
            <w:r w:rsidRPr="00445DF7">
              <w:rPr>
                <w:rFonts w:ascii="Arial" w:hAnsi="Arial"/>
                <w:sz w:val="20"/>
              </w:rPr>
              <w:t>E-mail</w:t>
            </w:r>
          </w:p>
        </w:tc>
        <w:tc>
          <w:tcPr>
            <w:tcW w:w="3595" w:type="pct"/>
            <w:shd w:val="clear" w:color="auto" w:fill="auto"/>
          </w:tcPr>
          <w:p w14:paraId="38712D4F" w14:textId="7FB48F8B" w:rsidR="00ED160C" w:rsidRPr="00445DF7" w:rsidRDefault="00ED160C" w:rsidP="004E5573">
            <w:pPr>
              <w:pStyle w:val="Textetableau"/>
              <w:rPr>
                <w:rFonts w:ascii="Arial" w:hAnsi="Arial" w:cs="Arial"/>
                <w:color w:val="auto"/>
                <w:sz w:val="20"/>
              </w:rPr>
            </w:pPr>
          </w:p>
        </w:tc>
      </w:tr>
    </w:tbl>
    <w:p w14:paraId="0D4BB204" w14:textId="77777777" w:rsidR="00ED160C" w:rsidRPr="00445DF7" w:rsidRDefault="00ED160C" w:rsidP="00ED160C">
      <w:pPr>
        <w:rPr>
          <w:rFonts w:cs="Arial"/>
          <w:szCs w:val="20"/>
        </w:rPr>
      </w:pPr>
    </w:p>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44"/>
        <w:gridCol w:w="6510"/>
      </w:tblGrid>
      <w:tr w:rsidR="00ED160C" w:rsidRPr="00445DF7" w14:paraId="0E534206" w14:textId="77777777" w:rsidTr="00185417">
        <w:tc>
          <w:tcPr>
            <w:tcW w:w="1405" w:type="pct"/>
            <w:shd w:val="clear" w:color="auto" w:fill="008435"/>
          </w:tcPr>
          <w:p w14:paraId="2BF8EFE3" w14:textId="77777777" w:rsidR="00ED160C" w:rsidRPr="00445DF7" w:rsidRDefault="00ED160C" w:rsidP="004E5573">
            <w:pPr>
              <w:pStyle w:val="En-ttetableau"/>
              <w:rPr>
                <w:rFonts w:ascii="Arial" w:hAnsi="Arial"/>
                <w:sz w:val="20"/>
              </w:rPr>
            </w:pPr>
            <w:r w:rsidRPr="00445DF7">
              <w:rPr>
                <w:rFonts w:ascii="Arial" w:hAnsi="Arial"/>
                <w:sz w:val="20"/>
              </w:rPr>
              <w:t>Objet de l’appel d’offres</w:t>
            </w:r>
          </w:p>
        </w:tc>
        <w:tc>
          <w:tcPr>
            <w:tcW w:w="3595" w:type="pct"/>
            <w:shd w:val="clear" w:color="auto" w:fill="auto"/>
          </w:tcPr>
          <w:p w14:paraId="0817A64B" w14:textId="74067D85" w:rsidR="00ED160C" w:rsidRPr="009E62E3" w:rsidRDefault="00E37037" w:rsidP="004E5573">
            <w:pPr>
              <w:pStyle w:val="Textetableau"/>
              <w:rPr>
                <w:rFonts w:ascii="Arial" w:hAnsi="Arial" w:cs="Arial"/>
                <w:color w:val="auto"/>
                <w:sz w:val="20"/>
              </w:rPr>
            </w:pPr>
            <w:r w:rsidRPr="009E62E3">
              <w:rPr>
                <w:rFonts w:ascii="Arial" w:hAnsi="Arial" w:cs="Arial"/>
                <w:color w:val="auto"/>
                <w:sz w:val="20"/>
              </w:rPr>
              <w:t>RN20 - Déviation de Tarascon-sur-Ariège et le tunnel de Quié</w:t>
            </w:r>
            <w:r w:rsidR="008652AA">
              <w:rPr>
                <w:rFonts w:ascii="Arial" w:hAnsi="Arial" w:cs="Arial"/>
                <w:color w:val="auto"/>
                <w:sz w:val="20"/>
              </w:rPr>
              <w:t xml:space="preserve"> – Plot d’essai d’injection et sondages complémentaires</w:t>
            </w:r>
          </w:p>
        </w:tc>
      </w:tr>
      <w:tr w:rsidR="00ED160C" w:rsidRPr="00445DF7" w14:paraId="1666C623" w14:textId="77777777" w:rsidTr="00185417">
        <w:tc>
          <w:tcPr>
            <w:tcW w:w="1405" w:type="pct"/>
            <w:shd w:val="clear" w:color="auto" w:fill="008435"/>
          </w:tcPr>
          <w:p w14:paraId="2B188B31" w14:textId="7A8C15A2" w:rsidR="00ED160C" w:rsidRPr="00445DF7" w:rsidRDefault="00ED160C" w:rsidP="004E5573">
            <w:pPr>
              <w:pStyle w:val="En-ttetableau"/>
              <w:rPr>
                <w:rFonts w:ascii="Arial" w:hAnsi="Arial"/>
                <w:sz w:val="20"/>
              </w:rPr>
            </w:pPr>
            <w:r w:rsidRPr="00445DF7">
              <w:rPr>
                <w:rFonts w:ascii="Arial" w:hAnsi="Arial"/>
                <w:sz w:val="20"/>
              </w:rPr>
              <w:t>Date et heure</w:t>
            </w:r>
            <w:r w:rsidR="00185417" w:rsidRPr="00445DF7">
              <w:rPr>
                <w:rFonts w:ascii="Arial" w:hAnsi="Arial"/>
                <w:sz w:val="20"/>
              </w:rPr>
              <w:t xml:space="preserve"> </w:t>
            </w:r>
            <w:r w:rsidRPr="00445DF7">
              <w:rPr>
                <w:rFonts w:ascii="Arial" w:hAnsi="Arial"/>
                <w:sz w:val="20"/>
              </w:rPr>
              <w:t>limites de remise des offres</w:t>
            </w:r>
          </w:p>
        </w:tc>
        <w:tc>
          <w:tcPr>
            <w:tcW w:w="3595" w:type="pct"/>
            <w:shd w:val="clear" w:color="auto" w:fill="auto"/>
          </w:tcPr>
          <w:p w14:paraId="67A09451" w14:textId="681F47F8" w:rsidR="00ED160C" w:rsidRPr="00445DF7" w:rsidRDefault="00ED160C" w:rsidP="004E5573">
            <w:pPr>
              <w:pStyle w:val="Textetableau"/>
              <w:rPr>
                <w:rFonts w:ascii="Arial" w:hAnsi="Arial" w:cs="Arial"/>
                <w:color w:val="auto"/>
                <w:sz w:val="20"/>
              </w:rPr>
            </w:pPr>
          </w:p>
        </w:tc>
      </w:tr>
    </w:tbl>
    <w:p w14:paraId="47001FAB" w14:textId="77777777" w:rsidR="00ED160C" w:rsidRPr="00445DF7" w:rsidRDefault="00ED160C" w:rsidP="006E0DC6"/>
    <w:p w14:paraId="7ADF0CBF" w14:textId="77777777" w:rsidR="004047B4" w:rsidRPr="00445DF7" w:rsidRDefault="004047B4" w:rsidP="006E0DC6"/>
    <w:p w14:paraId="2F6171D7" w14:textId="340990CA" w:rsidR="003A7C44" w:rsidRPr="00445DF7" w:rsidRDefault="003A7C44" w:rsidP="003A7C44">
      <w:r w:rsidRPr="00445DF7">
        <w:t xml:space="preserve">Je soussigné, </w:t>
      </w:r>
      <w:r w:rsidR="00A55EBF" w:rsidRPr="00445DF7">
        <w:t>……………………………………………………</w:t>
      </w:r>
      <w:r w:rsidR="00A77B58" w:rsidRPr="00445DF7">
        <w:t>,</w:t>
      </w:r>
    </w:p>
    <w:p w14:paraId="7834EEC4" w14:textId="77777777" w:rsidR="003A7C44" w:rsidRPr="00445DF7" w:rsidRDefault="003A7C44" w:rsidP="003A7C44"/>
    <w:p w14:paraId="485914FB" w14:textId="7D2C5616" w:rsidR="003A7C44" w:rsidRPr="00445DF7" w:rsidRDefault="003A7C44" w:rsidP="003A7C44">
      <w:r w:rsidRPr="00445DF7">
        <w:t xml:space="preserve">Agissant en qualité de </w:t>
      </w:r>
      <w:r w:rsidR="00A55EBF" w:rsidRPr="00445DF7">
        <w:t>……………………………………………………</w:t>
      </w:r>
      <w:r w:rsidRPr="00445DF7">
        <w:t xml:space="preserve">, déclare m’engager, si je </w:t>
      </w:r>
      <w:r w:rsidR="00946DE2" w:rsidRPr="00445DF7">
        <w:t>deviens</w:t>
      </w:r>
      <w:r w:rsidRPr="00445DF7">
        <w:t xml:space="preserve"> </w:t>
      </w:r>
      <w:r w:rsidR="007F5BA1" w:rsidRPr="00445DF7">
        <w:t>T</w:t>
      </w:r>
      <w:r w:rsidRPr="00445DF7">
        <w:t>itulaire du marché de construction du chantier cité en objet</w:t>
      </w:r>
      <w:r w:rsidR="00F727D5" w:rsidRPr="00445DF7">
        <w:t>, à</w:t>
      </w:r>
      <w:r w:rsidRPr="00445DF7">
        <w:t xml:space="preserve"> :</w:t>
      </w:r>
    </w:p>
    <w:p w14:paraId="1C86ACCA" w14:textId="09A96580" w:rsidR="003A7C44" w:rsidRPr="00445DF7" w:rsidRDefault="003A7C44" w:rsidP="007F5BA1">
      <w:pPr>
        <w:pStyle w:val="Paragraphedeliste"/>
        <w:numPr>
          <w:ilvl w:val="0"/>
          <w:numId w:val="41"/>
        </w:numPr>
      </w:pPr>
      <w:r w:rsidRPr="00445DF7">
        <w:t>mettre en œuvre pour sa réalisation un Plan de Respect de l’Environnement (PRE), établi à partir des informations données dans le DCE et dans le présent SOPRE, qui couvre l’ensemble des exigences et contraintes décrites dans les pièces écrites de la consultation dont j’ai pris connaissance notamment :</w:t>
      </w:r>
    </w:p>
    <w:p w14:paraId="759F7F6C" w14:textId="6E046794" w:rsidR="003A7C44" w:rsidRPr="00445DF7" w:rsidRDefault="003A7C44" w:rsidP="00906E2B">
      <w:pPr>
        <w:pStyle w:val="Paragraphedeliste"/>
        <w:numPr>
          <w:ilvl w:val="0"/>
          <w:numId w:val="42"/>
        </w:numPr>
        <w:ind w:left="1134"/>
      </w:pPr>
      <w:r w:rsidRPr="00445DF7">
        <w:t xml:space="preserve">Pièce </w:t>
      </w:r>
      <w:r w:rsidR="00035306" w:rsidRPr="00445DF7">
        <w:t>A04</w:t>
      </w:r>
      <w:r w:rsidR="00E31DAC" w:rsidRPr="00445DF7">
        <w:t>. Notice de Respect de l’Environnement (NRE)</w:t>
      </w:r>
      <w:r w:rsidR="00A77B58" w:rsidRPr="00445DF7">
        <w:t>,</w:t>
      </w:r>
    </w:p>
    <w:p w14:paraId="223A0C45" w14:textId="30EC7BEF" w:rsidR="003A7C44" w:rsidRPr="00445DF7" w:rsidRDefault="003A7C44" w:rsidP="007F5BA1">
      <w:pPr>
        <w:pStyle w:val="Paragraphedeliste"/>
        <w:numPr>
          <w:ilvl w:val="0"/>
          <w:numId w:val="41"/>
        </w:numPr>
      </w:pPr>
      <w:r w:rsidRPr="00445DF7">
        <w:t xml:space="preserve">m’assurer par tous les moyens (surveillances, audits, contrôles, essais, etc.) de l’application de ce PRE par mes </w:t>
      </w:r>
      <w:r w:rsidR="00A55EBF" w:rsidRPr="00445DF7">
        <w:t>services</w:t>
      </w:r>
      <w:r w:rsidRPr="00445DF7">
        <w:t xml:space="preserve"> et par ceux de mes sous-contractants (fournisseurs et sous-traitants principaux)</w:t>
      </w:r>
      <w:r w:rsidR="00A77B58" w:rsidRPr="00445DF7">
        <w:t>,</w:t>
      </w:r>
    </w:p>
    <w:p w14:paraId="27F5705D" w14:textId="79918BAE" w:rsidR="003A7C44" w:rsidRPr="00445DF7" w:rsidRDefault="00F727D5" w:rsidP="007F5BA1">
      <w:pPr>
        <w:pStyle w:val="Paragraphedeliste"/>
        <w:numPr>
          <w:ilvl w:val="0"/>
          <w:numId w:val="41"/>
        </w:numPr>
      </w:pPr>
      <w:r w:rsidRPr="00445DF7">
        <w:t>m’</w:t>
      </w:r>
      <w:r w:rsidR="003A7C44" w:rsidRPr="00445DF7">
        <w:t>’assurer de son efficacité.</w:t>
      </w:r>
    </w:p>
    <w:p w14:paraId="4DF6B54D" w14:textId="77777777" w:rsidR="00A55EBF" w:rsidRPr="00445DF7" w:rsidRDefault="00A55EBF" w:rsidP="003A7C44"/>
    <w:p w14:paraId="0DE45A3C" w14:textId="5A4CEB69" w:rsidR="003A7C44" w:rsidRPr="00445DF7" w:rsidRDefault="003A7C44" w:rsidP="003A7C44">
      <w:r w:rsidRPr="00445DF7">
        <w:t xml:space="preserve">Lieu : </w:t>
      </w:r>
      <w:r w:rsidR="00A55EBF" w:rsidRPr="00445DF7">
        <w:t>……………………………………………………</w:t>
      </w:r>
    </w:p>
    <w:p w14:paraId="0536E96E" w14:textId="77777777" w:rsidR="00A55EBF" w:rsidRPr="00445DF7" w:rsidRDefault="00A55EBF" w:rsidP="003A7C44"/>
    <w:p w14:paraId="0C6656FD" w14:textId="39A161AF" w:rsidR="003A7C44" w:rsidRPr="00445DF7" w:rsidRDefault="003A7C44" w:rsidP="003A7C44">
      <w:r w:rsidRPr="00445DF7">
        <w:t xml:space="preserve">Date : </w:t>
      </w:r>
      <w:r w:rsidR="00A55EBF" w:rsidRPr="00445DF7">
        <w:t>……………………………………………………</w:t>
      </w:r>
    </w:p>
    <w:p w14:paraId="4D23DB4F" w14:textId="77777777" w:rsidR="003A7C44" w:rsidRPr="00445DF7" w:rsidRDefault="003A7C44" w:rsidP="003A7C44"/>
    <w:p w14:paraId="73A156C3" w14:textId="77777777" w:rsidR="003A7C44" w:rsidRPr="00445DF7" w:rsidRDefault="003A7C44" w:rsidP="003A7C44"/>
    <w:p w14:paraId="0F8A7AB8" w14:textId="77777777" w:rsidR="003A7C44" w:rsidRPr="00445DF7" w:rsidRDefault="003A7C44" w:rsidP="003A7C44">
      <w:r w:rsidRPr="00445DF7">
        <w:t>Signature</w:t>
      </w:r>
    </w:p>
    <w:p w14:paraId="4E928C55" w14:textId="77777777" w:rsidR="003A7C44" w:rsidRPr="00445DF7" w:rsidRDefault="003A7C44" w:rsidP="003A7C44">
      <w:r w:rsidRPr="00445DF7">
        <w:t>Faire précéder la signature de la mention « Lu et approuvé ».</w:t>
      </w:r>
    </w:p>
    <w:p w14:paraId="671E6827" w14:textId="77777777" w:rsidR="003A7C44" w:rsidRPr="00445DF7" w:rsidRDefault="003A7C44" w:rsidP="003A7C44"/>
    <w:p w14:paraId="148E80C1" w14:textId="77777777" w:rsidR="003A7C44" w:rsidRPr="00445DF7" w:rsidRDefault="003A7C44" w:rsidP="003A7C44"/>
    <w:p w14:paraId="6D2F7EE0" w14:textId="77777777" w:rsidR="003B7AD1" w:rsidRPr="00445DF7" w:rsidRDefault="003B7AD1">
      <w:pPr>
        <w:jc w:val="left"/>
        <w:sectPr w:rsidR="003B7AD1" w:rsidRPr="00445DF7" w:rsidSect="00FD4A2F">
          <w:footerReference w:type="first" r:id="rId20"/>
          <w:pgSz w:w="11906" w:h="16838" w:code="9"/>
          <w:pgMar w:top="970" w:right="1418" w:bottom="851" w:left="1418" w:header="397" w:footer="227" w:gutter="0"/>
          <w:cols w:space="708"/>
          <w:docGrid w:linePitch="360"/>
        </w:sectPr>
      </w:pPr>
    </w:p>
    <w:p w14:paraId="00050C9C" w14:textId="7CA6D00C" w:rsidR="003A7C44" w:rsidRPr="00445DF7" w:rsidRDefault="003B7AD1" w:rsidP="008E5708">
      <w:pPr>
        <w:pStyle w:val="Titre1"/>
        <w:spacing w:before="240"/>
        <w:ind w:left="431" w:hanging="431"/>
        <w:rPr>
          <w:lang w:val="fr-FR"/>
        </w:rPr>
      </w:pPr>
      <w:bookmarkStart w:id="2" w:name="_Toc200527068"/>
      <w:r w:rsidRPr="00445DF7">
        <w:rPr>
          <w:lang w:val="fr-FR"/>
        </w:rPr>
        <w:lastRenderedPageBreak/>
        <w:t>Présentation de la politique environnementale d</w:t>
      </w:r>
      <w:r w:rsidR="008F263A" w:rsidRPr="00445DF7">
        <w:rPr>
          <w:lang w:val="fr-FR"/>
        </w:rPr>
        <w:t>u Titulaire</w:t>
      </w:r>
      <w:bookmarkEnd w:id="2"/>
    </w:p>
    <w:p w14:paraId="046C7333" w14:textId="0913AB5C" w:rsidR="003B7AD1" w:rsidRPr="00445DF7" w:rsidRDefault="00975D35" w:rsidP="003B7AD1">
      <w:pPr>
        <w:rPr>
          <w:i/>
          <w:iCs/>
        </w:rPr>
      </w:pPr>
      <w:r w:rsidRPr="00445DF7">
        <w:rPr>
          <w:i/>
          <w:iCs/>
          <w:highlight w:val="yellow"/>
        </w:rPr>
        <w:t>A compléter</w:t>
      </w:r>
      <w:r w:rsidR="00AA759B" w:rsidRPr="00445DF7">
        <w:rPr>
          <w:i/>
          <w:iCs/>
          <w:highlight w:val="yellow"/>
        </w:rPr>
        <w:t xml:space="preserve"> (2 pages maximum)</w:t>
      </w:r>
      <w:r w:rsidRPr="00445DF7">
        <w:rPr>
          <w:i/>
          <w:iCs/>
          <w:highlight w:val="yellow"/>
        </w:rPr>
        <w:t>.</w:t>
      </w:r>
      <w:r w:rsidRPr="00445DF7">
        <w:rPr>
          <w:i/>
          <w:iCs/>
        </w:rPr>
        <w:t xml:space="preserve"> </w:t>
      </w:r>
    </w:p>
    <w:p w14:paraId="1FAEADF8" w14:textId="77777777" w:rsidR="00BF43D3" w:rsidRPr="00445DF7" w:rsidRDefault="00BF43D3" w:rsidP="003B7AD1"/>
    <w:p w14:paraId="4CB8E787" w14:textId="77777777" w:rsidR="00BF43D3" w:rsidRPr="00445DF7" w:rsidRDefault="00BF43D3" w:rsidP="003B7AD1"/>
    <w:p w14:paraId="1443BBA6" w14:textId="77777777" w:rsidR="00BF43D3" w:rsidRPr="00445DF7" w:rsidRDefault="00BF43D3" w:rsidP="003B7AD1">
      <w:pPr>
        <w:sectPr w:rsidR="00BF43D3" w:rsidRPr="00445DF7" w:rsidSect="00FD4A2F">
          <w:pgSz w:w="11906" w:h="16838" w:code="9"/>
          <w:pgMar w:top="970" w:right="1418" w:bottom="851" w:left="1418" w:header="397" w:footer="227" w:gutter="0"/>
          <w:cols w:space="708"/>
          <w:docGrid w:linePitch="360"/>
        </w:sectPr>
      </w:pPr>
    </w:p>
    <w:p w14:paraId="79F71AD8" w14:textId="5F5E828F" w:rsidR="00BF43D3" w:rsidRPr="00445DF7" w:rsidRDefault="00BF43D3" w:rsidP="008E5708">
      <w:pPr>
        <w:pStyle w:val="Titre1"/>
        <w:spacing w:before="240"/>
        <w:ind w:left="431" w:hanging="431"/>
        <w:rPr>
          <w:lang w:val="fr-FR"/>
        </w:rPr>
      </w:pPr>
      <w:bookmarkStart w:id="3" w:name="_Toc200527069"/>
      <w:r w:rsidRPr="00445DF7">
        <w:rPr>
          <w:lang w:val="fr-FR"/>
        </w:rPr>
        <w:lastRenderedPageBreak/>
        <w:t xml:space="preserve">Organisation </w:t>
      </w:r>
      <w:r w:rsidR="001D02DB" w:rsidRPr="00445DF7">
        <w:rPr>
          <w:lang w:val="fr-FR"/>
        </w:rPr>
        <w:t>prevue en matière d’environnement</w:t>
      </w:r>
      <w:bookmarkEnd w:id="3"/>
    </w:p>
    <w:p w14:paraId="13A673EB" w14:textId="67235DB1" w:rsidR="001D02DB" w:rsidRPr="00445DF7" w:rsidRDefault="008E2624" w:rsidP="006E7C71">
      <w:pPr>
        <w:pStyle w:val="Titre2"/>
      </w:pPr>
      <w:bookmarkStart w:id="4" w:name="_Toc200527070"/>
      <w:r w:rsidRPr="00445DF7">
        <w:t>Organisation générale</w:t>
      </w:r>
      <w:r w:rsidR="00C40120" w:rsidRPr="00445DF7">
        <w:t xml:space="preserve"> du chantier</w:t>
      </w:r>
      <w:bookmarkEnd w:id="4"/>
    </w:p>
    <w:p w14:paraId="61F704CA" w14:textId="5B137230" w:rsidR="006E7C71" w:rsidRPr="00445DF7" w:rsidRDefault="006F6B75" w:rsidP="006F6B75">
      <w:pPr>
        <w:pStyle w:val="Titre3"/>
      </w:pPr>
      <w:r w:rsidRPr="00445DF7">
        <w:t>Présentation du groupement</w:t>
      </w:r>
    </w:p>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26"/>
        <w:gridCol w:w="1626"/>
        <w:gridCol w:w="5802"/>
      </w:tblGrid>
      <w:tr w:rsidR="00865CB2" w:rsidRPr="00445DF7" w14:paraId="49A50B36" w14:textId="77777777" w:rsidTr="007202A5">
        <w:tc>
          <w:tcPr>
            <w:tcW w:w="898" w:type="pct"/>
            <w:shd w:val="clear" w:color="auto" w:fill="008435"/>
          </w:tcPr>
          <w:p w14:paraId="6C3F5D23" w14:textId="4A0BB123" w:rsidR="00865CB2" w:rsidRPr="00445DF7" w:rsidRDefault="00865CB2" w:rsidP="00852B4F">
            <w:pPr>
              <w:pStyle w:val="En-ttetableau"/>
              <w:jc w:val="center"/>
              <w:rPr>
                <w:rFonts w:ascii="Arial" w:hAnsi="Arial"/>
                <w:sz w:val="20"/>
              </w:rPr>
            </w:pPr>
            <w:r w:rsidRPr="00445DF7">
              <w:rPr>
                <w:rFonts w:ascii="Arial" w:hAnsi="Arial"/>
                <w:sz w:val="20"/>
              </w:rPr>
              <w:t>Membre</w:t>
            </w:r>
          </w:p>
        </w:tc>
        <w:tc>
          <w:tcPr>
            <w:tcW w:w="898" w:type="pct"/>
            <w:shd w:val="clear" w:color="auto" w:fill="008435"/>
          </w:tcPr>
          <w:p w14:paraId="3575F641" w14:textId="3B820537" w:rsidR="00865CB2" w:rsidRPr="00445DF7" w:rsidRDefault="00865CB2" w:rsidP="00852B4F">
            <w:pPr>
              <w:pStyle w:val="En-ttetableau"/>
              <w:jc w:val="center"/>
              <w:rPr>
                <w:rFonts w:ascii="Arial" w:hAnsi="Arial"/>
                <w:sz w:val="20"/>
              </w:rPr>
            </w:pPr>
            <w:r w:rsidRPr="00445DF7">
              <w:rPr>
                <w:rFonts w:ascii="Arial" w:hAnsi="Arial"/>
                <w:sz w:val="20"/>
              </w:rPr>
              <w:t>Rôle</w:t>
            </w:r>
            <w:r w:rsidR="009F4610" w:rsidRPr="00445DF7">
              <w:rPr>
                <w:rFonts w:ascii="Arial" w:hAnsi="Arial"/>
                <w:sz w:val="20"/>
              </w:rPr>
              <w:t xml:space="preserve"> (*)</w:t>
            </w:r>
          </w:p>
        </w:tc>
        <w:tc>
          <w:tcPr>
            <w:tcW w:w="3204" w:type="pct"/>
            <w:shd w:val="clear" w:color="auto" w:fill="008435"/>
          </w:tcPr>
          <w:p w14:paraId="55E4E7FF" w14:textId="63F7D367" w:rsidR="00865CB2" w:rsidRPr="00445DF7" w:rsidRDefault="00865CB2" w:rsidP="00852B4F">
            <w:pPr>
              <w:pStyle w:val="En-ttetableau"/>
              <w:jc w:val="center"/>
              <w:rPr>
                <w:rFonts w:ascii="Arial" w:hAnsi="Arial"/>
                <w:sz w:val="20"/>
              </w:rPr>
            </w:pPr>
            <w:r w:rsidRPr="00445DF7">
              <w:rPr>
                <w:rFonts w:ascii="Arial" w:hAnsi="Arial"/>
                <w:sz w:val="20"/>
              </w:rPr>
              <w:t>Tâches</w:t>
            </w:r>
          </w:p>
        </w:tc>
      </w:tr>
      <w:tr w:rsidR="009F4610" w:rsidRPr="00445DF7" w14:paraId="2FDEEC4E" w14:textId="77777777" w:rsidTr="000D0B3D">
        <w:tc>
          <w:tcPr>
            <w:tcW w:w="898" w:type="pct"/>
          </w:tcPr>
          <w:p w14:paraId="5BABEDD5" w14:textId="38E0569F" w:rsidR="009F4610" w:rsidRPr="00445DF7" w:rsidRDefault="009F4610" w:rsidP="009F4610">
            <w:pPr>
              <w:spacing w:before="60" w:after="60"/>
              <w:jc w:val="center"/>
              <w:rPr>
                <w:i/>
                <w:iCs/>
                <w:sz w:val="20"/>
                <w:szCs w:val="20"/>
                <w:highlight w:val="yellow"/>
              </w:rPr>
            </w:pPr>
          </w:p>
        </w:tc>
        <w:tc>
          <w:tcPr>
            <w:tcW w:w="898" w:type="pct"/>
            <w:vAlign w:val="top"/>
          </w:tcPr>
          <w:p w14:paraId="24CB501A" w14:textId="53427DC8" w:rsidR="009F4610" w:rsidRPr="00445DF7" w:rsidRDefault="009F4610" w:rsidP="009F4610">
            <w:pPr>
              <w:spacing w:before="60" w:after="60"/>
              <w:jc w:val="center"/>
              <w:rPr>
                <w:i/>
                <w:iCs/>
                <w:sz w:val="20"/>
                <w:szCs w:val="20"/>
                <w:highlight w:val="yellow"/>
              </w:rPr>
            </w:pPr>
          </w:p>
        </w:tc>
        <w:tc>
          <w:tcPr>
            <w:tcW w:w="3204" w:type="pct"/>
            <w:vAlign w:val="top"/>
          </w:tcPr>
          <w:p w14:paraId="2E87EEBF" w14:textId="05D83A55" w:rsidR="009F4610" w:rsidRPr="00445DF7" w:rsidRDefault="009F4610" w:rsidP="009F4610">
            <w:pPr>
              <w:spacing w:before="60" w:after="60"/>
              <w:rPr>
                <w:i/>
                <w:iCs/>
                <w:sz w:val="20"/>
                <w:szCs w:val="20"/>
                <w:highlight w:val="yellow"/>
              </w:rPr>
            </w:pPr>
          </w:p>
        </w:tc>
      </w:tr>
      <w:tr w:rsidR="00865CB2" w:rsidRPr="00445DF7" w14:paraId="595523A8" w14:textId="77777777" w:rsidTr="007202A5">
        <w:tc>
          <w:tcPr>
            <w:tcW w:w="898" w:type="pct"/>
          </w:tcPr>
          <w:p w14:paraId="161C3ACA" w14:textId="0229F94F" w:rsidR="00865CB2" w:rsidRPr="00445DF7" w:rsidRDefault="00865CB2" w:rsidP="009F4610">
            <w:pPr>
              <w:spacing w:before="60" w:after="60"/>
              <w:jc w:val="center"/>
              <w:rPr>
                <w:sz w:val="20"/>
                <w:szCs w:val="20"/>
              </w:rPr>
            </w:pPr>
          </w:p>
        </w:tc>
        <w:tc>
          <w:tcPr>
            <w:tcW w:w="898" w:type="pct"/>
          </w:tcPr>
          <w:p w14:paraId="31E85DC2" w14:textId="755C8DCB" w:rsidR="00865CB2" w:rsidRPr="00445DF7" w:rsidRDefault="00865CB2" w:rsidP="009F4610">
            <w:pPr>
              <w:spacing w:before="60" w:after="60"/>
              <w:jc w:val="center"/>
              <w:rPr>
                <w:sz w:val="20"/>
                <w:szCs w:val="20"/>
              </w:rPr>
            </w:pPr>
          </w:p>
        </w:tc>
        <w:tc>
          <w:tcPr>
            <w:tcW w:w="3204" w:type="pct"/>
          </w:tcPr>
          <w:p w14:paraId="549AFFD3" w14:textId="49A74AAB" w:rsidR="00865CB2" w:rsidRPr="00445DF7" w:rsidRDefault="00865CB2" w:rsidP="00852B4F">
            <w:pPr>
              <w:spacing w:before="60" w:after="60"/>
              <w:rPr>
                <w:sz w:val="20"/>
                <w:szCs w:val="20"/>
              </w:rPr>
            </w:pPr>
          </w:p>
        </w:tc>
      </w:tr>
      <w:tr w:rsidR="00865CB2" w:rsidRPr="00445DF7" w14:paraId="1E1B25CA" w14:textId="77777777" w:rsidTr="007202A5">
        <w:tc>
          <w:tcPr>
            <w:tcW w:w="898" w:type="pct"/>
          </w:tcPr>
          <w:p w14:paraId="3245D45A" w14:textId="780A82AB" w:rsidR="00865CB2" w:rsidRPr="00445DF7" w:rsidRDefault="00865CB2" w:rsidP="009F4610">
            <w:pPr>
              <w:spacing w:before="60" w:after="60"/>
              <w:jc w:val="center"/>
              <w:rPr>
                <w:sz w:val="20"/>
                <w:szCs w:val="20"/>
              </w:rPr>
            </w:pPr>
          </w:p>
        </w:tc>
        <w:tc>
          <w:tcPr>
            <w:tcW w:w="898" w:type="pct"/>
          </w:tcPr>
          <w:p w14:paraId="04DB8D65" w14:textId="77777777" w:rsidR="00865CB2" w:rsidRPr="00445DF7" w:rsidRDefault="00865CB2" w:rsidP="009F4610">
            <w:pPr>
              <w:spacing w:before="60" w:after="60"/>
              <w:jc w:val="center"/>
              <w:rPr>
                <w:sz w:val="20"/>
                <w:szCs w:val="20"/>
              </w:rPr>
            </w:pPr>
          </w:p>
        </w:tc>
        <w:tc>
          <w:tcPr>
            <w:tcW w:w="3204" w:type="pct"/>
          </w:tcPr>
          <w:p w14:paraId="0AA95B2B" w14:textId="7A78BC45" w:rsidR="00865CB2" w:rsidRPr="00445DF7" w:rsidRDefault="00865CB2" w:rsidP="00852B4F">
            <w:pPr>
              <w:spacing w:before="60" w:after="60"/>
              <w:rPr>
                <w:sz w:val="20"/>
                <w:szCs w:val="20"/>
              </w:rPr>
            </w:pPr>
          </w:p>
        </w:tc>
      </w:tr>
      <w:tr w:rsidR="00865CB2" w:rsidRPr="00445DF7" w14:paraId="747FA104" w14:textId="77777777" w:rsidTr="007202A5">
        <w:tc>
          <w:tcPr>
            <w:tcW w:w="898" w:type="pct"/>
          </w:tcPr>
          <w:p w14:paraId="12856D75" w14:textId="0CB69149" w:rsidR="00865CB2" w:rsidRPr="00445DF7" w:rsidRDefault="00865CB2" w:rsidP="009F4610">
            <w:pPr>
              <w:spacing w:before="60" w:after="60"/>
              <w:jc w:val="center"/>
              <w:rPr>
                <w:sz w:val="20"/>
                <w:szCs w:val="20"/>
              </w:rPr>
            </w:pPr>
          </w:p>
        </w:tc>
        <w:tc>
          <w:tcPr>
            <w:tcW w:w="898" w:type="pct"/>
          </w:tcPr>
          <w:p w14:paraId="6D51C53A" w14:textId="77777777" w:rsidR="00865CB2" w:rsidRPr="00445DF7" w:rsidRDefault="00865CB2" w:rsidP="009F4610">
            <w:pPr>
              <w:spacing w:before="60" w:after="60"/>
              <w:jc w:val="center"/>
              <w:rPr>
                <w:sz w:val="20"/>
                <w:szCs w:val="20"/>
              </w:rPr>
            </w:pPr>
          </w:p>
        </w:tc>
        <w:tc>
          <w:tcPr>
            <w:tcW w:w="3204" w:type="pct"/>
          </w:tcPr>
          <w:p w14:paraId="1C1F36A2" w14:textId="7F1F42C7" w:rsidR="00865CB2" w:rsidRPr="00445DF7" w:rsidRDefault="00865CB2" w:rsidP="00852B4F">
            <w:pPr>
              <w:spacing w:before="60" w:after="60"/>
              <w:rPr>
                <w:sz w:val="20"/>
                <w:szCs w:val="20"/>
              </w:rPr>
            </w:pPr>
          </w:p>
        </w:tc>
      </w:tr>
      <w:tr w:rsidR="00865CB2" w:rsidRPr="00445DF7" w14:paraId="04B7E1DD" w14:textId="77777777" w:rsidTr="007202A5">
        <w:tc>
          <w:tcPr>
            <w:tcW w:w="898" w:type="pct"/>
          </w:tcPr>
          <w:p w14:paraId="5F51112F" w14:textId="0A0DBACC" w:rsidR="00865CB2" w:rsidRPr="00445DF7" w:rsidRDefault="00865CB2" w:rsidP="009F4610">
            <w:pPr>
              <w:spacing w:before="60" w:after="60"/>
              <w:jc w:val="center"/>
              <w:rPr>
                <w:sz w:val="20"/>
                <w:szCs w:val="20"/>
              </w:rPr>
            </w:pPr>
          </w:p>
        </w:tc>
        <w:tc>
          <w:tcPr>
            <w:tcW w:w="898" w:type="pct"/>
          </w:tcPr>
          <w:p w14:paraId="0A32976E" w14:textId="77777777" w:rsidR="00865CB2" w:rsidRPr="00445DF7" w:rsidRDefault="00865CB2" w:rsidP="009F4610">
            <w:pPr>
              <w:spacing w:before="60" w:after="60"/>
              <w:jc w:val="center"/>
              <w:rPr>
                <w:sz w:val="20"/>
                <w:szCs w:val="20"/>
              </w:rPr>
            </w:pPr>
          </w:p>
        </w:tc>
        <w:tc>
          <w:tcPr>
            <w:tcW w:w="3204" w:type="pct"/>
          </w:tcPr>
          <w:p w14:paraId="4782EC81" w14:textId="45E55675" w:rsidR="00865CB2" w:rsidRPr="00445DF7" w:rsidRDefault="00865CB2" w:rsidP="00852B4F">
            <w:pPr>
              <w:spacing w:before="60" w:after="60"/>
              <w:rPr>
                <w:sz w:val="20"/>
                <w:szCs w:val="20"/>
              </w:rPr>
            </w:pPr>
          </w:p>
        </w:tc>
      </w:tr>
    </w:tbl>
    <w:p w14:paraId="5ACC543A" w14:textId="47A2250C" w:rsidR="009F4610" w:rsidRPr="00445DF7" w:rsidRDefault="009F4610" w:rsidP="009F4610">
      <w:pPr>
        <w:rPr>
          <w:i/>
          <w:iCs/>
        </w:rPr>
      </w:pPr>
      <w:r w:rsidRPr="00445DF7">
        <w:rPr>
          <w:i/>
          <w:iCs/>
        </w:rPr>
        <w:t>(*) Mandataire, co-traitant, sous-traitant, etc.</w:t>
      </w:r>
    </w:p>
    <w:p w14:paraId="23A84C79" w14:textId="011A1F60" w:rsidR="00975D35" w:rsidRPr="00445DF7" w:rsidRDefault="00975D35" w:rsidP="009F4610">
      <w:pPr>
        <w:rPr>
          <w:i/>
          <w:iCs/>
        </w:rPr>
      </w:pPr>
      <w:r w:rsidRPr="00445DF7">
        <w:rPr>
          <w:i/>
          <w:iCs/>
          <w:highlight w:val="yellow"/>
        </w:rPr>
        <w:t>Ajouter</w:t>
      </w:r>
      <w:r w:rsidR="00870D0F">
        <w:rPr>
          <w:i/>
          <w:iCs/>
          <w:highlight w:val="yellow"/>
        </w:rPr>
        <w:t xml:space="preserve">/supprimer </w:t>
      </w:r>
      <w:r w:rsidRPr="00445DF7">
        <w:rPr>
          <w:i/>
          <w:iCs/>
          <w:highlight w:val="yellow"/>
        </w:rPr>
        <w:t>des lignes autant que nécessaire.</w:t>
      </w:r>
    </w:p>
    <w:p w14:paraId="115E5A48" w14:textId="2FE0DCE4" w:rsidR="003A7C44" w:rsidRPr="00445DF7" w:rsidRDefault="00887A42" w:rsidP="00887A42">
      <w:pPr>
        <w:pStyle w:val="Titre3"/>
      </w:pPr>
      <w:r w:rsidRPr="00445DF7">
        <w:t>Organigramme prévisionnel du chantier</w:t>
      </w:r>
    </w:p>
    <w:p w14:paraId="53592579" w14:textId="77777777" w:rsidR="004969D2" w:rsidRPr="00445DF7" w:rsidRDefault="004969D2" w:rsidP="00887A42"/>
    <w:p w14:paraId="62384372" w14:textId="5E17FBB5" w:rsidR="005239B4" w:rsidRPr="00445DF7" w:rsidRDefault="002D3D72" w:rsidP="00887A42">
      <w:r w:rsidRPr="00445DF7">
        <w:rPr>
          <w:noProof/>
        </w:rPr>
        <mc:AlternateContent>
          <mc:Choice Requires="wps">
            <w:drawing>
              <wp:anchor distT="0" distB="0" distL="114300" distR="114300" simplePos="0" relativeHeight="251669505" behindDoc="0" locked="0" layoutInCell="1" allowOverlap="1" wp14:anchorId="24F95935" wp14:editId="1C0FA8D9">
                <wp:simplePos x="0" y="0"/>
                <wp:positionH relativeFrom="margin">
                  <wp:posOffset>4787900</wp:posOffset>
                </wp:positionH>
                <wp:positionV relativeFrom="paragraph">
                  <wp:posOffset>108585</wp:posOffset>
                </wp:positionV>
                <wp:extent cx="971550" cy="885825"/>
                <wp:effectExtent l="0" t="0" r="0" b="9525"/>
                <wp:wrapNone/>
                <wp:docPr id="1065863475" name="Rectangle : coins arrondis 1"/>
                <wp:cNvGraphicFramePr/>
                <a:graphic xmlns:a="http://schemas.openxmlformats.org/drawingml/2006/main">
                  <a:graphicData uri="http://schemas.microsoft.com/office/word/2010/wordprocessingShape">
                    <wps:wsp>
                      <wps:cNvSpPr/>
                      <wps:spPr>
                        <a:xfrm>
                          <a:off x="0" y="0"/>
                          <a:ext cx="971550" cy="885825"/>
                        </a:xfrm>
                        <a:prstGeom prst="roundRect">
                          <a:avLst/>
                        </a:prstGeom>
                        <a:solidFill>
                          <a:schemeClr val="bg1"/>
                        </a:solidFill>
                        <a:ln w="19050">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B175C42" w14:textId="116D9A83" w:rsidR="00412034" w:rsidRPr="00AF19BB" w:rsidRDefault="00AF19BB" w:rsidP="00412034">
                            <w:pPr>
                              <w:jc w:val="center"/>
                              <w:rPr>
                                <w:color w:val="008435"/>
                              </w:rPr>
                            </w:pPr>
                            <w:r w:rsidRPr="00AF19BB">
                              <w:rPr>
                                <w:b/>
                                <w:bCs/>
                                <w:color w:val="008435"/>
                              </w:rPr>
                              <w:t>INTERNE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4F95935" id="Rectangle : coins arrondis 1" o:spid="_x0000_s1035" style="position:absolute;left:0;text-align:left;margin-left:377pt;margin-top:8.55pt;width:76.5pt;height:69.75pt;z-index:25166950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" fillcolor="white [3212]" stroked="f" strokeweight="1.5pt">
                <v:textbox>
                  <w:txbxContent>
                    <w:p w14:paraId="7B175C42" w14:textId="116D9A83" w:rsidR="00412034" w:rsidRPr="00AF19BB" w:rsidRDefault="00AF19BB" w:rsidP="00412034">
                      <w:pPr>
                        <w:jc w:val="center"/>
                        <w:rPr>
                          <w:color w:val="008435"/>
                        </w:rPr>
                      </w:pPr>
                      <w:r w:rsidRPr="00AF19BB">
                        <w:rPr>
                          <w:b/>
                          <w:bCs/>
                          <w:color w:val="008435"/>
                        </w:rPr>
                        <w:t>INTERNE</w:t>
                      </w:r>
                    </w:p>
                  </w:txbxContent>
                </v:textbox>
                <w10:wrap anchorx="margin"/>
              </v:roundrect>
            </w:pict>
          </mc:Fallback>
        </mc:AlternateContent>
      </w:r>
      <w:r w:rsidR="009C7482" w:rsidRPr="00445DF7">
        <w:rPr>
          <w:noProof/>
        </w:rPr>
        <mc:AlternateContent>
          <mc:Choice Requires="wps">
            <w:drawing>
              <wp:anchor distT="0" distB="0" distL="114300" distR="114300" simplePos="0" relativeHeight="251672577" behindDoc="0" locked="0" layoutInCell="1" allowOverlap="1" wp14:anchorId="01DFC95D" wp14:editId="3BB1353A">
                <wp:simplePos x="0" y="0"/>
                <wp:positionH relativeFrom="column">
                  <wp:posOffset>1709420</wp:posOffset>
                </wp:positionH>
                <wp:positionV relativeFrom="paragraph">
                  <wp:posOffset>556260</wp:posOffset>
                </wp:positionV>
                <wp:extent cx="838200" cy="0"/>
                <wp:effectExtent l="0" t="0" r="0" b="0"/>
                <wp:wrapNone/>
                <wp:docPr id="1007059201" name="Connecteur droit 2"/>
                <wp:cNvGraphicFramePr/>
                <a:graphic xmlns:a="http://schemas.openxmlformats.org/drawingml/2006/main">
                  <a:graphicData uri="http://schemas.microsoft.com/office/word/2010/wordprocessingShape">
                    <wps:wsp>
                      <wps:cNvCnPr/>
                      <wps:spPr>
                        <a:xfrm>
                          <a:off x="0" y="0"/>
                          <a:ext cx="838200" cy="0"/>
                        </a:xfrm>
                        <a:prstGeom prst="line">
                          <a:avLst/>
                        </a:prstGeom>
                        <a:ln w="19050">
                          <a:solidFill>
                            <a:srgbClr val="00843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7ED9C5C" id="Connecteur droit 2" o:spid="_x0000_s1026" style="position:absolute;z-index:25167257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4.6pt,43.8pt" to="200.6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" strokecolor="#008435" strokeweight="1.5pt"/>
            </w:pict>
          </mc:Fallback>
        </mc:AlternateContent>
      </w:r>
      <w:r w:rsidR="009C7482" w:rsidRPr="00445DF7">
        <w:rPr>
          <w:noProof/>
        </w:rPr>
        <mc:AlternateContent>
          <mc:Choice Requires="wps">
            <w:drawing>
              <wp:anchor distT="0" distB="0" distL="114300" distR="114300" simplePos="0" relativeHeight="251674625" behindDoc="0" locked="0" layoutInCell="1" allowOverlap="1" wp14:anchorId="4B614BFF" wp14:editId="59203062">
                <wp:simplePos x="0" y="0"/>
                <wp:positionH relativeFrom="column">
                  <wp:posOffset>3404870</wp:posOffset>
                </wp:positionH>
                <wp:positionV relativeFrom="paragraph">
                  <wp:posOffset>993775</wp:posOffset>
                </wp:positionV>
                <wp:extent cx="0" cy="720000"/>
                <wp:effectExtent l="0" t="0" r="38100" b="23495"/>
                <wp:wrapNone/>
                <wp:docPr id="498156557" name="Connecteur droit 2"/>
                <wp:cNvGraphicFramePr/>
                <a:graphic xmlns:a="http://schemas.openxmlformats.org/drawingml/2006/main">
                  <a:graphicData uri="http://schemas.microsoft.com/office/word/2010/wordprocessingShape">
                    <wps:wsp>
                      <wps:cNvCnPr/>
                      <wps:spPr>
                        <a:xfrm>
                          <a:off x="0" y="0"/>
                          <a:ext cx="0" cy="720000"/>
                        </a:xfrm>
                        <a:prstGeom prst="line">
                          <a:avLst/>
                        </a:prstGeom>
                        <a:ln w="19050">
                          <a:solidFill>
                            <a:srgbClr val="00843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4BCC14" id="Connecteur droit 2" o:spid="_x0000_s1026" style="position:absolute;z-index:2516746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1pt,78.25pt" to="268.1pt,1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" strokecolor="#008435" strokeweight="1.5pt"/>
            </w:pict>
          </mc:Fallback>
        </mc:AlternateContent>
      </w:r>
      <w:r w:rsidR="00AF19BB" w:rsidRPr="00445DF7">
        <w:rPr>
          <w:noProof/>
        </w:rPr>
        <mc:AlternateContent>
          <mc:Choice Requires="wps">
            <w:drawing>
              <wp:anchor distT="0" distB="0" distL="114300" distR="114300" simplePos="0" relativeHeight="251659265" behindDoc="0" locked="0" layoutInCell="1" allowOverlap="1" wp14:anchorId="55D02299" wp14:editId="185CD35B">
                <wp:simplePos x="0" y="0"/>
                <wp:positionH relativeFrom="margin">
                  <wp:posOffset>0</wp:posOffset>
                </wp:positionH>
                <wp:positionV relativeFrom="paragraph">
                  <wp:posOffset>118110</wp:posOffset>
                </wp:positionV>
                <wp:extent cx="1704975" cy="885825"/>
                <wp:effectExtent l="0" t="0" r="28575" b="28575"/>
                <wp:wrapNone/>
                <wp:docPr id="1584613046" name="Rectangle : coins arrondis 1"/>
                <wp:cNvGraphicFramePr/>
                <a:graphic xmlns:a="http://schemas.openxmlformats.org/drawingml/2006/main">
                  <a:graphicData uri="http://schemas.microsoft.com/office/word/2010/wordprocessingShape">
                    <wps:wsp>
                      <wps:cNvSpPr/>
                      <wps:spPr>
                        <a:xfrm>
                          <a:off x="0" y="0"/>
                          <a:ext cx="1704975" cy="885825"/>
                        </a:xfrm>
                        <a:prstGeom prst="roundRect">
                          <a:avLst/>
                        </a:prstGeom>
                        <a:solidFill>
                          <a:schemeClr val="bg1"/>
                        </a:solidFill>
                        <a:ln w="19050">
                          <a:solidFill>
                            <a:srgbClr val="008435"/>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4557F79" w14:textId="53F75A4A" w:rsidR="005239B4" w:rsidRPr="006A4902" w:rsidRDefault="007C294E" w:rsidP="000C0B3F">
                            <w:pPr>
                              <w:spacing w:after="120"/>
                              <w:jc w:val="center"/>
                              <w:rPr>
                                <w:b/>
                                <w:bCs/>
                                <w:color w:val="000000" w:themeColor="text1"/>
                              </w:rPr>
                            </w:pPr>
                            <w:r w:rsidRPr="006A4902">
                              <w:rPr>
                                <w:b/>
                                <w:bCs/>
                                <w:color w:val="000000" w:themeColor="text1"/>
                              </w:rPr>
                              <w:t>Ser</w:t>
                            </w:r>
                            <w:r w:rsidR="0048467C" w:rsidRPr="006A4902">
                              <w:rPr>
                                <w:b/>
                                <w:bCs/>
                                <w:color w:val="000000" w:themeColor="text1"/>
                              </w:rPr>
                              <w:t xml:space="preserve">vice </w:t>
                            </w:r>
                            <w:r w:rsidR="006A4902" w:rsidRPr="006A4902">
                              <w:rPr>
                                <w:b/>
                                <w:bCs/>
                                <w:color w:val="000000" w:themeColor="text1"/>
                              </w:rPr>
                              <w:t>Environnement ou équivalent</w:t>
                            </w:r>
                          </w:p>
                          <w:p w14:paraId="3E2457C1" w14:textId="01A5E5E3" w:rsidR="006A4902" w:rsidRPr="006A4902" w:rsidRDefault="006A4902" w:rsidP="006A4902">
                            <w:pPr>
                              <w:jc w:val="center"/>
                              <w:rPr>
                                <w:color w:val="000000" w:themeColor="text1"/>
                                <w:highlight w:val="yellow"/>
                              </w:rPr>
                            </w:pPr>
                            <w:r w:rsidRPr="006A4902">
                              <w:rPr>
                                <w:color w:val="000000" w:themeColor="text1"/>
                                <w:highlight w:val="yellow"/>
                              </w:rPr>
                              <w:t>Nom Prénom</w:t>
                            </w:r>
                          </w:p>
                          <w:p w14:paraId="097A44AD" w14:textId="1EBD7225" w:rsidR="006A4902" w:rsidRPr="0048467C" w:rsidRDefault="006A4902" w:rsidP="006A4902">
                            <w:pPr>
                              <w:jc w:val="center"/>
                              <w:rPr>
                                <w:color w:val="000000" w:themeColor="text1"/>
                              </w:rPr>
                            </w:pPr>
                            <w:r w:rsidRPr="006A4902">
                              <w:rPr>
                                <w:color w:val="000000" w:themeColor="text1"/>
                                <w:highlight w:val="yellow"/>
                              </w:rPr>
                              <w:t>Fonction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D02299" id="_x0000_s1036" style="position:absolute;left:0;text-align:left;margin-left:0;margin-top:9.3pt;width:134.25pt;height:69.75pt;z-index:251659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" fillcolor="white [3212]" strokecolor="#008435" strokeweight="1.5pt">
                <v:textbox>
                  <w:txbxContent>
                    <w:p w14:paraId="04557F79" w14:textId="53F75A4A" w:rsidR="005239B4" w:rsidRPr="006A4902" w:rsidRDefault="007C294E" w:rsidP="000C0B3F">
                      <w:pPr>
                        <w:spacing w:after="120"/>
                        <w:jc w:val="center"/>
                        <w:rPr>
                          <w:b/>
                          <w:bCs/>
                          <w:color w:val="000000" w:themeColor="text1"/>
                        </w:rPr>
                      </w:pPr>
                      <w:r w:rsidRPr="006A4902">
                        <w:rPr>
                          <w:b/>
                          <w:bCs/>
                          <w:color w:val="000000" w:themeColor="text1"/>
                        </w:rPr>
                        <w:t>Ser</w:t>
                      </w:r>
                      <w:r w:rsidR="0048467C" w:rsidRPr="006A4902">
                        <w:rPr>
                          <w:b/>
                          <w:bCs/>
                          <w:color w:val="000000" w:themeColor="text1"/>
                        </w:rPr>
                        <w:t xml:space="preserve">vice </w:t>
                      </w:r>
                      <w:r w:rsidR="006A4902" w:rsidRPr="006A4902">
                        <w:rPr>
                          <w:b/>
                          <w:bCs/>
                          <w:color w:val="000000" w:themeColor="text1"/>
                        </w:rPr>
                        <w:t>Environnement ou équivalent</w:t>
                      </w:r>
                    </w:p>
                    <w:p w14:paraId="3E2457C1" w14:textId="01A5E5E3" w:rsidR="006A4902" w:rsidRPr="006A4902" w:rsidRDefault="006A4902" w:rsidP="006A4902">
                      <w:pPr>
                        <w:jc w:val="center"/>
                        <w:rPr>
                          <w:color w:val="000000" w:themeColor="text1"/>
                          <w:highlight w:val="yellow"/>
                        </w:rPr>
                      </w:pPr>
                      <w:r w:rsidRPr="006A4902">
                        <w:rPr>
                          <w:color w:val="000000" w:themeColor="text1"/>
                          <w:highlight w:val="yellow"/>
                        </w:rPr>
                        <w:t>Nom Prénom</w:t>
                      </w:r>
                    </w:p>
                    <w:p w14:paraId="097A44AD" w14:textId="1EBD7225" w:rsidR="006A4902" w:rsidRPr="0048467C" w:rsidRDefault="006A4902" w:rsidP="006A4902">
                      <w:pPr>
                        <w:jc w:val="center"/>
                        <w:rPr>
                          <w:color w:val="000000" w:themeColor="text1"/>
                        </w:rPr>
                      </w:pPr>
                      <w:r w:rsidRPr="006A4902">
                        <w:rPr>
                          <w:color w:val="000000" w:themeColor="text1"/>
                          <w:highlight w:val="yellow"/>
                        </w:rPr>
                        <w:t>Fonction</w:t>
                      </w:r>
                    </w:p>
                  </w:txbxContent>
                </v:textbox>
                <w10:wrap anchorx="margin"/>
              </v:roundrect>
            </w:pict>
          </mc:Fallback>
        </mc:AlternateContent>
      </w:r>
      <w:r w:rsidR="00AF19BB" w:rsidRPr="00445DF7">
        <w:rPr>
          <w:noProof/>
        </w:rPr>
        <mc:AlternateContent>
          <mc:Choice Requires="wps">
            <w:drawing>
              <wp:anchor distT="0" distB="0" distL="114300" distR="114300" simplePos="0" relativeHeight="251661313" behindDoc="0" locked="0" layoutInCell="1" allowOverlap="1" wp14:anchorId="41FBF80D" wp14:editId="3C24F644">
                <wp:simplePos x="0" y="0"/>
                <wp:positionH relativeFrom="margin">
                  <wp:posOffset>2552700</wp:posOffset>
                </wp:positionH>
                <wp:positionV relativeFrom="paragraph">
                  <wp:posOffset>113665</wp:posOffset>
                </wp:positionV>
                <wp:extent cx="1704975" cy="885825"/>
                <wp:effectExtent l="0" t="0" r="28575" b="28575"/>
                <wp:wrapNone/>
                <wp:docPr id="1416595437" name="Rectangle : coins arrondis 1"/>
                <wp:cNvGraphicFramePr/>
                <a:graphic xmlns:a="http://schemas.openxmlformats.org/drawingml/2006/main">
                  <a:graphicData uri="http://schemas.microsoft.com/office/word/2010/wordprocessingShape">
                    <wps:wsp>
                      <wps:cNvSpPr/>
                      <wps:spPr>
                        <a:xfrm>
                          <a:off x="0" y="0"/>
                          <a:ext cx="1704975" cy="885825"/>
                        </a:xfrm>
                        <a:prstGeom prst="roundRect">
                          <a:avLst/>
                        </a:prstGeom>
                        <a:solidFill>
                          <a:schemeClr val="bg1"/>
                        </a:solidFill>
                        <a:ln w="19050">
                          <a:solidFill>
                            <a:srgbClr val="008435"/>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E519FD8" w14:textId="4FC14114" w:rsidR="006A4902" w:rsidRPr="006A4902" w:rsidRDefault="006A4902" w:rsidP="000C0B3F">
                            <w:pPr>
                              <w:spacing w:after="120"/>
                              <w:jc w:val="center"/>
                              <w:rPr>
                                <w:b/>
                                <w:bCs/>
                                <w:color w:val="000000" w:themeColor="text1"/>
                              </w:rPr>
                            </w:pPr>
                            <w:r>
                              <w:rPr>
                                <w:b/>
                                <w:bCs/>
                                <w:color w:val="000000" w:themeColor="text1"/>
                              </w:rPr>
                              <w:t>Direction</w:t>
                            </w:r>
                          </w:p>
                          <w:p w14:paraId="7C6E1993" w14:textId="77777777" w:rsidR="006A4902" w:rsidRPr="006A4902" w:rsidRDefault="006A4902" w:rsidP="006A4902">
                            <w:pPr>
                              <w:jc w:val="center"/>
                              <w:rPr>
                                <w:color w:val="000000" w:themeColor="text1"/>
                                <w:highlight w:val="yellow"/>
                              </w:rPr>
                            </w:pPr>
                            <w:r w:rsidRPr="006A4902">
                              <w:rPr>
                                <w:color w:val="000000" w:themeColor="text1"/>
                                <w:highlight w:val="yellow"/>
                              </w:rPr>
                              <w:t>Nom Prénom</w:t>
                            </w:r>
                          </w:p>
                          <w:p w14:paraId="26D82320" w14:textId="77777777" w:rsidR="006A4902" w:rsidRPr="0048467C" w:rsidRDefault="006A4902" w:rsidP="006A4902">
                            <w:pPr>
                              <w:jc w:val="center"/>
                              <w:rPr>
                                <w:color w:val="000000" w:themeColor="text1"/>
                              </w:rPr>
                            </w:pPr>
                            <w:r w:rsidRPr="006A4902">
                              <w:rPr>
                                <w:color w:val="000000" w:themeColor="text1"/>
                                <w:highlight w:val="yellow"/>
                              </w:rPr>
                              <w:t>Fonction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1FBF80D" id="_x0000_s1037" style="position:absolute;left:0;text-align:left;margin-left:201pt;margin-top:8.95pt;width:134.25pt;height:69.75pt;z-index:251661313;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" fillcolor="white [3212]" strokecolor="#008435" strokeweight="1.5pt">
                <v:textbox>
                  <w:txbxContent>
                    <w:p w14:paraId="5E519FD8" w14:textId="4FC14114" w:rsidR="006A4902" w:rsidRPr="006A4902" w:rsidRDefault="006A4902" w:rsidP="000C0B3F">
                      <w:pPr>
                        <w:spacing w:after="120"/>
                        <w:jc w:val="center"/>
                        <w:rPr>
                          <w:b/>
                          <w:bCs/>
                          <w:color w:val="000000" w:themeColor="text1"/>
                        </w:rPr>
                      </w:pPr>
                      <w:r>
                        <w:rPr>
                          <w:b/>
                          <w:bCs/>
                          <w:color w:val="000000" w:themeColor="text1"/>
                        </w:rPr>
                        <w:t>Direction</w:t>
                      </w:r>
                    </w:p>
                    <w:p w14:paraId="7C6E1993" w14:textId="77777777" w:rsidR="006A4902" w:rsidRPr="006A4902" w:rsidRDefault="006A4902" w:rsidP="006A4902">
                      <w:pPr>
                        <w:jc w:val="center"/>
                        <w:rPr>
                          <w:color w:val="000000" w:themeColor="text1"/>
                          <w:highlight w:val="yellow"/>
                        </w:rPr>
                      </w:pPr>
                      <w:r w:rsidRPr="006A4902">
                        <w:rPr>
                          <w:color w:val="000000" w:themeColor="text1"/>
                          <w:highlight w:val="yellow"/>
                        </w:rPr>
                        <w:t>Nom Prénom</w:t>
                      </w:r>
                    </w:p>
                    <w:p w14:paraId="26D82320" w14:textId="77777777" w:rsidR="006A4902" w:rsidRPr="0048467C" w:rsidRDefault="006A4902" w:rsidP="006A4902">
                      <w:pPr>
                        <w:jc w:val="center"/>
                        <w:rPr>
                          <w:color w:val="000000" w:themeColor="text1"/>
                        </w:rPr>
                      </w:pPr>
                      <w:r w:rsidRPr="006A4902">
                        <w:rPr>
                          <w:color w:val="000000" w:themeColor="text1"/>
                          <w:highlight w:val="yellow"/>
                        </w:rPr>
                        <w:t>Fonction</w:t>
                      </w:r>
                    </w:p>
                  </w:txbxContent>
                </v:textbox>
                <w10:wrap anchorx="margin"/>
              </v:roundrect>
            </w:pict>
          </mc:Fallback>
        </mc:AlternateContent>
      </w:r>
    </w:p>
    <w:p w14:paraId="59077B4D" w14:textId="77777777" w:rsidR="00D054AC" w:rsidRPr="00445DF7" w:rsidRDefault="00D054AC" w:rsidP="00D054AC"/>
    <w:p w14:paraId="453A3249" w14:textId="77777777" w:rsidR="00D054AC" w:rsidRPr="00445DF7" w:rsidRDefault="00D054AC" w:rsidP="00D054AC"/>
    <w:p w14:paraId="17F4DA83" w14:textId="77777777" w:rsidR="00D054AC" w:rsidRPr="00445DF7" w:rsidRDefault="00D054AC" w:rsidP="00D054AC"/>
    <w:p w14:paraId="00FE766A" w14:textId="77777777" w:rsidR="00D054AC" w:rsidRPr="00445DF7" w:rsidRDefault="00D054AC" w:rsidP="00D054AC"/>
    <w:p w14:paraId="62255603" w14:textId="77777777" w:rsidR="00D054AC" w:rsidRPr="00445DF7" w:rsidRDefault="00D054AC" w:rsidP="00D054AC"/>
    <w:p w14:paraId="32DC3578" w14:textId="19B4B84F" w:rsidR="00D054AC" w:rsidRPr="00445DF7" w:rsidRDefault="002D3D72" w:rsidP="00D054AC">
      <w:r w:rsidRPr="00445DF7">
        <w:rPr>
          <w:noProof/>
        </w:rPr>
        <mc:AlternateContent>
          <mc:Choice Requires="wps">
            <w:drawing>
              <wp:anchor distT="0" distB="0" distL="114300" distR="114300" simplePos="0" relativeHeight="251678721" behindDoc="0" locked="0" layoutInCell="1" allowOverlap="1" wp14:anchorId="5D4FDEF1" wp14:editId="300713BA">
                <wp:simplePos x="0" y="0"/>
                <wp:positionH relativeFrom="margin">
                  <wp:posOffset>852170</wp:posOffset>
                </wp:positionH>
                <wp:positionV relativeFrom="paragraph">
                  <wp:posOffset>118110</wp:posOffset>
                </wp:positionV>
                <wp:extent cx="0" cy="719455"/>
                <wp:effectExtent l="0" t="0" r="38100" b="23495"/>
                <wp:wrapNone/>
                <wp:docPr id="1533196739" name="Connecteur droit 2"/>
                <wp:cNvGraphicFramePr/>
                <a:graphic xmlns:a="http://schemas.openxmlformats.org/drawingml/2006/main">
                  <a:graphicData uri="http://schemas.microsoft.com/office/word/2010/wordprocessingShape">
                    <wps:wsp>
                      <wps:cNvCnPr/>
                      <wps:spPr>
                        <a:xfrm>
                          <a:off x="0" y="0"/>
                          <a:ext cx="0" cy="719455"/>
                        </a:xfrm>
                        <a:prstGeom prst="line">
                          <a:avLst/>
                        </a:prstGeom>
                        <a:ln w="19050">
                          <a:solidFill>
                            <a:srgbClr val="008435"/>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9AE3F0" id="Connecteur droit 2" o:spid="_x0000_s1026" style="position:absolute;z-index:25167872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7.1pt,9.3pt" to="67.1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" strokecolor="#008435" strokeweight="1.5pt">
                <v:stroke dashstyle="dash"/>
                <w10:wrap anchorx="margin"/>
              </v:line>
            </w:pict>
          </mc:Fallback>
        </mc:AlternateContent>
      </w:r>
    </w:p>
    <w:p w14:paraId="14C1DFD6" w14:textId="77777777" w:rsidR="00D054AC" w:rsidRPr="00445DF7" w:rsidRDefault="00D054AC" w:rsidP="00D054AC"/>
    <w:p w14:paraId="7137DE12" w14:textId="77777777" w:rsidR="00D054AC" w:rsidRPr="00445DF7" w:rsidRDefault="00D054AC" w:rsidP="00D054AC"/>
    <w:p w14:paraId="06ED26BA" w14:textId="77777777" w:rsidR="00D054AC" w:rsidRPr="00445DF7" w:rsidRDefault="00D054AC" w:rsidP="00D054AC"/>
    <w:p w14:paraId="5E0FB8D5" w14:textId="77777777" w:rsidR="00D054AC" w:rsidRPr="00445DF7" w:rsidRDefault="00D054AC" w:rsidP="00D054AC"/>
    <w:p w14:paraId="5DB4D448" w14:textId="2CBBCCEC" w:rsidR="00D054AC" w:rsidRPr="00445DF7" w:rsidRDefault="002D3D72" w:rsidP="00D054AC">
      <w:r w:rsidRPr="00445DF7">
        <w:rPr>
          <w:noProof/>
        </w:rPr>
        <mc:AlternateContent>
          <mc:Choice Requires="wps">
            <w:drawing>
              <wp:anchor distT="0" distB="0" distL="114300" distR="114300" simplePos="0" relativeHeight="251663361" behindDoc="0" locked="0" layoutInCell="1" allowOverlap="1" wp14:anchorId="0304AF20" wp14:editId="3DF0019E">
                <wp:simplePos x="0" y="0"/>
                <wp:positionH relativeFrom="margin">
                  <wp:posOffset>2552700</wp:posOffset>
                </wp:positionH>
                <wp:positionV relativeFrom="paragraph">
                  <wp:posOffset>107315</wp:posOffset>
                </wp:positionV>
                <wp:extent cx="1704975" cy="885825"/>
                <wp:effectExtent l="0" t="0" r="28575" b="28575"/>
                <wp:wrapNone/>
                <wp:docPr id="813873458" name="Rectangle : coins arrondis 1"/>
                <wp:cNvGraphicFramePr/>
                <a:graphic xmlns:a="http://schemas.openxmlformats.org/drawingml/2006/main">
                  <a:graphicData uri="http://schemas.microsoft.com/office/word/2010/wordprocessingShape">
                    <wps:wsp>
                      <wps:cNvSpPr/>
                      <wps:spPr>
                        <a:xfrm>
                          <a:off x="0" y="0"/>
                          <a:ext cx="1704975" cy="885825"/>
                        </a:xfrm>
                        <a:prstGeom prst="roundRect">
                          <a:avLst/>
                        </a:prstGeom>
                        <a:solidFill>
                          <a:schemeClr val="bg1"/>
                        </a:solidFill>
                        <a:ln w="19050">
                          <a:solidFill>
                            <a:srgbClr val="008435"/>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92E799D" w14:textId="34AEF5DC" w:rsidR="006A4902" w:rsidRPr="006A4902" w:rsidRDefault="000C0B3F" w:rsidP="000C0B3F">
                            <w:pPr>
                              <w:spacing w:after="120"/>
                              <w:jc w:val="center"/>
                              <w:rPr>
                                <w:b/>
                                <w:bCs/>
                                <w:color w:val="000000" w:themeColor="text1"/>
                              </w:rPr>
                            </w:pPr>
                            <w:r>
                              <w:rPr>
                                <w:b/>
                                <w:bCs/>
                                <w:color w:val="000000" w:themeColor="text1"/>
                              </w:rPr>
                              <w:t>Responsable de chantier</w:t>
                            </w:r>
                          </w:p>
                          <w:p w14:paraId="76FC4C48" w14:textId="77777777" w:rsidR="006A4902" w:rsidRPr="006A4902" w:rsidRDefault="006A4902" w:rsidP="006A4902">
                            <w:pPr>
                              <w:jc w:val="center"/>
                              <w:rPr>
                                <w:color w:val="000000" w:themeColor="text1"/>
                                <w:highlight w:val="yellow"/>
                              </w:rPr>
                            </w:pPr>
                            <w:r w:rsidRPr="006A4902">
                              <w:rPr>
                                <w:color w:val="000000" w:themeColor="text1"/>
                                <w:highlight w:val="yellow"/>
                              </w:rPr>
                              <w:t>Nom Prénom</w:t>
                            </w:r>
                          </w:p>
                          <w:p w14:paraId="4807549A" w14:textId="77777777" w:rsidR="006A4902" w:rsidRPr="0048467C" w:rsidRDefault="006A4902" w:rsidP="006A4902">
                            <w:pPr>
                              <w:jc w:val="center"/>
                              <w:rPr>
                                <w:color w:val="000000" w:themeColor="text1"/>
                              </w:rPr>
                            </w:pPr>
                            <w:r w:rsidRPr="006A4902">
                              <w:rPr>
                                <w:color w:val="000000" w:themeColor="text1"/>
                                <w:highlight w:val="yellow"/>
                              </w:rPr>
                              <w:t>Fonction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304AF20" id="_x0000_s1038" style="position:absolute;left:0;text-align:left;margin-left:201pt;margin-top:8.45pt;width:134.25pt;height:69.75pt;z-index:251663361;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" fillcolor="white [3212]" strokecolor="#008435" strokeweight="1.5pt">
                <v:textbox>
                  <w:txbxContent>
                    <w:p w14:paraId="292E799D" w14:textId="34AEF5DC" w:rsidR="006A4902" w:rsidRPr="006A4902" w:rsidRDefault="000C0B3F" w:rsidP="000C0B3F">
                      <w:pPr>
                        <w:spacing w:after="120"/>
                        <w:jc w:val="center"/>
                        <w:rPr>
                          <w:b/>
                          <w:bCs/>
                          <w:color w:val="000000" w:themeColor="text1"/>
                        </w:rPr>
                      </w:pPr>
                      <w:r>
                        <w:rPr>
                          <w:b/>
                          <w:bCs/>
                          <w:color w:val="000000" w:themeColor="text1"/>
                        </w:rPr>
                        <w:t>Responsable de chantier</w:t>
                      </w:r>
                    </w:p>
                    <w:p w14:paraId="76FC4C48" w14:textId="77777777" w:rsidR="006A4902" w:rsidRPr="006A4902" w:rsidRDefault="006A4902" w:rsidP="006A4902">
                      <w:pPr>
                        <w:jc w:val="center"/>
                        <w:rPr>
                          <w:color w:val="000000" w:themeColor="text1"/>
                          <w:highlight w:val="yellow"/>
                        </w:rPr>
                      </w:pPr>
                      <w:r w:rsidRPr="006A4902">
                        <w:rPr>
                          <w:color w:val="000000" w:themeColor="text1"/>
                          <w:highlight w:val="yellow"/>
                        </w:rPr>
                        <w:t>Nom Prénom</w:t>
                      </w:r>
                    </w:p>
                    <w:p w14:paraId="4807549A" w14:textId="77777777" w:rsidR="006A4902" w:rsidRPr="0048467C" w:rsidRDefault="006A4902" w:rsidP="006A4902">
                      <w:pPr>
                        <w:jc w:val="center"/>
                        <w:rPr>
                          <w:color w:val="000000" w:themeColor="text1"/>
                        </w:rPr>
                      </w:pPr>
                      <w:r w:rsidRPr="006A4902">
                        <w:rPr>
                          <w:color w:val="000000" w:themeColor="text1"/>
                          <w:highlight w:val="yellow"/>
                        </w:rPr>
                        <w:t>Fonction</w:t>
                      </w:r>
                    </w:p>
                  </w:txbxContent>
                </v:textbox>
                <w10:wrap anchorx="margin"/>
              </v:roundrect>
            </w:pict>
          </mc:Fallback>
        </mc:AlternateContent>
      </w:r>
      <w:r w:rsidRPr="00445DF7">
        <w:rPr>
          <w:noProof/>
        </w:rPr>
        <mc:AlternateContent>
          <mc:Choice Requires="wps">
            <w:drawing>
              <wp:anchor distT="0" distB="0" distL="114300" distR="114300" simplePos="0" relativeHeight="251671553" behindDoc="0" locked="0" layoutInCell="1" allowOverlap="1" wp14:anchorId="6D475670" wp14:editId="0872FA11">
                <wp:simplePos x="0" y="0"/>
                <wp:positionH relativeFrom="margin">
                  <wp:posOffset>4787900</wp:posOffset>
                </wp:positionH>
                <wp:positionV relativeFrom="paragraph">
                  <wp:posOffset>111760</wp:posOffset>
                </wp:positionV>
                <wp:extent cx="971550" cy="885825"/>
                <wp:effectExtent l="0" t="0" r="0" b="9525"/>
                <wp:wrapNone/>
                <wp:docPr id="1586260712" name="Rectangle : coins arrondis 1"/>
                <wp:cNvGraphicFramePr/>
                <a:graphic xmlns:a="http://schemas.openxmlformats.org/drawingml/2006/main">
                  <a:graphicData uri="http://schemas.microsoft.com/office/word/2010/wordprocessingShape">
                    <wps:wsp>
                      <wps:cNvSpPr/>
                      <wps:spPr>
                        <a:xfrm>
                          <a:off x="0" y="0"/>
                          <a:ext cx="971550" cy="885825"/>
                        </a:xfrm>
                        <a:prstGeom prst="roundRect">
                          <a:avLst/>
                        </a:prstGeom>
                        <a:solidFill>
                          <a:schemeClr val="bg1"/>
                        </a:solidFill>
                        <a:ln w="19050">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52ED867" w14:textId="1B4B8B92" w:rsidR="00AF19BB" w:rsidRPr="00AF19BB" w:rsidRDefault="00AF19BB" w:rsidP="00AF19BB">
                            <w:pPr>
                              <w:jc w:val="center"/>
                              <w:rPr>
                                <w:color w:val="008435"/>
                              </w:rPr>
                            </w:pPr>
                            <w:r w:rsidRPr="00AF19BB">
                              <w:rPr>
                                <w:b/>
                                <w:bCs/>
                                <w:color w:val="008435"/>
                              </w:rPr>
                              <w:t>CHANTIER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D475670" id="_x0000_s1039" style="position:absolute;left:0;text-align:left;margin-left:377pt;margin-top:8.8pt;width:76.5pt;height:69.75pt;z-index:251671553;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" fillcolor="white [3212]" stroked="f" strokeweight="1.5pt">
                <v:textbox>
                  <w:txbxContent>
                    <w:p w14:paraId="152ED867" w14:textId="1B4B8B92" w:rsidR="00AF19BB" w:rsidRPr="00AF19BB" w:rsidRDefault="00AF19BB" w:rsidP="00AF19BB">
                      <w:pPr>
                        <w:jc w:val="center"/>
                        <w:rPr>
                          <w:color w:val="008435"/>
                        </w:rPr>
                      </w:pPr>
                      <w:r w:rsidRPr="00AF19BB">
                        <w:rPr>
                          <w:b/>
                          <w:bCs/>
                          <w:color w:val="008435"/>
                        </w:rPr>
                        <w:t>CHANTIER</w:t>
                      </w:r>
                    </w:p>
                  </w:txbxContent>
                </v:textbox>
                <w10:wrap anchorx="margin"/>
              </v:roundrect>
            </w:pict>
          </mc:Fallback>
        </mc:AlternateContent>
      </w:r>
      <w:r w:rsidRPr="00445DF7">
        <w:rPr>
          <w:noProof/>
        </w:rPr>
        <mc:AlternateContent>
          <mc:Choice Requires="wps">
            <w:drawing>
              <wp:anchor distT="0" distB="0" distL="114300" distR="114300" simplePos="0" relativeHeight="251676673" behindDoc="0" locked="0" layoutInCell="1" allowOverlap="1" wp14:anchorId="26B7B8FF" wp14:editId="3D733988">
                <wp:simplePos x="0" y="0"/>
                <wp:positionH relativeFrom="column">
                  <wp:posOffset>1704975</wp:posOffset>
                </wp:positionH>
                <wp:positionV relativeFrom="paragraph">
                  <wp:posOffset>554990</wp:posOffset>
                </wp:positionV>
                <wp:extent cx="838200" cy="0"/>
                <wp:effectExtent l="0" t="0" r="0" b="0"/>
                <wp:wrapNone/>
                <wp:docPr id="469117851" name="Connecteur droit 2"/>
                <wp:cNvGraphicFramePr/>
                <a:graphic xmlns:a="http://schemas.openxmlformats.org/drawingml/2006/main">
                  <a:graphicData uri="http://schemas.microsoft.com/office/word/2010/wordprocessingShape">
                    <wps:wsp>
                      <wps:cNvCnPr/>
                      <wps:spPr>
                        <a:xfrm>
                          <a:off x="0" y="0"/>
                          <a:ext cx="838200" cy="0"/>
                        </a:xfrm>
                        <a:prstGeom prst="line">
                          <a:avLst/>
                        </a:prstGeom>
                        <a:ln w="19050">
                          <a:solidFill>
                            <a:srgbClr val="008435"/>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3F501BF" id="Connecteur droit 2" o:spid="_x0000_s1026" style="position:absolute;z-index:25167667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4.25pt,43.7pt" to="200.25pt,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" strokecolor="#008435" strokeweight="1.5pt"/>
            </w:pict>
          </mc:Fallback>
        </mc:AlternateContent>
      </w:r>
      <w:r w:rsidRPr="00445DF7">
        <w:rPr>
          <w:noProof/>
        </w:rPr>
        <mc:AlternateContent>
          <mc:Choice Requires="wps">
            <w:drawing>
              <wp:anchor distT="0" distB="0" distL="114300" distR="114300" simplePos="0" relativeHeight="251665409" behindDoc="0" locked="0" layoutInCell="1" allowOverlap="1" wp14:anchorId="1E178339" wp14:editId="41784170">
                <wp:simplePos x="0" y="0"/>
                <wp:positionH relativeFrom="margin">
                  <wp:posOffset>0</wp:posOffset>
                </wp:positionH>
                <wp:positionV relativeFrom="paragraph">
                  <wp:posOffset>107315</wp:posOffset>
                </wp:positionV>
                <wp:extent cx="1704975" cy="885825"/>
                <wp:effectExtent l="0" t="0" r="28575" b="28575"/>
                <wp:wrapNone/>
                <wp:docPr id="1589648382" name="Rectangle : coins arrondis 1"/>
                <wp:cNvGraphicFramePr/>
                <a:graphic xmlns:a="http://schemas.openxmlformats.org/drawingml/2006/main">
                  <a:graphicData uri="http://schemas.microsoft.com/office/word/2010/wordprocessingShape">
                    <wps:wsp>
                      <wps:cNvSpPr/>
                      <wps:spPr>
                        <a:xfrm>
                          <a:off x="0" y="0"/>
                          <a:ext cx="1704975" cy="885825"/>
                        </a:xfrm>
                        <a:prstGeom prst="roundRect">
                          <a:avLst/>
                        </a:prstGeom>
                        <a:solidFill>
                          <a:schemeClr val="bg1"/>
                        </a:solidFill>
                        <a:ln w="19050">
                          <a:solidFill>
                            <a:srgbClr val="008435"/>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2833539" w14:textId="63BFA030" w:rsidR="000C0B3F" w:rsidRPr="006A4902" w:rsidRDefault="000C0B3F" w:rsidP="000C0B3F">
                            <w:pPr>
                              <w:spacing w:after="120"/>
                              <w:jc w:val="center"/>
                              <w:rPr>
                                <w:b/>
                                <w:bCs/>
                                <w:color w:val="000000" w:themeColor="text1"/>
                              </w:rPr>
                            </w:pPr>
                            <w:r>
                              <w:rPr>
                                <w:b/>
                                <w:bCs/>
                                <w:color w:val="000000" w:themeColor="text1"/>
                              </w:rPr>
                              <w:t>Chargé Environnement</w:t>
                            </w:r>
                          </w:p>
                          <w:p w14:paraId="4E9D851A" w14:textId="77777777" w:rsidR="000C0B3F" w:rsidRPr="006A4902" w:rsidRDefault="000C0B3F" w:rsidP="000C0B3F">
                            <w:pPr>
                              <w:jc w:val="center"/>
                              <w:rPr>
                                <w:color w:val="000000" w:themeColor="text1"/>
                                <w:highlight w:val="yellow"/>
                              </w:rPr>
                            </w:pPr>
                            <w:r w:rsidRPr="006A4902">
                              <w:rPr>
                                <w:color w:val="000000" w:themeColor="text1"/>
                                <w:highlight w:val="yellow"/>
                              </w:rPr>
                              <w:t>Nom Prénom</w:t>
                            </w:r>
                          </w:p>
                          <w:p w14:paraId="0C081588" w14:textId="77777777" w:rsidR="000C0B3F" w:rsidRPr="0048467C" w:rsidRDefault="000C0B3F" w:rsidP="000C0B3F">
                            <w:pPr>
                              <w:jc w:val="center"/>
                              <w:rPr>
                                <w:color w:val="000000" w:themeColor="text1"/>
                              </w:rPr>
                            </w:pPr>
                            <w:r w:rsidRPr="006A4902">
                              <w:rPr>
                                <w:color w:val="000000" w:themeColor="text1"/>
                                <w:highlight w:val="yellow"/>
                              </w:rPr>
                              <w:t>Fonction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E178339" id="_x0000_s1040" style="position:absolute;left:0;text-align:left;margin-left:0;margin-top:8.45pt;width:134.25pt;height:69.75pt;z-index:251665409;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" fillcolor="white [3212]" strokecolor="#008435" strokeweight="1.5pt">
                <v:textbox>
                  <w:txbxContent>
                    <w:p w14:paraId="12833539" w14:textId="63BFA030" w:rsidR="000C0B3F" w:rsidRPr="006A4902" w:rsidRDefault="000C0B3F" w:rsidP="000C0B3F">
                      <w:pPr>
                        <w:spacing w:after="120"/>
                        <w:jc w:val="center"/>
                        <w:rPr>
                          <w:b/>
                          <w:bCs/>
                          <w:color w:val="000000" w:themeColor="text1"/>
                        </w:rPr>
                      </w:pPr>
                      <w:r>
                        <w:rPr>
                          <w:b/>
                          <w:bCs/>
                          <w:color w:val="000000" w:themeColor="text1"/>
                        </w:rPr>
                        <w:t>Chargé Environnement</w:t>
                      </w:r>
                    </w:p>
                    <w:p w14:paraId="4E9D851A" w14:textId="77777777" w:rsidR="000C0B3F" w:rsidRPr="006A4902" w:rsidRDefault="000C0B3F" w:rsidP="000C0B3F">
                      <w:pPr>
                        <w:jc w:val="center"/>
                        <w:rPr>
                          <w:color w:val="000000" w:themeColor="text1"/>
                          <w:highlight w:val="yellow"/>
                        </w:rPr>
                      </w:pPr>
                      <w:r w:rsidRPr="006A4902">
                        <w:rPr>
                          <w:color w:val="000000" w:themeColor="text1"/>
                          <w:highlight w:val="yellow"/>
                        </w:rPr>
                        <w:t>Nom Prénom</w:t>
                      </w:r>
                    </w:p>
                    <w:p w14:paraId="0C081588" w14:textId="77777777" w:rsidR="000C0B3F" w:rsidRPr="0048467C" w:rsidRDefault="000C0B3F" w:rsidP="000C0B3F">
                      <w:pPr>
                        <w:jc w:val="center"/>
                        <w:rPr>
                          <w:color w:val="000000" w:themeColor="text1"/>
                        </w:rPr>
                      </w:pPr>
                      <w:r w:rsidRPr="006A4902">
                        <w:rPr>
                          <w:color w:val="000000" w:themeColor="text1"/>
                          <w:highlight w:val="yellow"/>
                        </w:rPr>
                        <w:t>Fonction</w:t>
                      </w:r>
                    </w:p>
                  </w:txbxContent>
                </v:textbox>
                <w10:wrap anchorx="margin"/>
              </v:roundrect>
            </w:pict>
          </mc:Fallback>
        </mc:AlternateContent>
      </w:r>
      <w:r w:rsidRPr="00445DF7">
        <w:rPr>
          <w:noProof/>
        </w:rPr>
        <mc:AlternateContent>
          <mc:Choice Requires="wps">
            <w:drawing>
              <wp:anchor distT="0" distB="0" distL="114300" distR="114300" simplePos="0" relativeHeight="251680769" behindDoc="0" locked="0" layoutInCell="1" allowOverlap="1" wp14:anchorId="79D823CA" wp14:editId="7E489490">
                <wp:simplePos x="0" y="0"/>
                <wp:positionH relativeFrom="column">
                  <wp:posOffset>3409950</wp:posOffset>
                </wp:positionH>
                <wp:positionV relativeFrom="paragraph">
                  <wp:posOffset>993140</wp:posOffset>
                </wp:positionV>
                <wp:extent cx="0" cy="719455"/>
                <wp:effectExtent l="0" t="0" r="38100" b="23495"/>
                <wp:wrapNone/>
                <wp:docPr id="1538136784" name="Connecteur droit 2"/>
                <wp:cNvGraphicFramePr/>
                <a:graphic xmlns:a="http://schemas.openxmlformats.org/drawingml/2006/main">
                  <a:graphicData uri="http://schemas.microsoft.com/office/word/2010/wordprocessingShape">
                    <wps:wsp>
                      <wps:cNvCnPr/>
                      <wps:spPr>
                        <a:xfrm>
                          <a:off x="0" y="0"/>
                          <a:ext cx="0" cy="719455"/>
                        </a:xfrm>
                        <a:prstGeom prst="line">
                          <a:avLst/>
                        </a:prstGeom>
                        <a:ln w="19050">
                          <a:solidFill>
                            <a:srgbClr val="00843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647E96" id="Connecteur droit 2" o:spid="_x0000_s1026" style="position:absolute;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5pt,78.2pt" to="268.5pt,1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" strokecolor="#008435" strokeweight="1.5pt"/>
            </w:pict>
          </mc:Fallback>
        </mc:AlternateContent>
      </w:r>
      <w:r w:rsidRPr="00445DF7">
        <w:rPr>
          <w:noProof/>
        </w:rPr>
        <mc:AlternateContent>
          <mc:Choice Requires="wps">
            <w:drawing>
              <wp:anchor distT="0" distB="0" distL="114300" distR="114300" simplePos="0" relativeHeight="251667457" behindDoc="0" locked="0" layoutInCell="1" allowOverlap="1" wp14:anchorId="7DD59299" wp14:editId="7B120B4D">
                <wp:simplePos x="0" y="0"/>
                <wp:positionH relativeFrom="margin">
                  <wp:posOffset>6350</wp:posOffset>
                </wp:positionH>
                <wp:positionV relativeFrom="paragraph">
                  <wp:posOffset>1717040</wp:posOffset>
                </wp:positionV>
                <wp:extent cx="5724525" cy="1257300"/>
                <wp:effectExtent l="0" t="0" r="28575" b="19050"/>
                <wp:wrapNone/>
                <wp:docPr id="1067382778" name="Rectangle : coins arrondis 1"/>
                <wp:cNvGraphicFramePr/>
                <a:graphic xmlns:a="http://schemas.openxmlformats.org/drawingml/2006/main">
                  <a:graphicData uri="http://schemas.microsoft.com/office/word/2010/wordprocessingShape">
                    <wps:wsp>
                      <wps:cNvSpPr/>
                      <wps:spPr>
                        <a:xfrm>
                          <a:off x="0" y="0"/>
                          <a:ext cx="5724525" cy="1257300"/>
                        </a:xfrm>
                        <a:prstGeom prst="roundRect">
                          <a:avLst/>
                        </a:prstGeom>
                        <a:solidFill>
                          <a:schemeClr val="bg1"/>
                        </a:solidFill>
                        <a:ln w="19050">
                          <a:solidFill>
                            <a:srgbClr val="008435"/>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C46643C" w14:textId="2E7D757D" w:rsidR="00760F04" w:rsidRPr="006A4902" w:rsidRDefault="00D56D52" w:rsidP="00760F04">
                            <w:pPr>
                              <w:spacing w:after="120"/>
                              <w:jc w:val="center"/>
                              <w:rPr>
                                <w:b/>
                                <w:bCs/>
                                <w:color w:val="000000" w:themeColor="text1"/>
                              </w:rPr>
                            </w:pPr>
                            <w:r>
                              <w:rPr>
                                <w:b/>
                                <w:bCs/>
                                <w:color w:val="000000" w:themeColor="text1"/>
                              </w:rPr>
                              <w:t>Autre</w:t>
                            </w:r>
                            <w:r w:rsidR="00393EA9">
                              <w:rPr>
                                <w:b/>
                                <w:bCs/>
                                <w:color w:val="000000" w:themeColor="text1"/>
                              </w:rPr>
                              <w:t>s</w:t>
                            </w:r>
                            <w:r>
                              <w:rPr>
                                <w:b/>
                                <w:bCs/>
                                <w:color w:val="000000" w:themeColor="text1"/>
                              </w:rPr>
                              <w:t xml:space="preserve"> personnel</w:t>
                            </w:r>
                            <w:r w:rsidR="00393EA9">
                              <w:rPr>
                                <w:b/>
                                <w:bCs/>
                                <w:color w:val="000000" w:themeColor="text1"/>
                              </w:rPr>
                              <w:t>s</w:t>
                            </w:r>
                            <w:r>
                              <w:rPr>
                                <w:b/>
                                <w:bCs/>
                                <w:color w:val="000000" w:themeColor="text1"/>
                              </w:rPr>
                              <w:t xml:space="preserve"> encadrant</w:t>
                            </w:r>
                            <w:r w:rsidR="00C03FB2">
                              <w:rPr>
                                <w:b/>
                                <w:bCs/>
                                <w:color w:val="000000" w:themeColor="text1"/>
                              </w:rPr>
                              <w:t>s</w:t>
                            </w:r>
                            <w:r>
                              <w:rPr>
                                <w:b/>
                                <w:bCs/>
                                <w:color w:val="000000" w:themeColor="text1"/>
                              </w:rPr>
                              <w:t xml:space="preserve"> de chantier</w:t>
                            </w:r>
                            <w:r w:rsidR="00EE6A57">
                              <w:rPr>
                                <w:b/>
                                <w:bCs/>
                                <w:color w:val="000000" w:themeColor="text1"/>
                              </w:rPr>
                              <w:t xml:space="preserve"> (</w:t>
                            </w:r>
                            <w:r w:rsidR="00D250FD">
                              <w:rPr>
                                <w:b/>
                                <w:bCs/>
                                <w:color w:val="000000" w:themeColor="text1"/>
                              </w:rPr>
                              <w:t xml:space="preserve">chef de chantier, </w:t>
                            </w:r>
                            <w:r w:rsidR="00601EF2">
                              <w:rPr>
                                <w:b/>
                                <w:bCs/>
                                <w:color w:val="000000" w:themeColor="text1"/>
                              </w:rPr>
                              <w:t>conducteur de travaux, etc.)</w:t>
                            </w:r>
                          </w:p>
                          <w:p w14:paraId="538007AB" w14:textId="51425220" w:rsidR="00760F04" w:rsidRPr="000F1500" w:rsidRDefault="00760F04" w:rsidP="00760F04">
                            <w:pPr>
                              <w:jc w:val="center"/>
                              <w:rPr>
                                <w:color w:val="000000" w:themeColor="text1"/>
                                <w:highlight w:val="yellow"/>
                              </w:rPr>
                            </w:pPr>
                            <w:r w:rsidRPr="000F1500">
                              <w:rPr>
                                <w:color w:val="000000" w:themeColor="text1"/>
                                <w:highlight w:val="yellow"/>
                              </w:rPr>
                              <w:t>Nom Prénom</w:t>
                            </w:r>
                            <w:r w:rsidR="009C7482" w:rsidRPr="000F1500">
                              <w:rPr>
                                <w:color w:val="000000" w:themeColor="text1"/>
                                <w:highlight w:val="yellow"/>
                              </w:rPr>
                              <w:tab/>
                            </w:r>
                            <w:r w:rsidR="009C7482" w:rsidRPr="000F1500">
                              <w:rPr>
                                <w:color w:val="000000" w:themeColor="text1"/>
                                <w:highlight w:val="yellow"/>
                              </w:rPr>
                              <w:tab/>
                            </w:r>
                            <w:r w:rsidR="009C7482" w:rsidRPr="000F1500">
                              <w:rPr>
                                <w:color w:val="000000" w:themeColor="text1"/>
                                <w:highlight w:val="yellow"/>
                              </w:rPr>
                              <w:tab/>
                              <w:t>Nom Prénom</w:t>
                            </w:r>
                            <w:r w:rsidR="009C7482" w:rsidRPr="000F1500">
                              <w:rPr>
                                <w:color w:val="000000" w:themeColor="text1"/>
                                <w:highlight w:val="yellow"/>
                              </w:rPr>
                              <w:tab/>
                            </w:r>
                            <w:r w:rsidR="009C7482" w:rsidRPr="000F1500">
                              <w:rPr>
                                <w:color w:val="000000" w:themeColor="text1"/>
                                <w:highlight w:val="yellow"/>
                              </w:rPr>
                              <w:tab/>
                            </w:r>
                            <w:r w:rsidR="009C7482" w:rsidRPr="000F1500">
                              <w:rPr>
                                <w:color w:val="000000" w:themeColor="text1"/>
                                <w:highlight w:val="yellow"/>
                              </w:rPr>
                              <w:tab/>
                              <w:t>Nom Prénom</w:t>
                            </w:r>
                          </w:p>
                          <w:p w14:paraId="71B31BF6" w14:textId="4E321ADC" w:rsidR="00760F04" w:rsidRDefault="000F1500" w:rsidP="000F1500">
                            <w:pPr>
                              <w:jc w:val="center"/>
                              <w:rPr>
                                <w:color w:val="000000" w:themeColor="text1"/>
                              </w:rPr>
                            </w:pPr>
                            <w:r w:rsidRPr="000F1500">
                              <w:rPr>
                                <w:color w:val="000000" w:themeColor="text1"/>
                                <w:highlight w:val="yellow"/>
                              </w:rPr>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p>
                          <w:p w14:paraId="66A45B74" w14:textId="77777777" w:rsidR="000F1500" w:rsidRDefault="000F1500" w:rsidP="000F1500">
                            <w:pPr>
                              <w:jc w:val="center"/>
                              <w:rPr>
                                <w:color w:val="000000" w:themeColor="text1"/>
                              </w:rPr>
                            </w:pPr>
                          </w:p>
                          <w:p w14:paraId="63A839C0" w14:textId="77777777" w:rsidR="000F1500" w:rsidRPr="000F1500" w:rsidRDefault="000F1500" w:rsidP="000F1500">
                            <w:pPr>
                              <w:jc w:val="center"/>
                              <w:rPr>
                                <w:color w:val="000000" w:themeColor="text1"/>
                                <w:highlight w:val="yellow"/>
                              </w:rPr>
                            </w:pPr>
                            <w:r w:rsidRPr="000F1500">
                              <w:rPr>
                                <w:color w:val="000000" w:themeColor="text1"/>
                                <w:highlight w:val="yellow"/>
                              </w:rPr>
                              <w:t>Nom Prénom</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Nom Prénom</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Nom Prénom</w:t>
                            </w:r>
                          </w:p>
                          <w:p w14:paraId="55A67A2D" w14:textId="01730DF2" w:rsidR="000F1500" w:rsidRPr="0048467C" w:rsidRDefault="000F1500" w:rsidP="000F1500">
                            <w:pPr>
                              <w:jc w:val="center"/>
                              <w:rPr>
                                <w:color w:val="000000" w:themeColor="text1"/>
                              </w:rPr>
                            </w:pPr>
                            <w:r w:rsidRPr="000F1500">
                              <w:rPr>
                                <w:color w:val="000000" w:themeColor="text1"/>
                                <w:highlight w:val="yellow"/>
                              </w:rPr>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D59299" id="_x0000_s1041" style="position:absolute;left:0;text-align:left;margin-left:.5pt;margin-top:135.2pt;width:450.75pt;height:99pt;z-index:25166745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" fillcolor="white [3212]" strokecolor="#008435" strokeweight="1.5pt">
                <v:textbox>
                  <w:txbxContent>
                    <w:p w14:paraId="1C46643C" w14:textId="2E7D757D" w:rsidR="00760F04" w:rsidRPr="006A4902" w:rsidRDefault="00D56D52" w:rsidP="00760F04">
                      <w:pPr>
                        <w:spacing w:after="120"/>
                        <w:jc w:val="center"/>
                        <w:rPr>
                          <w:b/>
                          <w:bCs/>
                          <w:color w:val="000000" w:themeColor="text1"/>
                        </w:rPr>
                      </w:pPr>
                      <w:r>
                        <w:rPr>
                          <w:b/>
                          <w:bCs/>
                          <w:color w:val="000000" w:themeColor="text1"/>
                        </w:rPr>
                        <w:t>Autre</w:t>
                      </w:r>
                      <w:r w:rsidR="00393EA9">
                        <w:rPr>
                          <w:b/>
                          <w:bCs/>
                          <w:color w:val="000000" w:themeColor="text1"/>
                        </w:rPr>
                        <w:t>s</w:t>
                      </w:r>
                      <w:r>
                        <w:rPr>
                          <w:b/>
                          <w:bCs/>
                          <w:color w:val="000000" w:themeColor="text1"/>
                        </w:rPr>
                        <w:t xml:space="preserve"> personnel</w:t>
                      </w:r>
                      <w:r w:rsidR="00393EA9">
                        <w:rPr>
                          <w:b/>
                          <w:bCs/>
                          <w:color w:val="000000" w:themeColor="text1"/>
                        </w:rPr>
                        <w:t>s</w:t>
                      </w:r>
                      <w:r>
                        <w:rPr>
                          <w:b/>
                          <w:bCs/>
                          <w:color w:val="000000" w:themeColor="text1"/>
                        </w:rPr>
                        <w:t xml:space="preserve"> encadrant</w:t>
                      </w:r>
                      <w:r w:rsidR="00C03FB2">
                        <w:rPr>
                          <w:b/>
                          <w:bCs/>
                          <w:color w:val="000000" w:themeColor="text1"/>
                        </w:rPr>
                        <w:t>s</w:t>
                      </w:r>
                      <w:r>
                        <w:rPr>
                          <w:b/>
                          <w:bCs/>
                          <w:color w:val="000000" w:themeColor="text1"/>
                        </w:rPr>
                        <w:t xml:space="preserve"> de chantier</w:t>
                      </w:r>
                      <w:r w:rsidR="00EE6A57">
                        <w:rPr>
                          <w:b/>
                          <w:bCs/>
                          <w:color w:val="000000" w:themeColor="text1"/>
                        </w:rPr>
                        <w:t xml:space="preserve"> (</w:t>
                      </w:r>
                      <w:r w:rsidR="00D250FD">
                        <w:rPr>
                          <w:b/>
                          <w:bCs/>
                          <w:color w:val="000000" w:themeColor="text1"/>
                        </w:rPr>
                        <w:t xml:space="preserve">chef de chantier, </w:t>
                      </w:r>
                      <w:r w:rsidR="00601EF2">
                        <w:rPr>
                          <w:b/>
                          <w:bCs/>
                          <w:color w:val="000000" w:themeColor="text1"/>
                        </w:rPr>
                        <w:t>conducteur de travaux, etc.)</w:t>
                      </w:r>
                    </w:p>
                    <w:p w14:paraId="538007AB" w14:textId="51425220" w:rsidR="00760F04" w:rsidRPr="000F1500" w:rsidRDefault="00760F04" w:rsidP="00760F04">
                      <w:pPr>
                        <w:jc w:val="center"/>
                        <w:rPr>
                          <w:color w:val="000000" w:themeColor="text1"/>
                          <w:highlight w:val="yellow"/>
                        </w:rPr>
                      </w:pPr>
                      <w:r w:rsidRPr="000F1500">
                        <w:rPr>
                          <w:color w:val="000000" w:themeColor="text1"/>
                          <w:highlight w:val="yellow"/>
                        </w:rPr>
                        <w:t>Nom Prénom</w:t>
                      </w:r>
                      <w:r w:rsidR="009C7482" w:rsidRPr="000F1500">
                        <w:rPr>
                          <w:color w:val="000000" w:themeColor="text1"/>
                          <w:highlight w:val="yellow"/>
                        </w:rPr>
                        <w:tab/>
                      </w:r>
                      <w:r w:rsidR="009C7482" w:rsidRPr="000F1500">
                        <w:rPr>
                          <w:color w:val="000000" w:themeColor="text1"/>
                          <w:highlight w:val="yellow"/>
                        </w:rPr>
                        <w:tab/>
                      </w:r>
                      <w:r w:rsidR="009C7482" w:rsidRPr="000F1500">
                        <w:rPr>
                          <w:color w:val="000000" w:themeColor="text1"/>
                          <w:highlight w:val="yellow"/>
                        </w:rPr>
                        <w:tab/>
                        <w:t>Nom Prénom</w:t>
                      </w:r>
                      <w:r w:rsidR="009C7482" w:rsidRPr="000F1500">
                        <w:rPr>
                          <w:color w:val="000000" w:themeColor="text1"/>
                          <w:highlight w:val="yellow"/>
                        </w:rPr>
                        <w:tab/>
                      </w:r>
                      <w:r w:rsidR="009C7482" w:rsidRPr="000F1500">
                        <w:rPr>
                          <w:color w:val="000000" w:themeColor="text1"/>
                          <w:highlight w:val="yellow"/>
                        </w:rPr>
                        <w:tab/>
                      </w:r>
                      <w:r w:rsidR="009C7482" w:rsidRPr="000F1500">
                        <w:rPr>
                          <w:color w:val="000000" w:themeColor="text1"/>
                          <w:highlight w:val="yellow"/>
                        </w:rPr>
                        <w:tab/>
                        <w:t>Nom Prénom</w:t>
                      </w:r>
                    </w:p>
                    <w:p w14:paraId="71B31BF6" w14:textId="4E321ADC" w:rsidR="00760F04" w:rsidRDefault="000F1500" w:rsidP="000F1500">
                      <w:pPr>
                        <w:jc w:val="center"/>
                        <w:rPr>
                          <w:color w:val="000000" w:themeColor="text1"/>
                        </w:rPr>
                      </w:pPr>
                      <w:r w:rsidRPr="000F1500">
                        <w:rPr>
                          <w:color w:val="000000" w:themeColor="text1"/>
                          <w:highlight w:val="yellow"/>
                        </w:rPr>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p>
                    <w:p w14:paraId="66A45B74" w14:textId="77777777" w:rsidR="000F1500" w:rsidRDefault="000F1500" w:rsidP="000F1500">
                      <w:pPr>
                        <w:jc w:val="center"/>
                        <w:rPr>
                          <w:color w:val="000000" w:themeColor="text1"/>
                        </w:rPr>
                      </w:pPr>
                    </w:p>
                    <w:p w14:paraId="63A839C0" w14:textId="77777777" w:rsidR="000F1500" w:rsidRPr="000F1500" w:rsidRDefault="000F1500" w:rsidP="000F1500">
                      <w:pPr>
                        <w:jc w:val="center"/>
                        <w:rPr>
                          <w:color w:val="000000" w:themeColor="text1"/>
                          <w:highlight w:val="yellow"/>
                        </w:rPr>
                      </w:pPr>
                      <w:r w:rsidRPr="000F1500">
                        <w:rPr>
                          <w:color w:val="000000" w:themeColor="text1"/>
                          <w:highlight w:val="yellow"/>
                        </w:rPr>
                        <w:t>Nom Prénom</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Nom Prénom</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Nom Prénom</w:t>
                      </w:r>
                    </w:p>
                    <w:p w14:paraId="55A67A2D" w14:textId="01730DF2" w:rsidR="000F1500" w:rsidRPr="0048467C" w:rsidRDefault="000F1500" w:rsidP="000F1500">
                      <w:pPr>
                        <w:jc w:val="center"/>
                        <w:rPr>
                          <w:color w:val="000000" w:themeColor="text1"/>
                        </w:rPr>
                      </w:pPr>
                      <w:r w:rsidRPr="000F1500">
                        <w:rPr>
                          <w:color w:val="000000" w:themeColor="text1"/>
                          <w:highlight w:val="yellow"/>
                        </w:rPr>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r w:rsidRPr="000F1500">
                        <w:rPr>
                          <w:color w:val="000000" w:themeColor="text1"/>
                          <w:highlight w:val="yellow"/>
                        </w:rPr>
                        <w:tab/>
                      </w:r>
                      <w:r w:rsidRPr="000F1500">
                        <w:rPr>
                          <w:color w:val="000000" w:themeColor="text1"/>
                          <w:highlight w:val="yellow"/>
                        </w:rPr>
                        <w:tab/>
                      </w:r>
                      <w:r w:rsidRPr="000F1500">
                        <w:rPr>
                          <w:color w:val="000000" w:themeColor="text1"/>
                          <w:highlight w:val="yellow"/>
                        </w:rPr>
                        <w:tab/>
                        <w:t>Fonction</w:t>
                      </w:r>
                    </w:p>
                  </w:txbxContent>
                </v:textbox>
                <w10:wrap anchorx="margin"/>
              </v:roundrect>
            </w:pict>
          </mc:Fallback>
        </mc:AlternateContent>
      </w:r>
    </w:p>
    <w:p w14:paraId="34E40E86" w14:textId="77777777" w:rsidR="00D054AC" w:rsidRPr="00445DF7" w:rsidRDefault="00D054AC" w:rsidP="00D054AC"/>
    <w:p w14:paraId="30E732F4" w14:textId="77777777" w:rsidR="00D054AC" w:rsidRPr="00445DF7" w:rsidRDefault="00D054AC" w:rsidP="00D054AC"/>
    <w:p w14:paraId="35FCBBD2" w14:textId="77777777" w:rsidR="00D054AC" w:rsidRPr="00445DF7" w:rsidRDefault="00D054AC" w:rsidP="00D054AC"/>
    <w:p w14:paraId="0C3FE763" w14:textId="77777777" w:rsidR="00D054AC" w:rsidRPr="00445DF7" w:rsidRDefault="00D054AC" w:rsidP="00D054AC"/>
    <w:p w14:paraId="3278FEB4" w14:textId="77777777" w:rsidR="00D054AC" w:rsidRPr="00445DF7" w:rsidRDefault="00D054AC" w:rsidP="00D054AC"/>
    <w:p w14:paraId="54FAE56B" w14:textId="77777777" w:rsidR="00D054AC" w:rsidRPr="00445DF7" w:rsidRDefault="00D054AC" w:rsidP="00D054AC"/>
    <w:p w14:paraId="10F5941D" w14:textId="77777777" w:rsidR="00D054AC" w:rsidRPr="00445DF7" w:rsidRDefault="00D054AC" w:rsidP="00D054AC"/>
    <w:p w14:paraId="06353112" w14:textId="77777777" w:rsidR="00D054AC" w:rsidRPr="00445DF7" w:rsidRDefault="00D054AC" w:rsidP="00D054AC"/>
    <w:p w14:paraId="6EAE1B9F" w14:textId="77777777" w:rsidR="00D054AC" w:rsidRPr="00445DF7" w:rsidRDefault="00D054AC" w:rsidP="00D054AC"/>
    <w:p w14:paraId="007BDE0A" w14:textId="77777777" w:rsidR="00D054AC" w:rsidRPr="00445DF7" w:rsidRDefault="00D054AC" w:rsidP="00D054AC"/>
    <w:p w14:paraId="000A0353" w14:textId="77777777" w:rsidR="00D054AC" w:rsidRPr="00445DF7" w:rsidRDefault="00D054AC" w:rsidP="00D054AC"/>
    <w:p w14:paraId="577C34DF" w14:textId="77777777" w:rsidR="00D054AC" w:rsidRPr="00445DF7" w:rsidRDefault="00D054AC" w:rsidP="00D054AC"/>
    <w:p w14:paraId="0A7C980F" w14:textId="77777777" w:rsidR="00D054AC" w:rsidRPr="00445DF7" w:rsidRDefault="00D054AC" w:rsidP="00D054AC"/>
    <w:p w14:paraId="478FD807" w14:textId="77777777" w:rsidR="00D054AC" w:rsidRPr="00445DF7" w:rsidRDefault="00D054AC" w:rsidP="00D054AC"/>
    <w:p w14:paraId="0ADF99D4" w14:textId="77777777" w:rsidR="00D054AC" w:rsidRPr="00445DF7" w:rsidRDefault="00D054AC" w:rsidP="00D054AC"/>
    <w:p w14:paraId="5792F858" w14:textId="77777777" w:rsidR="00D054AC" w:rsidRPr="00445DF7" w:rsidRDefault="00D054AC" w:rsidP="00D054AC"/>
    <w:p w14:paraId="1BB61C69" w14:textId="77777777" w:rsidR="00D054AC" w:rsidRPr="00445DF7" w:rsidRDefault="00D054AC" w:rsidP="00D054AC"/>
    <w:p w14:paraId="460DEF43" w14:textId="77777777" w:rsidR="00D054AC" w:rsidRPr="00445DF7" w:rsidRDefault="00D054AC" w:rsidP="00D054AC"/>
    <w:p w14:paraId="71DA05D0" w14:textId="77777777" w:rsidR="00D054AC" w:rsidRPr="00445DF7" w:rsidRDefault="00D054AC" w:rsidP="00D054AC"/>
    <w:p w14:paraId="1D3D3F8A" w14:textId="77777777" w:rsidR="00D054AC" w:rsidRPr="00445DF7" w:rsidRDefault="00D054AC" w:rsidP="00D054AC"/>
    <w:p w14:paraId="7C531CEF" w14:textId="77777777" w:rsidR="00E20DE5" w:rsidRPr="00445DF7" w:rsidRDefault="00E20DE5" w:rsidP="00D054AC"/>
    <w:p w14:paraId="731EC92E" w14:textId="77777777" w:rsidR="00E20DE5" w:rsidRPr="00445DF7" w:rsidRDefault="00E20DE5" w:rsidP="00D054AC">
      <w:pPr>
        <w:sectPr w:rsidR="00E20DE5" w:rsidRPr="00445DF7" w:rsidSect="00FD4A2F">
          <w:pgSz w:w="11906" w:h="16838" w:code="9"/>
          <w:pgMar w:top="970" w:right="1418" w:bottom="851" w:left="1418" w:header="397" w:footer="227" w:gutter="0"/>
          <w:cols w:space="708"/>
          <w:docGrid w:linePitch="360"/>
        </w:sectPr>
      </w:pPr>
    </w:p>
    <w:p w14:paraId="27FA6CDE" w14:textId="6A1EF159" w:rsidR="00BE5E47" w:rsidRPr="00445DF7" w:rsidRDefault="00BE5E47" w:rsidP="003353AE">
      <w:pPr>
        <w:pStyle w:val="Titre2"/>
        <w:spacing w:before="240"/>
        <w:ind w:left="578" w:hanging="578"/>
      </w:pPr>
      <w:bookmarkStart w:id="5" w:name="_Toc200527071"/>
      <w:r w:rsidRPr="00445DF7">
        <w:lastRenderedPageBreak/>
        <w:t>Moyens humains</w:t>
      </w:r>
      <w:bookmarkEnd w:id="5"/>
    </w:p>
    <w:p w14:paraId="1A187144" w14:textId="7AF2EED8" w:rsidR="00D054AC" w:rsidRPr="00445DF7" w:rsidRDefault="00AF5A7D" w:rsidP="00BE5E47">
      <w:pPr>
        <w:pStyle w:val="Titre3"/>
      </w:pPr>
      <w:r>
        <w:t>Chargé Environnement</w:t>
      </w:r>
    </w:p>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78"/>
        <w:gridCol w:w="5376"/>
      </w:tblGrid>
      <w:tr w:rsidR="001218CE" w:rsidRPr="00445DF7" w14:paraId="1D2B325E" w14:textId="77777777" w:rsidTr="001218CE">
        <w:tc>
          <w:tcPr>
            <w:tcW w:w="2031" w:type="pct"/>
            <w:tcBorders>
              <w:top w:val="single" w:sz="4" w:space="0" w:color="auto"/>
            </w:tcBorders>
            <w:shd w:val="clear" w:color="auto" w:fill="008435"/>
          </w:tcPr>
          <w:p w14:paraId="5F2CB8BF" w14:textId="64C2EC80" w:rsidR="001218CE" w:rsidRPr="001218CE" w:rsidRDefault="001218CE" w:rsidP="003E4B7C">
            <w:pPr>
              <w:spacing w:before="60" w:after="60"/>
              <w:jc w:val="center"/>
              <w:rPr>
                <w:b/>
                <w:bCs/>
                <w:color w:val="FFFFFF" w:themeColor="background1"/>
                <w:sz w:val="20"/>
                <w:szCs w:val="20"/>
              </w:rPr>
            </w:pPr>
            <w:r w:rsidRPr="001218CE">
              <w:rPr>
                <w:b/>
                <w:bCs/>
                <w:color w:val="FFFFFF" w:themeColor="background1"/>
                <w:sz w:val="20"/>
                <w:szCs w:val="20"/>
              </w:rPr>
              <w:t>Nom Prénom</w:t>
            </w:r>
          </w:p>
        </w:tc>
        <w:tc>
          <w:tcPr>
            <w:tcW w:w="2969" w:type="pct"/>
          </w:tcPr>
          <w:p w14:paraId="51B85831" w14:textId="1167D9FF" w:rsidR="001218CE" w:rsidRPr="00445DF7" w:rsidRDefault="001218CE" w:rsidP="003E4B7C">
            <w:pPr>
              <w:spacing w:before="60" w:after="60"/>
              <w:jc w:val="center"/>
              <w:rPr>
                <w:sz w:val="20"/>
                <w:szCs w:val="20"/>
              </w:rPr>
            </w:pPr>
          </w:p>
        </w:tc>
      </w:tr>
      <w:tr w:rsidR="001218CE" w:rsidRPr="00445DF7" w14:paraId="446DFF46" w14:textId="77777777" w:rsidTr="001218CE">
        <w:tc>
          <w:tcPr>
            <w:tcW w:w="2031" w:type="pct"/>
            <w:shd w:val="clear" w:color="auto" w:fill="008435"/>
          </w:tcPr>
          <w:p w14:paraId="1D380E00" w14:textId="024AE196" w:rsidR="001218CE" w:rsidRPr="001218CE" w:rsidRDefault="001218CE" w:rsidP="003E4B7C">
            <w:pPr>
              <w:spacing w:before="60" w:after="60"/>
              <w:jc w:val="center"/>
              <w:rPr>
                <w:b/>
                <w:bCs/>
                <w:color w:val="FFFFFF" w:themeColor="background1"/>
                <w:sz w:val="20"/>
                <w:szCs w:val="20"/>
              </w:rPr>
            </w:pPr>
            <w:r w:rsidRPr="001218CE">
              <w:rPr>
                <w:b/>
                <w:bCs/>
                <w:color w:val="FFFFFF" w:themeColor="background1"/>
                <w:sz w:val="20"/>
                <w:szCs w:val="20"/>
              </w:rPr>
              <w:t>Expérience</w:t>
            </w:r>
          </w:p>
        </w:tc>
        <w:tc>
          <w:tcPr>
            <w:tcW w:w="2969" w:type="pct"/>
          </w:tcPr>
          <w:p w14:paraId="0A7DE547" w14:textId="5822C302" w:rsidR="001218CE" w:rsidRPr="00445DF7" w:rsidRDefault="001218CE" w:rsidP="003E4B7C">
            <w:pPr>
              <w:spacing w:before="60" w:after="60"/>
              <w:jc w:val="center"/>
              <w:rPr>
                <w:sz w:val="20"/>
                <w:szCs w:val="20"/>
              </w:rPr>
            </w:pPr>
          </w:p>
        </w:tc>
      </w:tr>
      <w:tr w:rsidR="001218CE" w:rsidRPr="00445DF7" w14:paraId="3168794F" w14:textId="77777777" w:rsidTr="001218CE">
        <w:tc>
          <w:tcPr>
            <w:tcW w:w="2031" w:type="pct"/>
            <w:shd w:val="clear" w:color="auto" w:fill="008435"/>
          </w:tcPr>
          <w:p w14:paraId="4AE6E91C" w14:textId="67F2A44B" w:rsidR="001218CE" w:rsidRPr="001218CE" w:rsidRDefault="001218CE" w:rsidP="003E4B7C">
            <w:pPr>
              <w:spacing w:before="60" w:after="60"/>
              <w:jc w:val="center"/>
              <w:rPr>
                <w:b/>
                <w:bCs/>
                <w:color w:val="FFFFFF" w:themeColor="background1"/>
                <w:sz w:val="20"/>
                <w:szCs w:val="20"/>
              </w:rPr>
            </w:pPr>
            <w:r w:rsidRPr="001218CE">
              <w:rPr>
                <w:b/>
                <w:bCs/>
                <w:color w:val="FFFFFF" w:themeColor="background1"/>
                <w:sz w:val="20"/>
                <w:szCs w:val="20"/>
              </w:rPr>
              <w:t>Durée de mobilisation (mois)</w:t>
            </w:r>
          </w:p>
        </w:tc>
        <w:tc>
          <w:tcPr>
            <w:tcW w:w="2969" w:type="pct"/>
          </w:tcPr>
          <w:p w14:paraId="1789B85B" w14:textId="48A0067B" w:rsidR="001218CE" w:rsidRPr="00445DF7" w:rsidRDefault="001218CE" w:rsidP="003E4B7C">
            <w:pPr>
              <w:spacing w:before="60" w:after="60"/>
              <w:jc w:val="center"/>
              <w:rPr>
                <w:sz w:val="20"/>
                <w:szCs w:val="20"/>
              </w:rPr>
            </w:pPr>
          </w:p>
        </w:tc>
      </w:tr>
      <w:tr w:rsidR="001218CE" w:rsidRPr="00445DF7" w14:paraId="7795B089" w14:textId="77777777" w:rsidTr="001218CE">
        <w:tc>
          <w:tcPr>
            <w:tcW w:w="2031" w:type="pct"/>
            <w:shd w:val="clear" w:color="auto" w:fill="008435"/>
          </w:tcPr>
          <w:p w14:paraId="1002A59E" w14:textId="2FA88F0D" w:rsidR="001218CE" w:rsidRPr="001218CE" w:rsidRDefault="001218CE" w:rsidP="003E4B7C">
            <w:pPr>
              <w:spacing w:before="60" w:after="60"/>
              <w:jc w:val="center"/>
              <w:rPr>
                <w:b/>
                <w:bCs/>
                <w:color w:val="FFFFFF" w:themeColor="background1"/>
                <w:sz w:val="20"/>
                <w:szCs w:val="20"/>
              </w:rPr>
            </w:pPr>
            <w:r w:rsidRPr="001218CE">
              <w:rPr>
                <w:b/>
                <w:bCs/>
                <w:color w:val="FFFFFF" w:themeColor="background1"/>
                <w:sz w:val="20"/>
                <w:szCs w:val="20"/>
              </w:rPr>
              <w:t>Temps de présence sur chantier (%)</w:t>
            </w:r>
          </w:p>
        </w:tc>
        <w:tc>
          <w:tcPr>
            <w:tcW w:w="2969" w:type="pct"/>
          </w:tcPr>
          <w:p w14:paraId="509850AD" w14:textId="3E2585F5" w:rsidR="001218CE" w:rsidRPr="00445DF7" w:rsidRDefault="001218CE" w:rsidP="003E4B7C">
            <w:pPr>
              <w:spacing w:before="60" w:after="60"/>
              <w:jc w:val="center"/>
              <w:rPr>
                <w:sz w:val="20"/>
                <w:szCs w:val="20"/>
              </w:rPr>
            </w:pPr>
          </w:p>
        </w:tc>
      </w:tr>
      <w:tr w:rsidR="001218CE" w:rsidRPr="00445DF7" w14:paraId="1C4F73E8" w14:textId="77777777" w:rsidTr="001218CE">
        <w:tc>
          <w:tcPr>
            <w:tcW w:w="2031" w:type="pct"/>
            <w:shd w:val="clear" w:color="auto" w:fill="008435"/>
          </w:tcPr>
          <w:p w14:paraId="44A27CC4" w14:textId="69687E17" w:rsidR="001218CE" w:rsidRPr="001218CE" w:rsidRDefault="001218CE" w:rsidP="003E4B7C">
            <w:pPr>
              <w:spacing w:before="60" w:after="60"/>
              <w:jc w:val="center"/>
              <w:rPr>
                <w:b/>
                <w:bCs/>
                <w:color w:val="FFFFFF" w:themeColor="background1"/>
                <w:sz w:val="20"/>
                <w:szCs w:val="20"/>
              </w:rPr>
            </w:pPr>
            <w:r w:rsidRPr="001218CE">
              <w:rPr>
                <w:b/>
                <w:bCs/>
                <w:color w:val="FFFFFF" w:themeColor="background1"/>
                <w:sz w:val="20"/>
                <w:szCs w:val="20"/>
              </w:rPr>
              <w:t>Affectation aux tâches environnementales (%)</w:t>
            </w:r>
          </w:p>
        </w:tc>
        <w:tc>
          <w:tcPr>
            <w:tcW w:w="2969" w:type="pct"/>
          </w:tcPr>
          <w:p w14:paraId="289954EE" w14:textId="4090E9B6" w:rsidR="001218CE" w:rsidRPr="00445DF7" w:rsidRDefault="001218CE" w:rsidP="003E4B7C">
            <w:pPr>
              <w:spacing w:before="60" w:after="60"/>
              <w:jc w:val="center"/>
              <w:rPr>
                <w:sz w:val="20"/>
                <w:szCs w:val="20"/>
              </w:rPr>
            </w:pPr>
          </w:p>
        </w:tc>
      </w:tr>
    </w:tbl>
    <w:p w14:paraId="4C47661D" w14:textId="151DD8B7" w:rsidR="001E3B76" w:rsidRDefault="001E3B76" w:rsidP="00C41080">
      <w:pPr>
        <w:rPr>
          <w:i/>
          <w:iCs/>
        </w:rPr>
      </w:pPr>
      <w:r w:rsidRPr="00445DF7">
        <w:rPr>
          <w:i/>
          <w:iCs/>
          <w:highlight w:val="yellow"/>
        </w:rPr>
        <w:t>Joindre le</w:t>
      </w:r>
      <w:r w:rsidR="002B6B3B" w:rsidRPr="00445DF7">
        <w:rPr>
          <w:i/>
          <w:iCs/>
          <w:highlight w:val="yellow"/>
        </w:rPr>
        <w:t xml:space="preserve"> CV d</w:t>
      </w:r>
      <w:r w:rsidR="00256FE0">
        <w:rPr>
          <w:i/>
          <w:iCs/>
          <w:highlight w:val="yellow"/>
        </w:rPr>
        <w:t>étaillé de la personne désignée</w:t>
      </w:r>
      <w:r w:rsidR="00F06535">
        <w:rPr>
          <w:i/>
          <w:iCs/>
        </w:rPr>
        <w:t>.</w:t>
      </w:r>
    </w:p>
    <w:p w14:paraId="311A7120" w14:textId="77777777" w:rsidR="00F06535" w:rsidRDefault="00F06535" w:rsidP="00C41080">
      <w:pPr>
        <w:rPr>
          <w:i/>
          <w:iCs/>
        </w:rPr>
      </w:pPr>
    </w:p>
    <w:p w14:paraId="7221064B" w14:textId="35BD5D9C" w:rsidR="00F06535" w:rsidRDefault="00F06535" w:rsidP="00C41080">
      <w:r>
        <w:t>Les missions du Chargé Environnement sur ce chantier sont :</w:t>
      </w:r>
    </w:p>
    <w:p w14:paraId="545CE858" w14:textId="77777777" w:rsidR="00F06535" w:rsidRPr="00445DF7" w:rsidRDefault="00F06535" w:rsidP="00F06535">
      <w:pPr>
        <w:pStyle w:val="Paragraphedeliste"/>
        <w:numPr>
          <w:ilvl w:val="0"/>
          <w:numId w:val="41"/>
        </w:numPr>
        <w:rPr>
          <w:highlight w:val="yellow"/>
        </w:rPr>
      </w:pPr>
      <w:r w:rsidRPr="00445DF7">
        <w:rPr>
          <w:highlight w:val="yellow"/>
        </w:rPr>
        <w:t>à compléter,</w:t>
      </w:r>
    </w:p>
    <w:p w14:paraId="5E4D3E53" w14:textId="257A8C52" w:rsidR="00F06535" w:rsidRPr="00F06535" w:rsidRDefault="00F06535" w:rsidP="00C41080">
      <w:pPr>
        <w:pStyle w:val="Paragraphedeliste"/>
        <w:numPr>
          <w:ilvl w:val="0"/>
          <w:numId w:val="41"/>
        </w:numPr>
        <w:rPr>
          <w:highlight w:val="yellow"/>
        </w:rPr>
      </w:pPr>
      <w:r w:rsidRPr="00445DF7">
        <w:rPr>
          <w:highlight w:val="yellow"/>
        </w:rPr>
        <w:t>…</w:t>
      </w:r>
    </w:p>
    <w:p w14:paraId="7B49621A" w14:textId="7DD27085" w:rsidR="00206E70" w:rsidRPr="00445DF7" w:rsidRDefault="00206E70" w:rsidP="00BE5E47">
      <w:pPr>
        <w:pStyle w:val="Titre3"/>
      </w:pPr>
      <w:r w:rsidRPr="00445DF7">
        <w:t xml:space="preserve">Cellule </w:t>
      </w:r>
      <w:r w:rsidR="00434DCF" w:rsidRPr="00445DF7">
        <w:t xml:space="preserve">Environnementale </w:t>
      </w:r>
      <w:r w:rsidRPr="00445DF7">
        <w:t>d’appui</w:t>
      </w:r>
    </w:p>
    <w:p w14:paraId="7A631833" w14:textId="66AB812E" w:rsidR="006C5449" w:rsidRPr="00445DF7" w:rsidRDefault="006C5449" w:rsidP="006C5449">
      <w:r w:rsidRPr="00445DF7">
        <w:t xml:space="preserve">La Cellule Environnementale </w:t>
      </w:r>
      <w:r w:rsidR="00DE27B5" w:rsidRPr="00445DF7">
        <w:t xml:space="preserve">de chantier </w:t>
      </w:r>
      <w:r w:rsidRPr="00445DF7">
        <w:t>pourra s’appuyer</w:t>
      </w:r>
      <w:r w:rsidR="005A00AE" w:rsidRPr="00445DF7">
        <w:t xml:space="preserve"> sur </w:t>
      </w:r>
      <w:r w:rsidR="005A00AE" w:rsidRPr="00445DF7">
        <w:rPr>
          <w:i/>
          <w:iCs/>
          <w:highlight w:val="yellow"/>
        </w:rPr>
        <w:t>Désignation</w:t>
      </w:r>
      <w:r w:rsidR="00DE27B5" w:rsidRPr="00445DF7">
        <w:t xml:space="preserve">, qui fera office de Cellule Environnementale d’appui </w:t>
      </w:r>
      <w:r w:rsidR="005A00AE" w:rsidRPr="00445DF7">
        <w:t>pendant toute la durée du chantier. Cette cellule d’appui sera composée de :</w:t>
      </w:r>
    </w:p>
    <w:p w14:paraId="0B3A292E" w14:textId="77777777" w:rsidR="005A00AE" w:rsidRPr="00445DF7" w:rsidRDefault="005A00AE" w:rsidP="006C5449"/>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410"/>
        <w:gridCol w:w="2548"/>
        <w:gridCol w:w="2548"/>
        <w:gridCol w:w="2548"/>
      </w:tblGrid>
      <w:tr w:rsidR="00842279" w:rsidRPr="00445DF7" w14:paraId="2BF3EB8E" w14:textId="77777777" w:rsidTr="00DE27B5">
        <w:tc>
          <w:tcPr>
            <w:tcW w:w="779" w:type="pct"/>
            <w:shd w:val="clear" w:color="auto" w:fill="008435"/>
          </w:tcPr>
          <w:p w14:paraId="1A56A887" w14:textId="77777777" w:rsidR="00842279" w:rsidRPr="00445DF7" w:rsidRDefault="00842279" w:rsidP="004E5573">
            <w:pPr>
              <w:pStyle w:val="En-ttetableau"/>
              <w:jc w:val="center"/>
              <w:rPr>
                <w:rFonts w:ascii="Arial" w:hAnsi="Arial"/>
                <w:sz w:val="20"/>
              </w:rPr>
            </w:pPr>
          </w:p>
        </w:tc>
        <w:tc>
          <w:tcPr>
            <w:tcW w:w="1407" w:type="pct"/>
            <w:shd w:val="clear" w:color="auto" w:fill="008435"/>
          </w:tcPr>
          <w:p w14:paraId="098BF1E0" w14:textId="2945F9D2" w:rsidR="00842279" w:rsidRPr="00445DF7" w:rsidRDefault="00842279" w:rsidP="004E5573">
            <w:pPr>
              <w:pStyle w:val="En-ttetableau"/>
              <w:jc w:val="center"/>
              <w:rPr>
                <w:rFonts w:ascii="Arial" w:hAnsi="Arial"/>
                <w:sz w:val="20"/>
              </w:rPr>
            </w:pPr>
            <w:r w:rsidRPr="00445DF7">
              <w:rPr>
                <w:rFonts w:ascii="Arial" w:hAnsi="Arial"/>
                <w:sz w:val="20"/>
              </w:rPr>
              <w:t>Nom Prénom</w:t>
            </w:r>
          </w:p>
        </w:tc>
        <w:tc>
          <w:tcPr>
            <w:tcW w:w="1407" w:type="pct"/>
            <w:shd w:val="clear" w:color="auto" w:fill="008435"/>
          </w:tcPr>
          <w:p w14:paraId="58CAE601" w14:textId="272905D4" w:rsidR="00842279" w:rsidRPr="00445DF7" w:rsidRDefault="00842279" w:rsidP="004E5573">
            <w:pPr>
              <w:pStyle w:val="En-ttetableau"/>
              <w:jc w:val="center"/>
              <w:rPr>
                <w:rFonts w:ascii="Arial" w:hAnsi="Arial"/>
                <w:sz w:val="20"/>
              </w:rPr>
            </w:pPr>
            <w:r w:rsidRPr="00445DF7">
              <w:rPr>
                <w:rFonts w:ascii="Arial" w:hAnsi="Arial"/>
                <w:sz w:val="20"/>
              </w:rPr>
              <w:t>Fonction</w:t>
            </w:r>
          </w:p>
        </w:tc>
        <w:tc>
          <w:tcPr>
            <w:tcW w:w="1407" w:type="pct"/>
            <w:shd w:val="clear" w:color="auto" w:fill="008435"/>
          </w:tcPr>
          <w:p w14:paraId="7AE6A713" w14:textId="46D081D4" w:rsidR="00842279" w:rsidRPr="00445DF7" w:rsidRDefault="00842279" w:rsidP="004E5573">
            <w:pPr>
              <w:pStyle w:val="En-ttetableau"/>
              <w:jc w:val="center"/>
              <w:rPr>
                <w:rFonts w:ascii="Arial" w:hAnsi="Arial"/>
                <w:sz w:val="20"/>
              </w:rPr>
            </w:pPr>
            <w:r w:rsidRPr="00445DF7">
              <w:rPr>
                <w:rFonts w:ascii="Arial" w:hAnsi="Arial"/>
                <w:sz w:val="20"/>
              </w:rPr>
              <w:t>Expérience</w:t>
            </w:r>
          </w:p>
        </w:tc>
      </w:tr>
      <w:tr w:rsidR="00842279" w:rsidRPr="00445DF7" w14:paraId="426A451D" w14:textId="77777777" w:rsidTr="00DE27B5">
        <w:tc>
          <w:tcPr>
            <w:tcW w:w="779" w:type="pct"/>
          </w:tcPr>
          <w:p w14:paraId="47A065C0" w14:textId="100FF217" w:rsidR="00842279" w:rsidRPr="00445DF7" w:rsidRDefault="00842279" w:rsidP="004E5573">
            <w:pPr>
              <w:spacing w:before="60" w:after="60"/>
              <w:jc w:val="center"/>
              <w:rPr>
                <w:sz w:val="20"/>
                <w:szCs w:val="20"/>
              </w:rPr>
            </w:pPr>
            <w:r w:rsidRPr="00445DF7">
              <w:rPr>
                <w:sz w:val="20"/>
                <w:szCs w:val="20"/>
              </w:rPr>
              <w:t>Membre 1</w:t>
            </w:r>
          </w:p>
        </w:tc>
        <w:tc>
          <w:tcPr>
            <w:tcW w:w="1407" w:type="pct"/>
          </w:tcPr>
          <w:p w14:paraId="6F6C554F" w14:textId="77777777" w:rsidR="00842279" w:rsidRPr="00445DF7" w:rsidRDefault="00842279" w:rsidP="004E5573">
            <w:pPr>
              <w:spacing w:before="60" w:after="60"/>
              <w:jc w:val="center"/>
              <w:rPr>
                <w:sz w:val="20"/>
                <w:szCs w:val="20"/>
              </w:rPr>
            </w:pPr>
          </w:p>
        </w:tc>
        <w:tc>
          <w:tcPr>
            <w:tcW w:w="1407" w:type="pct"/>
          </w:tcPr>
          <w:p w14:paraId="2A119A62" w14:textId="77777777" w:rsidR="00842279" w:rsidRPr="00445DF7" w:rsidRDefault="00842279" w:rsidP="004E5573">
            <w:pPr>
              <w:spacing w:before="60" w:after="60"/>
              <w:jc w:val="center"/>
              <w:rPr>
                <w:sz w:val="20"/>
                <w:szCs w:val="20"/>
              </w:rPr>
            </w:pPr>
          </w:p>
        </w:tc>
        <w:tc>
          <w:tcPr>
            <w:tcW w:w="1407" w:type="pct"/>
          </w:tcPr>
          <w:p w14:paraId="005C5DA0" w14:textId="77777777" w:rsidR="00842279" w:rsidRPr="00445DF7" w:rsidRDefault="00842279" w:rsidP="004E5573">
            <w:pPr>
              <w:spacing w:before="60" w:after="60"/>
              <w:jc w:val="center"/>
              <w:rPr>
                <w:sz w:val="20"/>
                <w:szCs w:val="20"/>
              </w:rPr>
            </w:pPr>
          </w:p>
        </w:tc>
      </w:tr>
      <w:tr w:rsidR="00842279" w:rsidRPr="00445DF7" w14:paraId="3CC0E855" w14:textId="77777777" w:rsidTr="00DE27B5">
        <w:tc>
          <w:tcPr>
            <w:tcW w:w="779" w:type="pct"/>
          </w:tcPr>
          <w:p w14:paraId="01EA4A92" w14:textId="75409EDF" w:rsidR="00842279" w:rsidRPr="00445DF7" w:rsidRDefault="00842279" w:rsidP="004E5573">
            <w:pPr>
              <w:spacing w:before="60" w:after="60"/>
              <w:jc w:val="center"/>
              <w:rPr>
                <w:sz w:val="20"/>
                <w:szCs w:val="20"/>
              </w:rPr>
            </w:pPr>
            <w:r w:rsidRPr="00445DF7">
              <w:rPr>
                <w:sz w:val="20"/>
                <w:szCs w:val="20"/>
              </w:rPr>
              <w:t>Membre 2</w:t>
            </w:r>
          </w:p>
        </w:tc>
        <w:tc>
          <w:tcPr>
            <w:tcW w:w="1407" w:type="pct"/>
          </w:tcPr>
          <w:p w14:paraId="143B7F22" w14:textId="77777777" w:rsidR="00842279" w:rsidRPr="00445DF7" w:rsidRDefault="00842279" w:rsidP="004E5573">
            <w:pPr>
              <w:spacing w:before="60" w:after="60"/>
              <w:jc w:val="center"/>
              <w:rPr>
                <w:sz w:val="20"/>
                <w:szCs w:val="20"/>
              </w:rPr>
            </w:pPr>
          </w:p>
        </w:tc>
        <w:tc>
          <w:tcPr>
            <w:tcW w:w="1407" w:type="pct"/>
          </w:tcPr>
          <w:p w14:paraId="498908C1" w14:textId="77777777" w:rsidR="00842279" w:rsidRPr="00445DF7" w:rsidRDefault="00842279" w:rsidP="004E5573">
            <w:pPr>
              <w:spacing w:before="60" w:after="60"/>
              <w:jc w:val="center"/>
              <w:rPr>
                <w:sz w:val="20"/>
                <w:szCs w:val="20"/>
              </w:rPr>
            </w:pPr>
          </w:p>
        </w:tc>
        <w:tc>
          <w:tcPr>
            <w:tcW w:w="1407" w:type="pct"/>
          </w:tcPr>
          <w:p w14:paraId="2921B6F2" w14:textId="77777777" w:rsidR="00842279" w:rsidRPr="00445DF7" w:rsidRDefault="00842279" w:rsidP="004E5573">
            <w:pPr>
              <w:spacing w:before="60" w:after="60"/>
              <w:jc w:val="center"/>
              <w:rPr>
                <w:sz w:val="20"/>
                <w:szCs w:val="20"/>
              </w:rPr>
            </w:pPr>
          </w:p>
        </w:tc>
      </w:tr>
      <w:tr w:rsidR="00842279" w:rsidRPr="00445DF7" w14:paraId="04EB9667" w14:textId="77777777" w:rsidTr="00DE27B5">
        <w:tc>
          <w:tcPr>
            <w:tcW w:w="779" w:type="pct"/>
          </w:tcPr>
          <w:p w14:paraId="4F9DD9B2" w14:textId="2C670BE4" w:rsidR="00842279" w:rsidRPr="00445DF7" w:rsidRDefault="00842279" w:rsidP="004E5573">
            <w:pPr>
              <w:spacing w:before="60" w:after="60"/>
              <w:jc w:val="center"/>
              <w:rPr>
                <w:sz w:val="20"/>
                <w:szCs w:val="20"/>
              </w:rPr>
            </w:pPr>
          </w:p>
        </w:tc>
        <w:tc>
          <w:tcPr>
            <w:tcW w:w="1407" w:type="pct"/>
          </w:tcPr>
          <w:p w14:paraId="75B5732D" w14:textId="77777777" w:rsidR="00842279" w:rsidRPr="00445DF7" w:rsidRDefault="00842279" w:rsidP="004E5573">
            <w:pPr>
              <w:spacing w:before="60" w:after="60"/>
              <w:jc w:val="center"/>
              <w:rPr>
                <w:sz w:val="20"/>
                <w:szCs w:val="20"/>
              </w:rPr>
            </w:pPr>
          </w:p>
        </w:tc>
        <w:tc>
          <w:tcPr>
            <w:tcW w:w="1407" w:type="pct"/>
          </w:tcPr>
          <w:p w14:paraId="4D108CAB" w14:textId="77777777" w:rsidR="00842279" w:rsidRPr="00445DF7" w:rsidRDefault="00842279" w:rsidP="004E5573">
            <w:pPr>
              <w:spacing w:before="60" w:after="60"/>
              <w:jc w:val="center"/>
              <w:rPr>
                <w:sz w:val="20"/>
                <w:szCs w:val="20"/>
              </w:rPr>
            </w:pPr>
          </w:p>
        </w:tc>
        <w:tc>
          <w:tcPr>
            <w:tcW w:w="1407" w:type="pct"/>
          </w:tcPr>
          <w:p w14:paraId="0EF157C3" w14:textId="77777777" w:rsidR="00842279" w:rsidRPr="00445DF7" w:rsidRDefault="00842279" w:rsidP="004E5573">
            <w:pPr>
              <w:spacing w:before="60" w:after="60"/>
              <w:jc w:val="center"/>
              <w:rPr>
                <w:sz w:val="20"/>
                <w:szCs w:val="20"/>
              </w:rPr>
            </w:pPr>
          </w:p>
        </w:tc>
      </w:tr>
    </w:tbl>
    <w:p w14:paraId="5C9BFCD6" w14:textId="3D47A703" w:rsidR="005A00AE" w:rsidRPr="00445DF7" w:rsidRDefault="005A00AE" w:rsidP="005A00AE">
      <w:pPr>
        <w:rPr>
          <w:i/>
          <w:iCs/>
        </w:rPr>
      </w:pPr>
      <w:r w:rsidRPr="00445DF7">
        <w:rPr>
          <w:i/>
          <w:iCs/>
          <w:highlight w:val="yellow"/>
        </w:rPr>
        <w:t xml:space="preserve">Ajouter/supprimer des </w:t>
      </w:r>
      <w:r w:rsidR="00DE27B5" w:rsidRPr="00445DF7">
        <w:rPr>
          <w:i/>
          <w:iCs/>
          <w:highlight w:val="yellow"/>
        </w:rPr>
        <w:t>lignes</w:t>
      </w:r>
      <w:r w:rsidRPr="00445DF7">
        <w:rPr>
          <w:i/>
          <w:iCs/>
          <w:highlight w:val="yellow"/>
        </w:rPr>
        <w:t xml:space="preserve"> autant que nécessaire.</w:t>
      </w:r>
    </w:p>
    <w:p w14:paraId="6DFB7C76" w14:textId="7294ED1A" w:rsidR="00DE27B5" w:rsidRPr="00445DF7" w:rsidRDefault="00DE27B5" w:rsidP="00DE27B5">
      <w:pPr>
        <w:rPr>
          <w:i/>
          <w:iCs/>
        </w:rPr>
      </w:pPr>
      <w:r w:rsidRPr="00445DF7">
        <w:rPr>
          <w:i/>
          <w:iCs/>
          <w:highlight w:val="yellow"/>
        </w:rPr>
        <w:t xml:space="preserve">Joindre le CV de l’ensemble des personnes désignées dans le </w:t>
      </w:r>
      <w:r w:rsidR="00A878A7" w:rsidRPr="00445DF7">
        <w:rPr>
          <w:i/>
          <w:iCs/>
          <w:highlight w:val="yellow"/>
        </w:rPr>
        <w:t>tableau.</w:t>
      </w:r>
    </w:p>
    <w:p w14:paraId="0FDC134E" w14:textId="77777777" w:rsidR="00206E70" w:rsidRPr="00445DF7" w:rsidRDefault="00206E70" w:rsidP="00206E70"/>
    <w:p w14:paraId="75977276" w14:textId="2E8E404E" w:rsidR="00DE27B5" w:rsidRPr="00445DF7" w:rsidRDefault="00DE27B5" w:rsidP="00206E70">
      <w:r w:rsidRPr="00445DF7">
        <w:t>Les missions de la Cellule Environnementale d’appui sur ce chantier sont :</w:t>
      </w:r>
    </w:p>
    <w:p w14:paraId="659309C2" w14:textId="31FE5A95" w:rsidR="00DE27B5" w:rsidRPr="00445DF7" w:rsidRDefault="00DA2B98" w:rsidP="00DE27B5">
      <w:pPr>
        <w:pStyle w:val="Paragraphedeliste"/>
        <w:numPr>
          <w:ilvl w:val="0"/>
          <w:numId w:val="41"/>
        </w:numPr>
        <w:rPr>
          <w:highlight w:val="yellow"/>
        </w:rPr>
      </w:pPr>
      <w:r w:rsidRPr="00445DF7">
        <w:rPr>
          <w:highlight w:val="yellow"/>
        </w:rPr>
        <w:t>à</w:t>
      </w:r>
      <w:r w:rsidR="00DE27B5" w:rsidRPr="00445DF7">
        <w:rPr>
          <w:highlight w:val="yellow"/>
        </w:rPr>
        <w:t xml:space="preserve"> compléter,</w:t>
      </w:r>
    </w:p>
    <w:p w14:paraId="58F5925A" w14:textId="2B1B1DF1" w:rsidR="00DE27B5" w:rsidRPr="00445DF7" w:rsidRDefault="00DE27B5" w:rsidP="00DE27B5">
      <w:pPr>
        <w:pStyle w:val="Paragraphedeliste"/>
        <w:numPr>
          <w:ilvl w:val="0"/>
          <w:numId w:val="41"/>
        </w:numPr>
        <w:rPr>
          <w:highlight w:val="yellow"/>
        </w:rPr>
      </w:pPr>
      <w:r w:rsidRPr="00445DF7">
        <w:rPr>
          <w:highlight w:val="yellow"/>
        </w:rPr>
        <w:t>…</w:t>
      </w:r>
    </w:p>
    <w:p w14:paraId="555308B6" w14:textId="4850DBB4" w:rsidR="00287FF8" w:rsidRPr="00445DF7" w:rsidRDefault="000378A2" w:rsidP="00BE5E47">
      <w:pPr>
        <w:pStyle w:val="Titre3"/>
      </w:pPr>
      <w:r w:rsidRPr="00445DF7">
        <w:t>A</w:t>
      </w:r>
      <w:r w:rsidR="00227364" w:rsidRPr="00445DF7">
        <w:t xml:space="preserve">utres </w:t>
      </w:r>
      <w:r w:rsidR="00977344" w:rsidRPr="00445DF7">
        <w:t>personnels encadrants de chantier</w:t>
      </w:r>
    </w:p>
    <w:p w14:paraId="7F72F4FF" w14:textId="50B6545B" w:rsidR="00050EB4" w:rsidRPr="00445DF7" w:rsidRDefault="00050EB4" w:rsidP="00C03FB2">
      <w:r w:rsidRPr="00445DF7">
        <w:t>Les autres personnels encadrants de chantier intervenants en matière d’environnement sont :</w:t>
      </w:r>
    </w:p>
    <w:p w14:paraId="09178C98" w14:textId="77777777" w:rsidR="00546C6D" w:rsidRDefault="00546C6D" w:rsidP="00C03FB2"/>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33"/>
        <w:gridCol w:w="2407"/>
        <w:gridCol w:w="2407"/>
        <w:gridCol w:w="2407"/>
      </w:tblGrid>
      <w:tr w:rsidR="00A878A7" w:rsidRPr="00445DF7" w14:paraId="2AD46583" w14:textId="77777777" w:rsidTr="003353AE">
        <w:trPr>
          <w:tblHeader/>
        </w:trPr>
        <w:tc>
          <w:tcPr>
            <w:tcW w:w="1012" w:type="pct"/>
            <w:shd w:val="clear" w:color="auto" w:fill="008435"/>
          </w:tcPr>
          <w:p w14:paraId="785FC133" w14:textId="275017D5" w:rsidR="00050EB4" w:rsidRPr="00445DF7" w:rsidRDefault="00050EB4" w:rsidP="004E5573">
            <w:pPr>
              <w:pStyle w:val="En-ttetableau"/>
              <w:jc w:val="center"/>
              <w:rPr>
                <w:rFonts w:ascii="Arial" w:hAnsi="Arial"/>
                <w:sz w:val="20"/>
              </w:rPr>
            </w:pPr>
            <w:r w:rsidRPr="00445DF7">
              <w:rPr>
                <w:rFonts w:ascii="Arial" w:hAnsi="Arial"/>
                <w:sz w:val="20"/>
              </w:rPr>
              <w:t>ôle</w:t>
            </w:r>
          </w:p>
        </w:tc>
        <w:tc>
          <w:tcPr>
            <w:tcW w:w="1329" w:type="pct"/>
            <w:shd w:val="clear" w:color="auto" w:fill="008435"/>
          </w:tcPr>
          <w:p w14:paraId="0C83C3C2" w14:textId="77777777" w:rsidR="00050EB4" w:rsidRPr="00445DF7" w:rsidRDefault="00050EB4" w:rsidP="004E5573">
            <w:pPr>
              <w:pStyle w:val="En-ttetableau"/>
              <w:jc w:val="center"/>
              <w:rPr>
                <w:rFonts w:ascii="Arial" w:hAnsi="Arial"/>
                <w:sz w:val="20"/>
              </w:rPr>
            </w:pPr>
            <w:r w:rsidRPr="00445DF7">
              <w:rPr>
                <w:rFonts w:ascii="Arial" w:hAnsi="Arial"/>
                <w:sz w:val="20"/>
              </w:rPr>
              <w:t>Nom Prénom</w:t>
            </w:r>
          </w:p>
        </w:tc>
        <w:tc>
          <w:tcPr>
            <w:tcW w:w="1329" w:type="pct"/>
            <w:shd w:val="clear" w:color="auto" w:fill="008435"/>
          </w:tcPr>
          <w:p w14:paraId="35F99144" w14:textId="77A4673D" w:rsidR="00050EB4" w:rsidRPr="00445DF7" w:rsidRDefault="00E555B9" w:rsidP="004E5573">
            <w:pPr>
              <w:pStyle w:val="En-ttetableau"/>
              <w:jc w:val="center"/>
              <w:rPr>
                <w:rFonts w:ascii="Arial" w:hAnsi="Arial"/>
                <w:sz w:val="20"/>
              </w:rPr>
            </w:pPr>
            <w:r w:rsidRPr="00445DF7">
              <w:rPr>
                <w:rFonts w:ascii="Arial" w:hAnsi="Arial"/>
                <w:sz w:val="20"/>
              </w:rPr>
              <w:t>Expérience</w:t>
            </w:r>
          </w:p>
        </w:tc>
        <w:tc>
          <w:tcPr>
            <w:tcW w:w="1329" w:type="pct"/>
            <w:shd w:val="clear" w:color="auto" w:fill="008435"/>
          </w:tcPr>
          <w:p w14:paraId="4246A27D" w14:textId="368273C9" w:rsidR="00050EB4" w:rsidRPr="00445DF7" w:rsidRDefault="00E555B9" w:rsidP="004E5573">
            <w:pPr>
              <w:pStyle w:val="En-ttetableau"/>
              <w:jc w:val="center"/>
              <w:rPr>
                <w:rFonts w:ascii="Arial" w:hAnsi="Arial"/>
                <w:sz w:val="20"/>
              </w:rPr>
            </w:pPr>
            <w:r w:rsidRPr="00445DF7">
              <w:rPr>
                <w:rFonts w:ascii="Arial" w:hAnsi="Arial"/>
                <w:sz w:val="20"/>
              </w:rPr>
              <w:t>Missions</w:t>
            </w:r>
          </w:p>
        </w:tc>
      </w:tr>
      <w:tr w:rsidR="00A878A7" w:rsidRPr="00445DF7" w14:paraId="1F4BF96B" w14:textId="77777777" w:rsidTr="003353AE">
        <w:tc>
          <w:tcPr>
            <w:tcW w:w="1012" w:type="pct"/>
          </w:tcPr>
          <w:p w14:paraId="31470CBC" w14:textId="15728FB5" w:rsidR="00050EB4" w:rsidRPr="00445DF7" w:rsidRDefault="00D250FD" w:rsidP="00D250FD">
            <w:pPr>
              <w:spacing w:before="60" w:after="60"/>
              <w:jc w:val="center"/>
              <w:rPr>
                <w:sz w:val="20"/>
                <w:szCs w:val="20"/>
              </w:rPr>
            </w:pPr>
            <w:r w:rsidRPr="00445DF7">
              <w:rPr>
                <w:sz w:val="20"/>
                <w:szCs w:val="20"/>
              </w:rPr>
              <w:t>Responsable de chantier</w:t>
            </w:r>
          </w:p>
        </w:tc>
        <w:tc>
          <w:tcPr>
            <w:tcW w:w="1329" w:type="pct"/>
          </w:tcPr>
          <w:p w14:paraId="0DC06057" w14:textId="77777777" w:rsidR="00050EB4" w:rsidRPr="00445DF7" w:rsidRDefault="00050EB4" w:rsidP="004E5573">
            <w:pPr>
              <w:spacing w:before="60" w:after="60"/>
              <w:jc w:val="center"/>
              <w:rPr>
                <w:sz w:val="20"/>
                <w:szCs w:val="20"/>
              </w:rPr>
            </w:pPr>
          </w:p>
        </w:tc>
        <w:tc>
          <w:tcPr>
            <w:tcW w:w="1329" w:type="pct"/>
          </w:tcPr>
          <w:p w14:paraId="283CAD7E" w14:textId="77777777" w:rsidR="00050EB4" w:rsidRPr="00445DF7" w:rsidRDefault="00050EB4" w:rsidP="004E5573">
            <w:pPr>
              <w:spacing w:before="60" w:after="60"/>
              <w:jc w:val="center"/>
              <w:rPr>
                <w:sz w:val="20"/>
                <w:szCs w:val="20"/>
              </w:rPr>
            </w:pPr>
          </w:p>
        </w:tc>
        <w:tc>
          <w:tcPr>
            <w:tcW w:w="1329" w:type="pct"/>
          </w:tcPr>
          <w:p w14:paraId="3AD883FB" w14:textId="77777777" w:rsidR="00050EB4" w:rsidRPr="00445DF7" w:rsidRDefault="00050EB4" w:rsidP="004E5573">
            <w:pPr>
              <w:spacing w:before="60" w:after="60"/>
              <w:jc w:val="center"/>
              <w:rPr>
                <w:sz w:val="20"/>
                <w:szCs w:val="20"/>
              </w:rPr>
            </w:pPr>
          </w:p>
        </w:tc>
      </w:tr>
      <w:tr w:rsidR="00A878A7" w:rsidRPr="00445DF7" w14:paraId="794B7949" w14:textId="77777777" w:rsidTr="003353AE">
        <w:tc>
          <w:tcPr>
            <w:tcW w:w="1012" w:type="pct"/>
          </w:tcPr>
          <w:p w14:paraId="40AC516B" w14:textId="69D72855" w:rsidR="00050EB4" w:rsidRPr="00445DF7" w:rsidRDefault="00D250FD" w:rsidP="00D250FD">
            <w:pPr>
              <w:spacing w:before="60" w:after="60"/>
              <w:jc w:val="center"/>
              <w:rPr>
                <w:sz w:val="20"/>
                <w:szCs w:val="20"/>
              </w:rPr>
            </w:pPr>
            <w:r w:rsidRPr="00445DF7">
              <w:rPr>
                <w:sz w:val="20"/>
                <w:szCs w:val="20"/>
              </w:rPr>
              <w:t>Chef de chantier</w:t>
            </w:r>
          </w:p>
        </w:tc>
        <w:tc>
          <w:tcPr>
            <w:tcW w:w="1329" w:type="pct"/>
          </w:tcPr>
          <w:p w14:paraId="2DBC3DA7" w14:textId="77777777" w:rsidR="00050EB4" w:rsidRPr="00445DF7" w:rsidRDefault="00050EB4" w:rsidP="004E5573">
            <w:pPr>
              <w:spacing w:before="60" w:after="60"/>
              <w:jc w:val="center"/>
              <w:rPr>
                <w:sz w:val="20"/>
                <w:szCs w:val="20"/>
              </w:rPr>
            </w:pPr>
          </w:p>
        </w:tc>
        <w:tc>
          <w:tcPr>
            <w:tcW w:w="1329" w:type="pct"/>
          </w:tcPr>
          <w:p w14:paraId="299609F5" w14:textId="77777777" w:rsidR="00050EB4" w:rsidRPr="00445DF7" w:rsidRDefault="00050EB4" w:rsidP="004E5573">
            <w:pPr>
              <w:spacing w:before="60" w:after="60"/>
              <w:jc w:val="center"/>
              <w:rPr>
                <w:sz w:val="20"/>
                <w:szCs w:val="20"/>
              </w:rPr>
            </w:pPr>
          </w:p>
        </w:tc>
        <w:tc>
          <w:tcPr>
            <w:tcW w:w="1329" w:type="pct"/>
          </w:tcPr>
          <w:p w14:paraId="7C08D11E" w14:textId="77777777" w:rsidR="00050EB4" w:rsidRPr="00445DF7" w:rsidRDefault="00050EB4" w:rsidP="004E5573">
            <w:pPr>
              <w:spacing w:before="60" w:after="60"/>
              <w:jc w:val="center"/>
              <w:rPr>
                <w:sz w:val="20"/>
                <w:szCs w:val="20"/>
              </w:rPr>
            </w:pPr>
          </w:p>
        </w:tc>
      </w:tr>
      <w:tr w:rsidR="00A878A7" w:rsidRPr="00445DF7" w14:paraId="6F79482D" w14:textId="77777777" w:rsidTr="003353AE">
        <w:tc>
          <w:tcPr>
            <w:tcW w:w="1012" w:type="pct"/>
          </w:tcPr>
          <w:p w14:paraId="5F78DC6E" w14:textId="54499881" w:rsidR="00050EB4" w:rsidRPr="00445DF7" w:rsidRDefault="00D250FD" w:rsidP="00D250FD">
            <w:pPr>
              <w:spacing w:before="60" w:after="60"/>
              <w:jc w:val="center"/>
              <w:rPr>
                <w:sz w:val="20"/>
                <w:szCs w:val="20"/>
              </w:rPr>
            </w:pPr>
            <w:r w:rsidRPr="00445DF7">
              <w:rPr>
                <w:sz w:val="20"/>
                <w:szCs w:val="20"/>
              </w:rPr>
              <w:t>Conducteur de travaux</w:t>
            </w:r>
          </w:p>
        </w:tc>
        <w:tc>
          <w:tcPr>
            <w:tcW w:w="1329" w:type="pct"/>
          </w:tcPr>
          <w:p w14:paraId="3AAD4BFE" w14:textId="77777777" w:rsidR="00050EB4" w:rsidRPr="00445DF7" w:rsidRDefault="00050EB4" w:rsidP="004E5573">
            <w:pPr>
              <w:spacing w:before="60" w:after="60"/>
              <w:jc w:val="center"/>
              <w:rPr>
                <w:sz w:val="20"/>
                <w:szCs w:val="20"/>
              </w:rPr>
            </w:pPr>
          </w:p>
        </w:tc>
        <w:tc>
          <w:tcPr>
            <w:tcW w:w="1329" w:type="pct"/>
          </w:tcPr>
          <w:p w14:paraId="2549158F" w14:textId="77777777" w:rsidR="00050EB4" w:rsidRPr="00445DF7" w:rsidRDefault="00050EB4" w:rsidP="004E5573">
            <w:pPr>
              <w:spacing w:before="60" w:after="60"/>
              <w:jc w:val="center"/>
              <w:rPr>
                <w:sz w:val="20"/>
                <w:szCs w:val="20"/>
              </w:rPr>
            </w:pPr>
          </w:p>
        </w:tc>
        <w:tc>
          <w:tcPr>
            <w:tcW w:w="1329" w:type="pct"/>
          </w:tcPr>
          <w:p w14:paraId="7FCCD0F5" w14:textId="77777777" w:rsidR="00050EB4" w:rsidRPr="00445DF7" w:rsidRDefault="00050EB4" w:rsidP="004E5573">
            <w:pPr>
              <w:spacing w:before="60" w:after="60"/>
              <w:jc w:val="center"/>
              <w:rPr>
                <w:sz w:val="20"/>
                <w:szCs w:val="20"/>
              </w:rPr>
            </w:pPr>
          </w:p>
        </w:tc>
      </w:tr>
      <w:tr w:rsidR="00D250FD" w:rsidRPr="00445DF7" w14:paraId="1035881F" w14:textId="77777777" w:rsidTr="003353AE">
        <w:tc>
          <w:tcPr>
            <w:tcW w:w="1012" w:type="pct"/>
          </w:tcPr>
          <w:p w14:paraId="16433E28" w14:textId="07B235B6" w:rsidR="00D250FD" w:rsidRPr="00445DF7" w:rsidRDefault="00D250FD" w:rsidP="00D250FD">
            <w:pPr>
              <w:spacing w:before="60" w:after="60"/>
              <w:jc w:val="center"/>
              <w:rPr>
                <w:sz w:val="20"/>
                <w:szCs w:val="20"/>
              </w:rPr>
            </w:pPr>
          </w:p>
        </w:tc>
        <w:tc>
          <w:tcPr>
            <w:tcW w:w="1329" w:type="pct"/>
          </w:tcPr>
          <w:p w14:paraId="2CB43F94" w14:textId="77777777" w:rsidR="00D250FD" w:rsidRPr="00445DF7" w:rsidRDefault="00D250FD" w:rsidP="004E5573">
            <w:pPr>
              <w:spacing w:before="60" w:after="60"/>
              <w:jc w:val="center"/>
              <w:rPr>
                <w:sz w:val="20"/>
                <w:szCs w:val="20"/>
              </w:rPr>
            </w:pPr>
          </w:p>
        </w:tc>
        <w:tc>
          <w:tcPr>
            <w:tcW w:w="1329" w:type="pct"/>
          </w:tcPr>
          <w:p w14:paraId="19F7C957" w14:textId="77777777" w:rsidR="00D250FD" w:rsidRPr="00445DF7" w:rsidRDefault="00D250FD" w:rsidP="004E5573">
            <w:pPr>
              <w:spacing w:before="60" w:after="60"/>
              <w:jc w:val="center"/>
              <w:rPr>
                <w:sz w:val="20"/>
                <w:szCs w:val="20"/>
              </w:rPr>
            </w:pPr>
          </w:p>
        </w:tc>
        <w:tc>
          <w:tcPr>
            <w:tcW w:w="1329" w:type="pct"/>
          </w:tcPr>
          <w:p w14:paraId="51F3C766" w14:textId="77777777" w:rsidR="00D250FD" w:rsidRPr="00445DF7" w:rsidRDefault="00D250FD" w:rsidP="004E5573">
            <w:pPr>
              <w:spacing w:before="60" w:after="60"/>
              <w:jc w:val="center"/>
              <w:rPr>
                <w:sz w:val="20"/>
                <w:szCs w:val="20"/>
              </w:rPr>
            </w:pPr>
          </w:p>
        </w:tc>
      </w:tr>
    </w:tbl>
    <w:p w14:paraId="1017B3F7" w14:textId="101ED994" w:rsidR="00050EB4" w:rsidRPr="00445DF7" w:rsidRDefault="00050EB4" w:rsidP="00C03FB2">
      <w:pPr>
        <w:rPr>
          <w:i/>
          <w:iCs/>
        </w:rPr>
      </w:pPr>
      <w:r w:rsidRPr="00445DF7">
        <w:rPr>
          <w:i/>
          <w:iCs/>
          <w:highlight w:val="yellow"/>
        </w:rPr>
        <w:t>Ajouter/supprimer des lignes autant que nécessaire.</w:t>
      </w:r>
    </w:p>
    <w:p w14:paraId="321605E2" w14:textId="65FBA831" w:rsidR="004F7809" w:rsidRPr="00445DF7" w:rsidRDefault="004F7809" w:rsidP="00410437">
      <w:pPr>
        <w:pStyle w:val="Titre2"/>
      </w:pPr>
      <w:bookmarkStart w:id="6" w:name="_Toc200527072"/>
      <w:r w:rsidRPr="00445DF7">
        <w:lastRenderedPageBreak/>
        <w:t xml:space="preserve">Moyens </w:t>
      </w:r>
      <w:r w:rsidR="00F3591B" w:rsidRPr="00445DF7">
        <w:t>de sensibilisation du personnel</w:t>
      </w:r>
      <w:bookmarkEnd w:id="6"/>
    </w:p>
    <w:p w14:paraId="04C946AE" w14:textId="02065521" w:rsidR="00F3591B" w:rsidRPr="00445DF7" w:rsidRDefault="00F3591B" w:rsidP="00F3591B">
      <w:r w:rsidRPr="00445DF7">
        <w:t>Le tableau ci-dessous indique les moyens prévu</w:t>
      </w:r>
      <w:r w:rsidR="00D32C4A" w:rsidRPr="00445DF7">
        <w:t>s</w:t>
      </w:r>
      <w:r w:rsidRPr="00445DF7">
        <w:t xml:space="preserve"> </w:t>
      </w:r>
      <w:r w:rsidR="00A214D2" w:rsidRPr="00445DF7">
        <w:t xml:space="preserve">par le Titulaire </w:t>
      </w:r>
      <w:r w:rsidRPr="00445DF7">
        <w:t xml:space="preserve">pour la </w:t>
      </w:r>
      <w:r w:rsidR="00D32C4A" w:rsidRPr="00445DF7">
        <w:t>sensibilisation en matière d’environnement de l’ensemble des personnes devant intervenir sur le chantier</w:t>
      </w:r>
      <w:r w:rsidR="000918FC" w:rsidRPr="00445DF7">
        <w:t>.</w:t>
      </w:r>
    </w:p>
    <w:p w14:paraId="11B253B0" w14:textId="77777777" w:rsidR="000918FC" w:rsidRPr="00445DF7" w:rsidRDefault="000918FC" w:rsidP="00F3591B"/>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44"/>
        <w:gridCol w:w="1842"/>
        <w:gridCol w:w="4668"/>
      </w:tblGrid>
      <w:tr w:rsidR="004C5699" w:rsidRPr="00445DF7" w14:paraId="455EF706" w14:textId="77777777" w:rsidTr="00AC6E2D">
        <w:trPr>
          <w:tblHeader/>
        </w:trPr>
        <w:tc>
          <w:tcPr>
            <w:tcW w:w="1405" w:type="pct"/>
            <w:shd w:val="clear" w:color="auto" w:fill="008435"/>
          </w:tcPr>
          <w:p w14:paraId="7A6F9D46" w14:textId="3888BD82" w:rsidR="004C5699" w:rsidRPr="00445DF7" w:rsidRDefault="004C5699" w:rsidP="004E5573">
            <w:pPr>
              <w:pStyle w:val="En-ttetableau"/>
              <w:jc w:val="center"/>
              <w:rPr>
                <w:rFonts w:ascii="Arial" w:hAnsi="Arial"/>
                <w:sz w:val="20"/>
              </w:rPr>
            </w:pPr>
            <w:r w:rsidRPr="00445DF7">
              <w:rPr>
                <w:rFonts w:ascii="Arial" w:hAnsi="Arial"/>
                <w:sz w:val="20"/>
              </w:rPr>
              <w:t>Type</w:t>
            </w:r>
          </w:p>
        </w:tc>
        <w:tc>
          <w:tcPr>
            <w:tcW w:w="1017" w:type="pct"/>
            <w:shd w:val="clear" w:color="auto" w:fill="008435"/>
          </w:tcPr>
          <w:p w14:paraId="26F17AF2" w14:textId="2FAC12D2" w:rsidR="004C5699" w:rsidRPr="00445DF7" w:rsidRDefault="004C5699" w:rsidP="004E5573">
            <w:pPr>
              <w:pStyle w:val="En-ttetableau"/>
              <w:jc w:val="center"/>
              <w:rPr>
                <w:rFonts w:ascii="Arial" w:hAnsi="Arial"/>
                <w:sz w:val="20"/>
              </w:rPr>
            </w:pPr>
            <w:r w:rsidRPr="00445DF7">
              <w:rPr>
                <w:rFonts w:ascii="Arial" w:hAnsi="Arial"/>
                <w:sz w:val="20"/>
              </w:rPr>
              <w:t>Fréquence</w:t>
            </w:r>
          </w:p>
        </w:tc>
        <w:tc>
          <w:tcPr>
            <w:tcW w:w="2578" w:type="pct"/>
            <w:shd w:val="clear" w:color="auto" w:fill="008435"/>
          </w:tcPr>
          <w:p w14:paraId="19065AC7" w14:textId="1375E524" w:rsidR="004C5699" w:rsidRPr="00445DF7" w:rsidRDefault="004C5699" w:rsidP="004E5573">
            <w:pPr>
              <w:pStyle w:val="En-ttetableau"/>
              <w:jc w:val="center"/>
              <w:rPr>
                <w:rFonts w:ascii="Arial" w:hAnsi="Arial"/>
                <w:sz w:val="20"/>
              </w:rPr>
            </w:pPr>
            <w:r w:rsidRPr="00445DF7">
              <w:rPr>
                <w:rFonts w:ascii="Arial" w:hAnsi="Arial"/>
                <w:sz w:val="20"/>
              </w:rPr>
              <w:t>Contenu</w:t>
            </w:r>
          </w:p>
        </w:tc>
      </w:tr>
      <w:tr w:rsidR="00AC6E2D" w:rsidRPr="00445DF7" w14:paraId="144EC4C6" w14:textId="77777777" w:rsidTr="00F900C6">
        <w:tc>
          <w:tcPr>
            <w:tcW w:w="1405" w:type="pct"/>
          </w:tcPr>
          <w:p w14:paraId="67377998" w14:textId="015040C3" w:rsidR="00AC6E2D" w:rsidRPr="00445DF7" w:rsidRDefault="00AC6E2D" w:rsidP="00AC6E2D">
            <w:pPr>
              <w:spacing w:before="60" w:after="60"/>
              <w:jc w:val="center"/>
              <w:rPr>
                <w:sz w:val="20"/>
                <w:szCs w:val="20"/>
              </w:rPr>
            </w:pPr>
          </w:p>
        </w:tc>
        <w:tc>
          <w:tcPr>
            <w:tcW w:w="1017" w:type="pct"/>
            <w:vAlign w:val="top"/>
          </w:tcPr>
          <w:p w14:paraId="5640A2F2" w14:textId="09DD13E0" w:rsidR="00AC6E2D" w:rsidRPr="00445DF7" w:rsidRDefault="00AC6E2D" w:rsidP="00AC6E2D">
            <w:pPr>
              <w:spacing w:before="60" w:after="60"/>
              <w:jc w:val="center"/>
              <w:rPr>
                <w:sz w:val="20"/>
                <w:szCs w:val="20"/>
              </w:rPr>
            </w:pPr>
          </w:p>
        </w:tc>
        <w:tc>
          <w:tcPr>
            <w:tcW w:w="2578" w:type="pct"/>
            <w:vAlign w:val="top"/>
          </w:tcPr>
          <w:p w14:paraId="08B7F8E1" w14:textId="33F99BDC" w:rsidR="00AC6E2D" w:rsidRPr="00445DF7" w:rsidRDefault="00AC6E2D" w:rsidP="00AC6E2D">
            <w:pPr>
              <w:spacing w:before="60" w:after="60"/>
              <w:jc w:val="center"/>
              <w:rPr>
                <w:sz w:val="20"/>
                <w:szCs w:val="20"/>
              </w:rPr>
            </w:pPr>
          </w:p>
        </w:tc>
      </w:tr>
      <w:tr w:rsidR="00AC6E2D" w:rsidRPr="00445DF7" w14:paraId="05E73117" w14:textId="77777777" w:rsidTr="00AC6E2D">
        <w:tc>
          <w:tcPr>
            <w:tcW w:w="1405" w:type="pct"/>
          </w:tcPr>
          <w:p w14:paraId="2CDF8D6A" w14:textId="3E4E845D" w:rsidR="00AC6E2D" w:rsidRPr="00445DF7" w:rsidRDefault="00AC6E2D" w:rsidP="00AC6E2D">
            <w:pPr>
              <w:spacing w:before="60" w:after="60"/>
              <w:jc w:val="center"/>
              <w:rPr>
                <w:sz w:val="20"/>
                <w:szCs w:val="20"/>
              </w:rPr>
            </w:pPr>
          </w:p>
        </w:tc>
        <w:tc>
          <w:tcPr>
            <w:tcW w:w="1017" w:type="pct"/>
          </w:tcPr>
          <w:p w14:paraId="1740D8CD" w14:textId="77777777" w:rsidR="00AC6E2D" w:rsidRPr="00445DF7" w:rsidRDefault="00AC6E2D" w:rsidP="00AC6E2D">
            <w:pPr>
              <w:spacing w:before="60" w:after="60"/>
              <w:jc w:val="center"/>
              <w:rPr>
                <w:sz w:val="20"/>
                <w:szCs w:val="20"/>
              </w:rPr>
            </w:pPr>
          </w:p>
        </w:tc>
        <w:tc>
          <w:tcPr>
            <w:tcW w:w="2578" w:type="pct"/>
          </w:tcPr>
          <w:p w14:paraId="2DC9FA47" w14:textId="77777777" w:rsidR="00AC6E2D" w:rsidRPr="00445DF7" w:rsidRDefault="00AC6E2D" w:rsidP="00AC6E2D">
            <w:pPr>
              <w:spacing w:before="60" w:after="60"/>
              <w:jc w:val="center"/>
              <w:rPr>
                <w:sz w:val="20"/>
                <w:szCs w:val="20"/>
              </w:rPr>
            </w:pPr>
          </w:p>
        </w:tc>
      </w:tr>
      <w:tr w:rsidR="00AC6E2D" w:rsidRPr="00445DF7" w14:paraId="2D972880" w14:textId="77777777" w:rsidTr="00AC6E2D">
        <w:tc>
          <w:tcPr>
            <w:tcW w:w="1405" w:type="pct"/>
          </w:tcPr>
          <w:p w14:paraId="1152E3C6" w14:textId="6538C125" w:rsidR="00AC6E2D" w:rsidRPr="00445DF7" w:rsidRDefault="00AC6E2D" w:rsidP="00AC6E2D">
            <w:pPr>
              <w:spacing w:before="60" w:after="60"/>
              <w:jc w:val="center"/>
              <w:rPr>
                <w:sz w:val="20"/>
                <w:szCs w:val="20"/>
              </w:rPr>
            </w:pPr>
          </w:p>
        </w:tc>
        <w:tc>
          <w:tcPr>
            <w:tcW w:w="1017" w:type="pct"/>
          </w:tcPr>
          <w:p w14:paraId="33F8E10C" w14:textId="77777777" w:rsidR="00AC6E2D" w:rsidRPr="00445DF7" w:rsidRDefault="00AC6E2D" w:rsidP="00AC6E2D">
            <w:pPr>
              <w:spacing w:before="60" w:after="60"/>
              <w:jc w:val="center"/>
              <w:rPr>
                <w:sz w:val="20"/>
                <w:szCs w:val="20"/>
              </w:rPr>
            </w:pPr>
          </w:p>
        </w:tc>
        <w:tc>
          <w:tcPr>
            <w:tcW w:w="2578" w:type="pct"/>
          </w:tcPr>
          <w:p w14:paraId="6DDE5316" w14:textId="77777777" w:rsidR="00AC6E2D" w:rsidRPr="00445DF7" w:rsidRDefault="00AC6E2D" w:rsidP="00AC6E2D">
            <w:pPr>
              <w:spacing w:before="60" w:after="60"/>
              <w:jc w:val="center"/>
              <w:rPr>
                <w:sz w:val="20"/>
                <w:szCs w:val="20"/>
              </w:rPr>
            </w:pPr>
          </w:p>
        </w:tc>
      </w:tr>
      <w:tr w:rsidR="00AC6E2D" w:rsidRPr="00445DF7" w14:paraId="0087161C" w14:textId="77777777" w:rsidTr="00AC6E2D">
        <w:tc>
          <w:tcPr>
            <w:tcW w:w="1405" w:type="pct"/>
          </w:tcPr>
          <w:p w14:paraId="1AF987E0" w14:textId="4D568EB8" w:rsidR="00AC6E2D" w:rsidRPr="00445DF7" w:rsidRDefault="00AC6E2D" w:rsidP="00AC6E2D">
            <w:pPr>
              <w:spacing w:before="60" w:after="60"/>
              <w:jc w:val="center"/>
              <w:rPr>
                <w:sz w:val="20"/>
                <w:szCs w:val="20"/>
              </w:rPr>
            </w:pPr>
          </w:p>
        </w:tc>
        <w:tc>
          <w:tcPr>
            <w:tcW w:w="1017" w:type="pct"/>
          </w:tcPr>
          <w:p w14:paraId="71DE59E3" w14:textId="77777777" w:rsidR="00AC6E2D" w:rsidRPr="00445DF7" w:rsidRDefault="00AC6E2D" w:rsidP="00AC6E2D">
            <w:pPr>
              <w:spacing w:before="60" w:after="60"/>
              <w:jc w:val="center"/>
              <w:rPr>
                <w:sz w:val="20"/>
                <w:szCs w:val="20"/>
              </w:rPr>
            </w:pPr>
          </w:p>
        </w:tc>
        <w:tc>
          <w:tcPr>
            <w:tcW w:w="2578" w:type="pct"/>
          </w:tcPr>
          <w:p w14:paraId="7A2B5E89" w14:textId="77777777" w:rsidR="00AC6E2D" w:rsidRPr="00445DF7" w:rsidRDefault="00AC6E2D" w:rsidP="00AC6E2D">
            <w:pPr>
              <w:spacing w:before="60" w:after="60"/>
              <w:jc w:val="center"/>
              <w:rPr>
                <w:sz w:val="20"/>
                <w:szCs w:val="20"/>
              </w:rPr>
            </w:pPr>
          </w:p>
        </w:tc>
      </w:tr>
      <w:tr w:rsidR="00AC6E2D" w:rsidRPr="00445DF7" w14:paraId="3EC758CC" w14:textId="77777777" w:rsidTr="00AC6E2D">
        <w:tc>
          <w:tcPr>
            <w:tcW w:w="1405" w:type="pct"/>
          </w:tcPr>
          <w:p w14:paraId="5967D110" w14:textId="0CAE005D" w:rsidR="00AC6E2D" w:rsidRPr="00445DF7" w:rsidRDefault="00AC6E2D" w:rsidP="00AC6E2D">
            <w:pPr>
              <w:spacing w:before="60" w:after="60"/>
              <w:jc w:val="center"/>
              <w:rPr>
                <w:sz w:val="20"/>
                <w:szCs w:val="20"/>
              </w:rPr>
            </w:pPr>
          </w:p>
        </w:tc>
        <w:tc>
          <w:tcPr>
            <w:tcW w:w="1017" w:type="pct"/>
          </w:tcPr>
          <w:p w14:paraId="7ECC490C" w14:textId="77777777" w:rsidR="00AC6E2D" w:rsidRPr="00445DF7" w:rsidRDefault="00AC6E2D" w:rsidP="00AC6E2D">
            <w:pPr>
              <w:spacing w:before="60" w:after="60"/>
              <w:jc w:val="center"/>
              <w:rPr>
                <w:sz w:val="20"/>
                <w:szCs w:val="20"/>
              </w:rPr>
            </w:pPr>
          </w:p>
        </w:tc>
        <w:tc>
          <w:tcPr>
            <w:tcW w:w="2578" w:type="pct"/>
          </w:tcPr>
          <w:p w14:paraId="7E1B4EC9" w14:textId="77777777" w:rsidR="00AC6E2D" w:rsidRPr="00445DF7" w:rsidRDefault="00AC6E2D" w:rsidP="00AC6E2D">
            <w:pPr>
              <w:spacing w:before="60" w:after="60"/>
              <w:jc w:val="center"/>
              <w:rPr>
                <w:sz w:val="20"/>
                <w:szCs w:val="20"/>
              </w:rPr>
            </w:pPr>
          </w:p>
        </w:tc>
      </w:tr>
    </w:tbl>
    <w:p w14:paraId="285CC76C" w14:textId="77777777" w:rsidR="00AC6E2D" w:rsidRPr="00445DF7" w:rsidRDefault="00AC6E2D" w:rsidP="00AC6E2D">
      <w:pPr>
        <w:rPr>
          <w:i/>
          <w:iCs/>
        </w:rPr>
      </w:pPr>
      <w:r w:rsidRPr="00445DF7">
        <w:rPr>
          <w:i/>
          <w:iCs/>
          <w:highlight w:val="yellow"/>
        </w:rPr>
        <w:t>Ajouter/supprimer des lignes autant que nécessaire.</w:t>
      </w:r>
    </w:p>
    <w:p w14:paraId="7EB46348" w14:textId="363BE03B" w:rsidR="0024448F" w:rsidRPr="00445DF7" w:rsidRDefault="00410437" w:rsidP="00410437">
      <w:pPr>
        <w:pStyle w:val="Titre2"/>
      </w:pPr>
      <w:bookmarkStart w:id="7" w:name="_Toc200527073"/>
      <w:r w:rsidRPr="00445DF7">
        <w:t>Gestion des documents environnementaux</w:t>
      </w:r>
      <w:bookmarkEnd w:id="7"/>
    </w:p>
    <w:p w14:paraId="6F617194" w14:textId="067D6071" w:rsidR="005F1B25" w:rsidRPr="00445DF7" w:rsidRDefault="005F1B25" w:rsidP="005F1B25">
      <w:r w:rsidRPr="00445DF7">
        <w:t xml:space="preserve">Le tableau ci-dessous indique l’organisation prévue </w:t>
      </w:r>
      <w:r w:rsidR="00A214D2" w:rsidRPr="00445DF7">
        <w:t xml:space="preserve">par le Titulaire </w:t>
      </w:r>
      <w:r w:rsidR="00980199" w:rsidRPr="00445DF7">
        <w:t>pour la production et le contrôle des documents environnementaux prévus par le Titulaire. Cette organisation s’applique pour l’émission initiale</w:t>
      </w:r>
      <w:r w:rsidR="00D1134A" w:rsidRPr="00445DF7">
        <w:t xml:space="preserve"> et pour chaque mise à jour.</w:t>
      </w:r>
    </w:p>
    <w:p w14:paraId="6DCD581F" w14:textId="77777777" w:rsidR="005F1B25" w:rsidRPr="00445DF7" w:rsidRDefault="005F1B25" w:rsidP="005F1B25"/>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86"/>
        <w:gridCol w:w="2123"/>
        <w:gridCol w:w="2123"/>
        <w:gridCol w:w="2122"/>
      </w:tblGrid>
      <w:tr w:rsidR="00041C58" w:rsidRPr="00445DF7" w14:paraId="51D9174B" w14:textId="77777777" w:rsidTr="002A3AEA">
        <w:trPr>
          <w:tblHeader/>
        </w:trPr>
        <w:tc>
          <w:tcPr>
            <w:tcW w:w="1483" w:type="pct"/>
            <w:shd w:val="clear" w:color="auto" w:fill="008435"/>
          </w:tcPr>
          <w:p w14:paraId="49AED19A" w14:textId="6C290228" w:rsidR="00410437" w:rsidRPr="00445DF7" w:rsidRDefault="00041C58" w:rsidP="004E5573">
            <w:pPr>
              <w:pStyle w:val="En-ttetableau"/>
              <w:jc w:val="center"/>
              <w:rPr>
                <w:rFonts w:ascii="Arial" w:hAnsi="Arial"/>
                <w:sz w:val="20"/>
              </w:rPr>
            </w:pPr>
            <w:r w:rsidRPr="00445DF7">
              <w:rPr>
                <w:rFonts w:ascii="Arial" w:hAnsi="Arial"/>
                <w:sz w:val="20"/>
              </w:rPr>
              <w:t>Document</w:t>
            </w:r>
          </w:p>
        </w:tc>
        <w:tc>
          <w:tcPr>
            <w:tcW w:w="1172" w:type="pct"/>
            <w:shd w:val="clear" w:color="auto" w:fill="008435"/>
          </w:tcPr>
          <w:p w14:paraId="52ABD9F6" w14:textId="5EAA2CED" w:rsidR="00410437" w:rsidRPr="00445DF7" w:rsidRDefault="00041C58" w:rsidP="004E5573">
            <w:pPr>
              <w:pStyle w:val="En-ttetableau"/>
              <w:jc w:val="center"/>
              <w:rPr>
                <w:rFonts w:ascii="Arial" w:hAnsi="Arial"/>
                <w:sz w:val="20"/>
              </w:rPr>
            </w:pPr>
            <w:r w:rsidRPr="00445DF7">
              <w:rPr>
                <w:rFonts w:ascii="Arial" w:hAnsi="Arial"/>
                <w:sz w:val="20"/>
              </w:rPr>
              <w:t>Rédacteur</w:t>
            </w:r>
          </w:p>
        </w:tc>
        <w:tc>
          <w:tcPr>
            <w:tcW w:w="1172" w:type="pct"/>
            <w:shd w:val="clear" w:color="auto" w:fill="008435"/>
          </w:tcPr>
          <w:p w14:paraId="25D5841E" w14:textId="326853ED" w:rsidR="00410437" w:rsidRPr="00445DF7" w:rsidRDefault="00041C58" w:rsidP="004E5573">
            <w:pPr>
              <w:pStyle w:val="En-ttetableau"/>
              <w:jc w:val="center"/>
              <w:rPr>
                <w:rFonts w:ascii="Arial" w:hAnsi="Arial"/>
                <w:sz w:val="20"/>
              </w:rPr>
            </w:pPr>
            <w:r w:rsidRPr="00445DF7">
              <w:rPr>
                <w:rFonts w:ascii="Arial" w:hAnsi="Arial"/>
                <w:sz w:val="20"/>
              </w:rPr>
              <w:t>Vérificateur</w:t>
            </w:r>
          </w:p>
        </w:tc>
        <w:tc>
          <w:tcPr>
            <w:tcW w:w="1172" w:type="pct"/>
            <w:shd w:val="clear" w:color="auto" w:fill="008435"/>
          </w:tcPr>
          <w:p w14:paraId="0B3A2CE6" w14:textId="05E36920" w:rsidR="00410437" w:rsidRPr="00445DF7" w:rsidRDefault="00041C58" w:rsidP="004E5573">
            <w:pPr>
              <w:pStyle w:val="En-ttetableau"/>
              <w:jc w:val="center"/>
              <w:rPr>
                <w:rFonts w:ascii="Arial" w:hAnsi="Arial"/>
                <w:sz w:val="20"/>
              </w:rPr>
            </w:pPr>
            <w:r w:rsidRPr="00445DF7">
              <w:rPr>
                <w:rFonts w:ascii="Arial" w:hAnsi="Arial"/>
                <w:sz w:val="20"/>
              </w:rPr>
              <w:t>Approbateur</w:t>
            </w:r>
          </w:p>
        </w:tc>
      </w:tr>
      <w:tr w:rsidR="00BE6D2A" w:rsidRPr="00445DF7" w14:paraId="479C1522" w14:textId="77777777" w:rsidTr="00AC6BBC">
        <w:tc>
          <w:tcPr>
            <w:tcW w:w="1483" w:type="pct"/>
          </w:tcPr>
          <w:p w14:paraId="105F8ABD" w14:textId="5CEC2FAE" w:rsidR="00BE6D2A" w:rsidRPr="00445DF7" w:rsidRDefault="00BE6D2A" w:rsidP="00BE6D2A">
            <w:pPr>
              <w:spacing w:before="60" w:after="60"/>
              <w:jc w:val="center"/>
              <w:rPr>
                <w:sz w:val="20"/>
                <w:szCs w:val="20"/>
              </w:rPr>
            </w:pPr>
            <w:r w:rsidRPr="00445DF7">
              <w:rPr>
                <w:sz w:val="20"/>
                <w:szCs w:val="20"/>
              </w:rPr>
              <w:t>PRE</w:t>
            </w:r>
          </w:p>
        </w:tc>
        <w:tc>
          <w:tcPr>
            <w:tcW w:w="1172" w:type="pct"/>
            <w:vAlign w:val="top"/>
          </w:tcPr>
          <w:p w14:paraId="3C5A3D1E" w14:textId="73D9DAF7" w:rsidR="00BE6D2A" w:rsidRPr="00445DF7" w:rsidRDefault="00BE6D2A" w:rsidP="00BE6D2A">
            <w:pPr>
              <w:spacing w:before="60" w:after="60"/>
              <w:jc w:val="center"/>
              <w:rPr>
                <w:sz w:val="20"/>
                <w:szCs w:val="20"/>
              </w:rPr>
            </w:pPr>
          </w:p>
        </w:tc>
        <w:tc>
          <w:tcPr>
            <w:tcW w:w="1172" w:type="pct"/>
            <w:vAlign w:val="top"/>
          </w:tcPr>
          <w:p w14:paraId="6CE7742C" w14:textId="368A5489" w:rsidR="00BE6D2A" w:rsidRPr="00445DF7" w:rsidRDefault="00BE6D2A" w:rsidP="00BE6D2A">
            <w:pPr>
              <w:spacing w:before="60" w:after="60"/>
              <w:jc w:val="center"/>
              <w:rPr>
                <w:sz w:val="20"/>
                <w:szCs w:val="20"/>
              </w:rPr>
            </w:pPr>
          </w:p>
        </w:tc>
        <w:tc>
          <w:tcPr>
            <w:tcW w:w="1172" w:type="pct"/>
            <w:vAlign w:val="top"/>
          </w:tcPr>
          <w:p w14:paraId="0660B8BE" w14:textId="7ED117C8" w:rsidR="00BE6D2A" w:rsidRPr="00445DF7" w:rsidRDefault="00BE6D2A" w:rsidP="00BE6D2A">
            <w:pPr>
              <w:spacing w:before="60" w:after="60"/>
              <w:jc w:val="center"/>
              <w:rPr>
                <w:sz w:val="20"/>
                <w:szCs w:val="20"/>
              </w:rPr>
            </w:pPr>
          </w:p>
        </w:tc>
      </w:tr>
      <w:tr w:rsidR="00041C58" w:rsidRPr="00445DF7" w14:paraId="13C824BD" w14:textId="77777777" w:rsidTr="002A3AEA">
        <w:tc>
          <w:tcPr>
            <w:tcW w:w="1483" w:type="pct"/>
          </w:tcPr>
          <w:p w14:paraId="49E39776" w14:textId="7DC51CA8" w:rsidR="00410437" w:rsidRPr="00445DF7" w:rsidRDefault="00D81116" w:rsidP="004E5573">
            <w:pPr>
              <w:spacing w:before="60" w:after="60"/>
              <w:jc w:val="center"/>
              <w:rPr>
                <w:sz w:val="20"/>
                <w:szCs w:val="20"/>
              </w:rPr>
            </w:pPr>
            <w:r w:rsidRPr="00445DF7">
              <w:rPr>
                <w:sz w:val="20"/>
                <w:szCs w:val="20"/>
              </w:rPr>
              <w:t>SOGED</w:t>
            </w:r>
            <w:r w:rsidR="002D4DDB" w:rsidRPr="00445DF7">
              <w:rPr>
                <w:sz w:val="20"/>
                <w:szCs w:val="20"/>
              </w:rPr>
              <w:t xml:space="preserve"> (*)</w:t>
            </w:r>
          </w:p>
        </w:tc>
        <w:tc>
          <w:tcPr>
            <w:tcW w:w="1172" w:type="pct"/>
          </w:tcPr>
          <w:p w14:paraId="3B36691A" w14:textId="77777777" w:rsidR="00410437" w:rsidRPr="00445DF7" w:rsidRDefault="00410437" w:rsidP="004E5573">
            <w:pPr>
              <w:spacing w:before="60" w:after="60"/>
              <w:jc w:val="center"/>
              <w:rPr>
                <w:sz w:val="20"/>
                <w:szCs w:val="20"/>
              </w:rPr>
            </w:pPr>
          </w:p>
        </w:tc>
        <w:tc>
          <w:tcPr>
            <w:tcW w:w="1172" w:type="pct"/>
          </w:tcPr>
          <w:p w14:paraId="316ADF1E" w14:textId="77777777" w:rsidR="00410437" w:rsidRPr="00445DF7" w:rsidRDefault="00410437" w:rsidP="004E5573">
            <w:pPr>
              <w:spacing w:before="60" w:after="60"/>
              <w:jc w:val="center"/>
              <w:rPr>
                <w:sz w:val="20"/>
                <w:szCs w:val="20"/>
              </w:rPr>
            </w:pPr>
          </w:p>
        </w:tc>
        <w:tc>
          <w:tcPr>
            <w:tcW w:w="1172" w:type="pct"/>
          </w:tcPr>
          <w:p w14:paraId="6BFE3F1D" w14:textId="77777777" w:rsidR="00410437" w:rsidRPr="00445DF7" w:rsidRDefault="00410437" w:rsidP="004E5573">
            <w:pPr>
              <w:spacing w:before="60" w:after="60"/>
              <w:jc w:val="center"/>
              <w:rPr>
                <w:sz w:val="20"/>
                <w:szCs w:val="20"/>
              </w:rPr>
            </w:pPr>
          </w:p>
        </w:tc>
      </w:tr>
      <w:tr w:rsidR="00041C58" w:rsidRPr="00445DF7" w14:paraId="0095B9E0" w14:textId="77777777" w:rsidTr="002A3AEA">
        <w:tc>
          <w:tcPr>
            <w:tcW w:w="1483" w:type="pct"/>
          </w:tcPr>
          <w:p w14:paraId="00361B0A" w14:textId="7F3D07C0" w:rsidR="00410437" w:rsidRPr="00445DF7" w:rsidRDefault="007C167C" w:rsidP="004E5573">
            <w:pPr>
              <w:spacing w:before="60" w:after="60"/>
              <w:jc w:val="center"/>
              <w:rPr>
                <w:sz w:val="20"/>
                <w:szCs w:val="20"/>
              </w:rPr>
            </w:pPr>
            <w:r w:rsidRPr="00445DF7">
              <w:rPr>
                <w:sz w:val="20"/>
                <w:szCs w:val="20"/>
              </w:rPr>
              <w:t>POI</w:t>
            </w:r>
            <w:r w:rsidR="002D4DDB" w:rsidRPr="00445DF7">
              <w:rPr>
                <w:sz w:val="20"/>
                <w:szCs w:val="20"/>
              </w:rPr>
              <w:t xml:space="preserve"> (*)</w:t>
            </w:r>
          </w:p>
        </w:tc>
        <w:tc>
          <w:tcPr>
            <w:tcW w:w="1172" w:type="pct"/>
          </w:tcPr>
          <w:p w14:paraId="36B800D6" w14:textId="77777777" w:rsidR="00410437" w:rsidRPr="00445DF7" w:rsidRDefault="00410437" w:rsidP="004E5573">
            <w:pPr>
              <w:spacing w:before="60" w:after="60"/>
              <w:jc w:val="center"/>
              <w:rPr>
                <w:sz w:val="20"/>
                <w:szCs w:val="20"/>
              </w:rPr>
            </w:pPr>
          </w:p>
        </w:tc>
        <w:tc>
          <w:tcPr>
            <w:tcW w:w="1172" w:type="pct"/>
          </w:tcPr>
          <w:p w14:paraId="4C04E00B" w14:textId="77777777" w:rsidR="00410437" w:rsidRPr="00445DF7" w:rsidRDefault="00410437" w:rsidP="004E5573">
            <w:pPr>
              <w:spacing w:before="60" w:after="60"/>
              <w:jc w:val="center"/>
              <w:rPr>
                <w:sz w:val="20"/>
                <w:szCs w:val="20"/>
              </w:rPr>
            </w:pPr>
          </w:p>
        </w:tc>
        <w:tc>
          <w:tcPr>
            <w:tcW w:w="1172" w:type="pct"/>
          </w:tcPr>
          <w:p w14:paraId="7213E71A" w14:textId="77777777" w:rsidR="00410437" w:rsidRPr="00445DF7" w:rsidRDefault="00410437" w:rsidP="004E5573">
            <w:pPr>
              <w:spacing w:before="60" w:after="60"/>
              <w:jc w:val="center"/>
              <w:rPr>
                <w:sz w:val="20"/>
                <w:szCs w:val="20"/>
              </w:rPr>
            </w:pPr>
          </w:p>
        </w:tc>
      </w:tr>
      <w:tr w:rsidR="00EE61B9" w:rsidRPr="00445DF7" w14:paraId="67C0727C" w14:textId="77777777" w:rsidTr="002A3AEA">
        <w:tc>
          <w:tcPr>
            <w:tcW w:w="1483" w:type="pct"/>
          </w:tcPr>
          <w:p w14:paraId="559C59CE" w14:textId="2E395E3D" w:rsidR="00EE61B9" w:rsidRPr="00445DF7" w:rsidRDefault="00EE61B9" w:rsidP="004E5573">
            <w:pPr>
              <w:spacing w:before="60" w:after="60"/>
              <w:jc w:val="center"/>
              <w:rPr>
                <w:sz w:val="20"/>
                <w:szCs w:val="20"/>
              </w:rPr>
            </w:pPr>
            <w:r w:rsidRPr="00445DF7">
              <w:rPr>
                <w:sz w:val="20"/>
                <w:szCs w:val="20"/>
              </w:rPr>
              <w:t xml:space="preserve">Procédures </w:t>
            </w:r>
            <w:r w:rsidR="00AB57A9" w:rsidRPr="00445DF7">
              <w:rPr>
                <w:sz w:val="20"/>
                <w:szCs w:val="20"/>
              </w:rPr>
              <w:t>environnementales</w:t>
            </w:r>
            <w:r w:rsidR="006C4E30" w:rsidRPr="00445DF7">
              <w:rPr>
                <w:sz w:val="20"/>
                <w:szCs w:val="20"/>
              </w:rPr>
              <w:t xml:space="preserve"> (*)</w:t>
            </w:r>
          </w:p>
        </w:tc>
        <w:tc>
          <w:tcPr>
            <w:tcW w:w="1172" w:type="pct"/>
          </w:tcPr>
          <w:p w14:paraId="6A2E05BB" w14:textId="77777777" w:rsidR="00EE61B9" w:rsidRPr="00445DF7" w:rsidRDefault="00EE61B9" w:rsidP="004E5573">
            <w:pPr>
              <w:spacing w:before="60" w:after="60"/>
              <w:jc w:val="center"/>
              <w:rPr>
                <w:sz w:val="20"/>
                <w:szCs w:val="20"/>
              </w:rPr>
            </w:pPr>
          </w:p>
        </w:tc>
        <w:tc>
          <w:tcPr>
            <w:tcW w:w="1172" w:type="pct"/>
          </w:tcPr>
          <w:p w14:paraId="029EC53B" w14:textId="77777777" w:rsidR="00EE61B9" w:rsidRPr="00445DF7" w:rsidRDefault="00EE61B9" w:rsidP="004E5573">
            <w:pPr>
              <w:spacing w:before="60" w:after="60"/>
              <w:jc w:val="center"/>
              <w:rPr>
                <w:sz w:val="20"/>
                <w:szCs w:val="20"/>
              </w:rPr>
            </w:pPr>
          </w:p>
        </w:tc>
        <w:tc>
          <w:tcPr>
            <w:tcW w:w="1172" w:type="pct"/>
          </w:tcPr>
          <w:p w14:paraId="20012A4C" w14:textId="77777777" w:rsidR="00EE61B9" w:rsidRPr="00445DF7" w:rsidRDefault="00EE61B9" w:rsidP="004E5573">
            <w:pPr>
              <w:spacing w:before="60" w:after="60"/>
              <w:jc w:val="center"/>
              <w:rPr>
                <w:sz w:val="20"/>
                <w:szCs w:val="20"/>
              </w:rPr>
            </w:pPr>
          </w:p>
        </w:tc>
      </w:tr>
      <w:tr w:rsidR="00D14038" w:rsidRPr="00445DF7" w14:paraId="393BBBEC" w14:textId="77777777" w:rsidTr="002A3AEA">
        <w:tc>
          <w:tcPr>
            <w:tcW w:w="1483" w:type="pct"/>
          </w:tcPr>
          <w:p w14:paraId="0C913905" w14:textId="737F0CB4" w:rsidR="00D14038" w:rsidRPr="00445DF7" w:rsidRDefault="00D14038" w:rsidP="004E5573">
            <w:pPr>
              <w:spacing w:before="60" w:after="60"/>
              <w:jc w:val="center"/>
              <w:rPr>
                <w:sz w:val="20"/>
                <w:szCs w:val="20"/>
              </w:rPr>
            </w:pPr>
            <w:r w:rsidRPr="00445DF7">
              <w:rPr>
                <w:sz w:val="20"/>
                <w:szCs w:val="20"/>
              </w:rPr>
              <w:t>Journal de chantier</w:t>
            </w:r>
            <w:r w:rsidR="00857E85" w:rsidRPr="00445DF7">
              <w:rPr>
                <w:sz w:val="20"/>
                <w:szCs w:val="20"/>
              </w:rPr>
              <w:t xml:space="preserve"> ou </w:t>
            </w:r>
            <w:r w:rsidR="007D178F" w:rsidRPr="00445DF7">
              <w:rPr>
                <w:sz w:val="20"/>
                <w:szCs w:val="20"/>
              </w:rPr>
              <w:t>registre environnemental</w:t>
            </w:r>
          </w:p>
        </w:tc>
        <w:tc>
          <w:tcPr>
            <w:tcW w:w="1172" w:type="pct"/>
          </w:tcPr>
          <w:p w14:paraId="3A453F85" w14:textId="77777777" w:rsidR="00D14038" w:rsidRPr="00445DF7" w:rsidRDefault="00D14038" w:rsidP="004E5573">
            <w:pPr>
              <w:spacing w:before="60" w:after="60"/>
              <w:jc w:val="center"/>
              <w:rPr>
                <w:sz w:val="20"/>
                <w:szCs w:val="20"/>
              </w:rPr>
            </w:pPr>
          </w:p>
        </w:tc>
        <w:tc>
          <w:tcPr>
            <w:tcW w:w="1172" w:type="pct"/>
          </w:tcPr>
          <w:p w14:paraId="0DA2AED5" w14:textId="77777777" w:rsidR="00D14038" w:rsidRPr="00445DF7" w:rsidRDefault="00D14038" w:rsidP="004E5573">
            <w:pPr>
              <w:spacing w:before="60" w:after="60"/>
              <w:jc w:val="center"/>
              <w:rPr>
                <w:sz w:val="20"/>
                <w:szCs w:val="20"/>
              </w:rPr>
            </w:pPr>
          </w:p>
        </w:tc>
        <w:tc>
          <w:tcPr>
            <w:tcW w:w="1172" w:type="pct"/>
          </w:tcPr>
          <w:p w14:paraId="3519C8DE" w14:textId="77777777" w:rsidR="00D14038" w:rsidRPr="00445DF7" w:rsidRDefault="00D14038" w:rsidP="004E5573">
            <w:pPr>
              <w:spacing w:before="60" w:after="60"/>
              <w:jc w:val="center"/>
              <w:rPr>
                <w:sz w:val="20"/>
                <w:szCs w:val="20"/>
              </w:rPr>
            </w:pPr>
          </w:p>
        </w:tc>
      </w:tr>
      <w:tr w:rsidR="00D14038" w:rsidRPr="00445DF7" w14:paraId="53305672" w14:textId="77777777" w:rsidTr="002A3AEA">
        <w:tc>
          <w:tcPr>
            <w:tcW w:w="1483" w:type="pct"/>
          </w:tcPr>
          <w:p w14:paraId="0D58D4A2" w14:textId="2D7BC6CC" w:rsidR="00D14038" w:rsidRPr="00445DF7" w:rsidRDefault="00CE56CA" w:rsidP="004E5573">
            <w:pPr>
              <w:spacing w:before="60" w:after="60"/>
              <w:jc w:val="center"/>
              <w:rPr>
                <w:sz w:val="20"/>
                <w:szCs w:val="20"/>
              </w:rPr>
            </w:pPr>
            <w:r w:rsidRPr="00445DF7">
              <w:rPr>
                <w:sz w:val="20"/>
                <w:szCs w:val="20"/>
              </w:rPr>
              <w:t>Fiche évènement environnement</w:t>
            </w:r>
          </w:p>
        </w:tc>
        <w:tc>
          <w:tcPr>
            <w:tcW w:w="1172" w:type="pct"/>
          </w:tcPr>
          <w:p w14:paraId="23E1F3B1" w14:textId="77777777" w:rsidR="00D14038" w:rsidRPr="00445DF7" w:rsidRDefault="00D14038" w:rsidP="004E5573">
            <w:pPr>
              <w:spacing w:before="60" w:after="60"/>
              <w:jc w:val="center"/>
              <w:rPr>
                <w:sz w:val="20"/>
                <w:szCs w:val="20"/>
              </w:rPr>
            </w:pPr>
          </w:p>
        </w:tc>
        <w:tc>
          <w:tcPr>
            <w:tcW w:w="1172" w:type="pct"/>
          </w:tcPr>
          <w:p w14:paraId="2E4E808E" w14:textId="77777777" w:rsidR="00D14038" w:rsidRPr="00445DF7" w:rsidRDefault="00D14038" w:rsidP="004E5573">
            <w:pPr>
              <w:spacing w:before="60" w:after="60"/>
              <w:jc w:val="center"/>
              <w:rPr>
                <w:sz w:val="20"/>
                <w:szCs w:val="20"/>
              </w:rPr>
            </w:pPr>
          </w:p>
        </w:tc>
        <w:tc>
          <w:tcPr>
            <w:tcW w:w="1172" w:type="pct"/>
          </w:tcPr>
          <w:p w14:paraId="14A6845B" w14:textId="77777777" w:rsidR="00D14038" w:rsidRPr="00445DF7" w:rsidRDefault="00D14038" w:rsidP="004E5573">
            <w:pPr>
              <w:spacing w:before="60" w:after="60"/>
              <w:jc w:val="center"/>
              <w:rPr>
                <w:sz w:val="20"/>
                <w:szCs w:val="20"/>
              </w:rPr>
            </w:pPr>
          </w:p>
        </w:tc>
      </w:tr>
      <w:tr w:rsidR="00656DBC" w:rsidRPr="00445DF7" w14:paraId="04FCD867" w14:textId="77777777" w:rsidTr="002A3AEA">
        <w:tc>
          <w:tcPr>
            <w:tcW w:w="1483" w:type="pct"/>
          </w:tcPr>
          <w:p w14:paraId="4E1095FB" w14:textId="6EA868E3" w:rsidR="00656DBC" w:rsidRPr="00445DF7" w:rsidRDefault="00656DBC" w:rsidP="00656DBC">
            <w:pPr>
              <w:spacing w:before="60" w:after="60"/>
              <w:jc w:val="center"/>
              <w:rPr>
                <w:szCs w:val="20"/>
              </w:rPr>
            </w:pPr>
            <w:r w:rsidRPr="00445DF7">
              <w:rPr>
                <w:sz w:val="20"/>
                <w:szCs w:val="20"/>
              </w:rPr>
              <w:t>Fiche de non-conformité</w:t>
            </w:r>
          </w:p>
        </w:tc>
        <w:tc>
          <w:tcPr>
            <w:tcW w:w="1172" w:type="pct"/>
          </w:tcPr>
          <w:p w14:paraId="6D569FAA" w14:textId="77777777" w:rsidR="00656DBC" w:rsidRPr="00445DF7" w:rsidRDefault="00656DBC" w:rsidP="00656DBC">
            <w:pPr>
              <w:spacing w:before="60" w:after="60"/>
              <w:jc w:val="center"/>
              <w:rPr>
                <w:szCs w:val="20"/>
              </w:rPr>
            </w:pPr>
          </w:p>
        </w:tc>
        <w:tc>
          <w:tcPr>
            <w:tcW w:w="1172" w:type="pct"/>
          </w:tcPr>
          <w:p w14:paraId="2F3822A9" w14:textId="77777777" w:rsidR="00656DBC" w:rsidRPr="00445DF7" w:rsidRDefault="00656DBC" w:rsidP="00656DBC">
            <w:pPr>
              <w:spacing w:before="60" w:after="60"/>
              <w:jc w:val="center"/>
              <w:rPr>
                <w:szCs w:val="20"/>
              </w:rPr>
            </w:pPr>
          </w:p>
        </w:tc>
        <w:tc>
          <w:tcPr>
            <w:tcW w:w="1172" w:type="pct"/>
          </w:tcPr>
          <w:p w14:paraId="1796886F" w14:textId="77777777" w:rsidR="00656DBC" w:rsidRPr="00445DF7" w:rsidRDefault="00656DBC" w:rsidP="00656DBC">
            <w:pPr>
              <w:spacing w:before="60" w:after="60"/>
              <w:jc w:val="center"/>
              <w:rPr>
                <w:szCs w:val="20"/>
              </w:rPr>
            </w:pPr>
          </w:p>
        </w:tc>
      </w:tr>
      <w:tr w:rsidR="00656DBC" w:rsidRPr="00445DF7" w14:paraId="2EAB27D8" w14:textId="77777777" w:rsidTr="002A3AEA">
        <w:tc>
          <w:tcPr>
            <w:tcW w:w="1483" w:type="pct"/>
          </w:tcPr>
          <w:p w14:paraId="074504C9" w14:textId="24EA1DD7" w:rsidR="00656DBC" w:rsidRPr="00445DF7" w:rsidRDefault="00656DBC" w:rsidP="00656DBC">
            <w:pPr>
              <w:spacing w:before="60" w:after="60"/>
              <w:jc w:val="center"/>
              <w:rPr>
                <w:sz w:val="20"/>
                <w:szCs w:val="20"/>
              </w:rPr>
            </w:pPr>
            <w:r w:rsidRPr="00445DF7">
              <w:rPr>
                <w:sz w:val="20"/>
                <w:szCs w:val="20"/>
              </w:rPr>
              <w:t>Fiche de visite</w:t>
            </w:r>
          </w:p>
        </w:tc>
        <w:tc>
          <w:tcPr>
            <w:tcW w:w="1172" w:type="pct"/>
          </w:tcPr>
          <w:p w14:paraId="7DD53C14" w14:textId="77777777" w:rsidR="00656DBC" w:rsidRPr="00445DF7" w:rsidRDefault="00656DBC" w:rsidP="00656DBC">
            <w:pPr>
              <w:spacing w:before="60" w:after="60"/>
              <w:jc w:val="center"/>
              <w:rPr>
                <w:sz w:val="20"/>
                <w:szCs w:val="20"/>
              </w:rPr>
            </w:pPr>
          </w:p>
        </w:tc>
        <w:tc>
          <w:tcPr>
            <w:tcW w:w="1172" w:type="pct"/>
          </w:tcPr>
          <w:p w14:paraId="786EB9C8" w14:textId="77777777" w:rsidR="00656DBC" w:rsidRPr="00445DF7" w:rsidRDefault="00656DBC" w:rsidP="00656DBC">
            <w:pPr>
              <w:spacing w:before="60" w:after="60"/>
              <w:jc w:val="center"/>
              <w:rPr>
                <w:sz w:val="20"/>
                <w:szCs w:val="20"/>
              </w:rPr>
            </w:pPr>
          </w:p>
        </w:tc>
        <w:tc>
          <w:tcPr>
            <w:tcW w:w="1172" w:type="pct"/>
          </w:tcPr>
          <w:p w14:paraId="4ADA2ADC" w14:textId="77777777" w:rsidR="00656DBC" w:rsidRPr="00445DF7" w:rsidRDefault="00656DBC" w:rsidP="00656DBC">
            <w:pPr>
              <w:spacing w:before="60" w:after="60"/>
              <w:jc w:val="center"/>
              <w:rPr>
                <w:sz w:val="20"/>
                <w:szCs w:val="20"/>
              </w:rPr>
            </w:pPr>
          </w:p>
        </w:tc>
      </w:tr>
      <w:tr w:rsidR="00656DBC" w:rsidRPr="00445DF7" w14:paraId="5F1EE959" w14:textId="77777777" w:rsidTr="002A3AEA">
        <w:tc>
          <w:tcPr>
            <w:tcW w:w="1483" w:type="pct"/>
          </w:tcPr>
          <w:p w14:paraId="77244ED9" w14:textId="1FC6E937" w:rsidR="00656DBC" w:rsidRPr="00445DF7" w:rsidRDefault="00656DBC" w:rsidP="00656DBC">
            <w:pPr>
              <w:spacing w:before="60" w:after="60"/>
              <w:jc w:val="center"/>
              <w:rPr>
                <w:sz w:val="20"/>
                <w:szCs w:val="20"/>
              </w:rPr>
            </w:pPr>
            <w:r w:rsidRPr="00445DF7">
              <w:rPr>
                <w:sz w:val="20"/>
                <w:szCs w:val="20"/>
              </w:rPr>
              <w:t>Fiche de bonne pratique</w:t>
            </w:r>
          </w:p>
        </w:tc>
        <w:tc>
          <w:tcPr>
            <w:tcW w:w="1172" w:type="pct"/>
          </w:tcPr>
          <w:p w14:paraId="46F1E2AD" w14:textId="77777777" w:rsidR="00656DBC" w:rsidRPr="00445DF7" w:rsidRDefault="00656DBC" w:rsidP="00656DBC">
            <w:pPr>
              <w:spacing w:before="60" w:after="60"/>
              <w:jc w:val="center"/>
              <w:rPr>
                <w:sz w:val="20"/>
                <w:szCs w:val="20"/>
              </w:rPr>
            </w:pPr>
          </w:p>
        </w:tc>
        <w:tc>
          <w:tcPr>
            <w:tcW w:w="1172" w:type="pct"/>
          </w:tcPr>
          <w:p w14:paraId="4891ECD3" w14:textId="77777777" w:rsidR="00656DBC" w:rsidRPr="00445DF7" w:rsidRDefault="00656DBC" w:rsidP="00656DBC">
            <w:pPr>
              <w:spacing w:before="60" w:after="60"/>
              <w:jc w:val="center"/>
              <w:rPr>
                <w:sz w:val="20"/>
                <w:szCs w:val="20"/>
              </w:rPr>
            </w:pPr>
          </w:p>
        </w:tc>
        <w:tc>
          <w:tcPr>
            <w:tcW w:w="1172" w:type="pct"/>
          </w:tcPr>
          <w:p w14:paraId="21373CA9" w14:textId="77777777" w:rsidR="00656DBC" w:rsidRPr="00445DF7" w:rsidRDefault="00656DBC" w:rsidP="00656DBC">
            <w:pPr>
              <w:spacing w:before="60" w:after="60"/>
              <w:jc w:val="center"/>
              <w:rPr>
                <w:sz w:val="20"/>
                <w:szCs w:val="20"/>
              </w:rPr>
            </w:pPr>
          </w:p>
        </w:tc>
      </w:tr>
      <w:tr w:rsidR="00656DBC" w:rsidRPr="00445DF7" w14:paraId="211B75F0" w14:textId="77777777" w:rsidTr="002A3AEA">
        <w:tc>
          <w:tcPr>
            <w:tcW w:w="1483" w:type="pct"/>
          </w:tcPr>
          <w:p w14:paraId="5CF4FDD3" w14:textId="7EE12CD5" w:rsidR="00656DBC" w:rsidRPr="00445DF7" w:rsidRDefault="00656DBC" w:rsidP="00656DBC">
            <w:pPr>
              <w:spacing w:before="60" w:after="60"/>
              <w:jc w:val="center"/>
              <w:rPr>
                <w:sz w:val="20"/>
                <w:szCs w:val="20"/>
              </w:rPr>
            </w:pPr>
            <w:r w:rsidRPr="00445DF7">
              <w:rPr>
                <w:sz w:val="20"/>
                <w:szCs w:val="20"/>
              </w:rPr>
              <w:t>Rapport mensuel</w:t>
            </w:r>
          </w:p>
        </w:tc>
        <w:tc>
          <w:tcPr>
            <w:tcW w:w="1172" w:type="pct"/>
          </w:tcPr>
          <w:p w14:paraId="3DBA6E61" w14:textId="77777777" w:rsidR="00656DBC" w:rsidRPr="00445DF7" w:rsidRDefault="00656DBC" w:rsidP="00656DBC">
            <w:pPr>
              <w:spacing w:before="60" w:after="60"/>
              <w:jc w:val="center"/>
              <w:rPr>
                <w:sz w:val="20"/>
                <w:szCs w:val="20"/>
              </w:rPr>
            </w:pPr>
          </w:p>
        </w:tc>
        <w:tc>
          <w:tcPr>
            <w:tcW w:w="1172" w:type="pct"/>
          </w:tcPr>
          <w:p w14:paraId="34295A34" w14:textId="77777777" w:rsidR="00656DBC" w:rsidRPr="00445DF7" w:rsidRDefault="00656DBC" w:rsidP="00656DBC">
            <w:pPr>
              <w:spacing w:before="60" w:after="60"/>
              <w:jc w:val="center"/>
              <w:rPr>
                <w:sz w:val="20"/>
                <w:szCs w:val="20"/>
              </w:rPr>
            </w:pPr>
          </w:p>
        </w:tc>
        <w:tc>
          <w:tcPr>
            <w:tcW w:w="1172" w:type="pct"/>
          </w:tcPr>
          <w:p w14:paraId="31764400" w14:textId="77777777" w:rsidR="00656DBC" w:rsidRPr="00445DF7" w:rsidRDefault="00656DBC" w:rsidP="00656DBC">
            <w:pPr>
              <w:spacing w:before="60" w:after="60"/>
              <w:jc w:val="center"/>
              <w:rPr>
                <w:sz w:val="20"/>
                <w:szCs w:val="20"/>
              </w:rPr>
            </w:pPr>
          </w:p>
        </w:tc>
      </w:tr>
      <w:tr w:rsidR="00656DBC" w:rsidRPr="00445DF7" w14:paraId="07BCC9E6" w14:textId="77777777" w:rsidTr="002A3AEA">
        <w:tc>
          <w:tcPr>
            <w:tcW w:w="1483" w:type="pct"/>
          </w:tcPr>
          <w:p w14:paraId="35884C09" w14:textId="3BD0C99E" w:rsidR="00656DBC" w:rsidRPr="00445DF7" w:rsidRDefault="00656DBC" w:rsidP="00656DBC">
            <w:pPr>
              <w:spacing w:before="60" w:after="60"/>
              <w:jc w:val="center"/>
              <w:rPr>
                <w:sz w:val="20"/>
                <w:szCs w:val="20"/>
              </w:rPr>
            </w:pPr>
            <w:r w:rsidRPr="00445DF7">
              <w:rPr>
                <w:sz w:val="20"/>
                <w:szCs w:val="20"/>
              </w:rPr>
              <w:t>Bilan environnemental de fin de chantier</w:t>
            </w:r>
          </w:p>
        </w:tc>
        <w:tc>
          <w:tcPr>
            <w:tcW w:w="1172" w:type="pct"/>
          </w:tcPr>
          <w:p w14:paraId="48D9B290" w14:textId="77777777" w:rsidR="00656DBC" w:rsidRPr="00445DF7" w:rsidRDefault="00656DBC" w:rsidP="00656DBC">
            <w:pPr>
              <w:spacing w:before="60" w:after="60"/>
              <w:jc w:val="center"/>
              <w:rPr>
                <w:sz w:val="20"/>
                <w:szCs w:val="20"/>
              </w:rPr>
            </w:pPr>
          </w:p>
        </w:tc>
        <w:tc>
          <w:tcPr>
            <w:tcW w:w="1172" w:type="pct"/>
          </w:tcPr>
          <w:p w14:paraId="62A4081D" w14:textId="77777777" w:rsidR="00656DBC" w:rsidRPr="00445DF7" w:rsidRDefault="00656DBC" w:rsidP="00656DBC">
            <w:pPr>
              <w:spacing w:before="60" w:after="60"/>
              <w:jc w:val="center"/>
              <w:rPr>
                <w:sz w:val="20"/>
                <w:szCs w:val="20"/>
              </w:rPr>
            </w:pPr>
          </w:p>
        </w:tc>
        <w:tc>
          <w:tcPr>
            <w:tcW w:w="1172" w:type="pct"/>
          </w:tcPr>
          <w:p w14:paraId="49D83D84" w14:textId="77777777" w:rsidR="00656DBC" w:rsidRPr="00445DF7" w:rsidRDefault="00656DBC" w:rsidP="00656DBC">
            <w:pPr>
              <w:spacing w:before="60" w:after="60"/>
              <w:jc w:val="center"/>
              <w:rPr>
                <w:sz w:val="20"/>
                <w:szCs w:val="20"/>
              </w:rPr>
            </w:pPr>
          </w:p>
        </w:tc>
      </w:tr>
      <w:tr w:rsidR="002A3AEA" w:rsidRPr="00445DF7" w14:paraId="6FC9B778" w14:textId="77777777" w:rsidTr="002A3AEA">
        <w:tc>
          <w:tcPr>
            <w:tcW w:w="1483" w:type="pct"/>
          </w:tcPr>
          <w:p w14:paraId="38E3A914" w14:textId="7C25F5BA" w:rsidR="002A3AEA" w:rsidRPr="00445DF7" w:rsidRDefault="002A3AEA" w:rsidP="00656DBC">
            <w:pPr>
              <w:spacing w:before="60" w:after="60"/>
              <w:jc w:val="center"/>
              <w:rPr>
                <w:szCs w:val="20"/>
              </w:rPr>
            </w:pPr>
          </w:p>
        </w:tc>
        <w:tc>
          <w:tcPr>
            <w:tcW w:w="1172" w:type="pct"/>
          </w:tcPr>
          <w:p w14:paraId="10DA3737" w14:textId="77777777" w:rsidR="002A3AEA" w:rsidRPr="00445DF7" w:rsidRDefault="002A3AEA" w:rsidP="00656DBC">
            <w:pPr>
              <w:spacing w:before="60" w:after="60"/>
              <w:jc w:val="center"/>
              <w:rPr>
                <w:szCs w:val="20"/>
              </w:rPr>
            </w:pPr>
          </w:p>
        </w:tc>
        <w:tc>
          <w:tcPr>
            <w:tcW w:w="1172" w:type="pct"/>
          </w:tcPr>
          <w:p w14:paraId="1E84EF61" w14:textId="77777777" w:rsidR="002A3AEA" w:rsidRPr="00445DF7" w:rsidRDefault="002A3AEA" w:rsidP="00656DBC">
            <w:pPr>
              <w:spacing w:before="60" w:after="60"/>
              <w:jc w:val="center"/>
              <w:rPr>
                <w:szCs w:val="20"/>
              </w:rPr>
            </w:pPr>
          </w:p>
        </w:tc>
        <w:tc>
          <w:tcPr>
            <w:tcW w:w="1172" w:type="pct"/>
          </w:tcPr>
          <w:p w14:paraId="6CE03121" w14:textId="77777777" w:rsidR="002A3AEA" w:rsidRPr="00445DF7" w:rsidRDefault="002A3AEA" w:rsidP="00656DBC">
            <w:pPr>
              <w:spacing w:before="60" w:after="60"/>
              <w:jc w:val="center"/>
              <w:rPr>
                <w:szCs w:val="20"/>
              </w:rPr>
            </w:pPr>
          </w:p>
        </w:tc>
      </w:tr>
      <w:tr w:rsidR="00A17BBA" w:rsidRPr="00445DF7" w14:paraId="35EC9D0F" w14:textId="77777777" w:rsidTr="002A3AEA">
        <w:tc>
          <w:tcPr>
            <w:tcW w:w="1483" w:type="pct"/>
          </w:tcPr>
          <w:p w14:paraId="0E9C068D" w14:textId="77777777" w:rsidR="00A17BBA" w:rsidRPr="00445DF7" w:rsidRDefault="00A17BBA" w:rsidP="00656DBC">
            <w:pPr>
              <w:spacing w:before="60" w:after="60"/>
              <w:jc w:val="center"/>
              <w:rPr>
                <w:szCs w:val="20"/>
              </w:rPr>
            </w:pPr>
          </w:p>
        </w:tc>
        <w:tc>
          <w:tcPr>
            <w:tcW w:w="1172" w:type="pct"/>
          </w:tcPr>
          <w:p w14:paraId="12B4071F" w14:textId="77777777" w:rsidR="00A17BBA" w:rsidRPr="00445DF7" w:rsidRDefault="00A17BBA" w:rsidP="00656DBC">
            <w:pPr>
              <w:spacing w:before="60" w:after="60"/>
              <w:jc w:val="center"/>
              <w:rPr>
                <w:szCs w:val="20"/>
              </w:rPr>
            </w:pPr>
          </w:p>
        </w:tc>
        <w:tc>
          <w:tcPr>
            <w:tcW w:w="1172" w:type="pct"/>
          </w:tcPr>
          <w:p w14:paraId="1F81F712" w14:textId="77777777" w:rsidR="00A17BBA" w:rsidRPr="00445DF7" w:rsidRDefault="00A17BBA" w:rsidP="00656DBC">
            <w:pPr>
              <w:spacing w:before="60" w:after="60"/>
              <w:jc w:val="center"/>
              <w:rPr>
                <w:szCs w:val="20"/>
              </w:rPr>
            </w:pPr>
          </w:p>
        </w:tc>
        <w:tc>
          <w:tcPr>
            <w:tcW w:w="1172" w:type="pct"/>
          </w:tcPr>
          <w:p w14:paraId="57F039F7" w14:textId="77777777" w:rsidR="00A17BBA" w:rsidRPr="00445DF7" w:rsidRDefault="00A17BBA" w:rsidP="00656DBC">
            <w:pPr>
              <w:spacing w:before="60" w:after="60"/>
              <w:jc w:val="center"/>
              <w:rPr>
                <w:szCs w:val="20"/>
              </w:rPr>
            </w:pPr>
          </w:p>
        </w:tc>
      </w:tr>
    </w:tbl>
    <w:p w14:paraId="054C0170" w14:textId="70DB5480" w:rsidR="00410437" w:rsidRPr="00445DF7" w:rsidRDefault="006C4E30" w:rsidP="00410437">
      <w:pPr>
        <w:rPr>
          <w:i/>
          <w:iCs/>
        </w:rPr>
      </w:pPr>
      <w:r w:rsidRPr="00445DF7">
        <w:rPr>
          <w:i/>
          <w:iCs/>
        </w:rPr>
        <w:t>(*) Inclus au PRE</w:t>
      </w:r>
      <w:r w:rsidR="00EB464E" w:rsidRPr="00445DF7">
        <w:rPr>
          <w:i/>
          <w:iCs/>
        </w:rPr>
        <w:t>.</w:t>
      </w:r>
    </w:p>
    <w:p w14:paraId="6FA12F8E" w14:textId="65F510A3" w:rsidR="002A3AEA" w:rsidRPr="00445DF7" w:rsidRDefault="002A3AEA" w:rsidP="002A3AEA">
      <w:pPr>
        <w:rPr>
          <w:i/>
          <w:iCs/>
        </w:rPr>
      </w:pPr>
      <w:r w:rsidRPr="00445DF7">
        <w:rPr>
          <w:i/>
          <w:iCs/>
          <w:highlight w:val="yellow"/>
        </w:rPr>
        <w:t>Ajouter</w:t>
      </w:r>
      <w:r w:rsidR="00C3298F" w:rsidRPr="00445DF7">
        <w:rPr>
          <w:i/>
          <w:iCs/>
          <w:highlight w:val="yellow"/>
        </w:rPr>
        <w:t>/supprimer des</w:t>
      </w:r>
      <w:r w:rsidRPr="00445DF7">
        <w:rPr>
          <w:i/>
          <w:iCs/>
          <w:highlight w:val="yellow"/>
        </w:rPr>
        <w:t xml:space="preserve"> lignes autant que nécessaire.</w:t>
      </w:r>
    </w:p>
    <w:p w14:paraId="3C97B05D" w14:textId="7D40AA03" w:rsidR="00DF2E5A" w:rsidRPr="00445DF7" w:rsidRDefault="00DF2E5A" w:rsidP="002A3AEA">
      <w:pPr>
        <w:rPr>
          <w:i/>
          <w:iCs/>
        </w:rPr>
      </w:pPr>
      <w:r w:rsidRPr="00445DF7">
        <w:rPr>
          <w:i/>
          <w:iCs/>
          <w:highlight w:val="yellow"/>
        </w:rPr>
        <w:t xml:space="preserve">Joindre les modèles </w:t>
      </w:r>
      <w:r w:rsidR="00866106" w:rsidRPr="00445DF7">
        <w:rPr>
          <w:i/>
          <w:iCs/>
          <w:highlight w:val="yellow"/>
        </w:rPr>
        <w:t xml:space="preserve">ou les plans détaillés </w:t>
      </w:r>
      <w:r w:rsidRPr="00445DF7">
        <w:rPr>
          <w:i/>
          <w:iCs/>
          <w:highlight w:val="yellow"/>
        </w:rPr>
        <w:t xml:space="preserve">de l’ensemble </w:t>
      </w:r>
      <w:r w:rsidR="00866106" w:rsidRPr="00445DF7">
        <w:rPr>
          <w:i/>
          <w:iCs/>
          <w:highlight w:val="yellow"/>
        </w:rPr>
        <w:t>des documents désignés dans ce tableau</w:t>
      </w:r>
      <w:r w:rsidR="00866106" w:rsidRPr="00445DF7">
        <w:rPr>
          <w:i/>
          <w:iCs/>
        </w:rPr>
        <w:t>.</w:t>
      </w:r>
    </w:p>
    <w:p w14:paraId="7E718B09" w14:textId="77777777" w:rsidR="005D2737" w:rsidRDefault="005D2737">
      <w:pPr>
        <w:jc w:val="left"/>
        <w:rPr>
          <w:b/>
          <w:bCs/>
          <w:caps/>
          <w:kern w:val="32"/>
          <w:sz w:val="28"/>
          <w:szCs w:val="28"/>
        </w:rPr>
      </w:pPr>
      <w:r>
        <w:br w:type="page"/>
      </w:r>
    </w:p>
    <w:p w14:paraId="1123FF62" w14:textId="2E75F62B" w:rsidR="003E7889" w:rsidRDefault="003E7889" w:rsidP="00397F19">
      <w:pPr>
        <w:pStyle w:val="Titre1"/>
        <w:rPr>
          <w:lang w:val="fr-FR"/>
        </w:rPr>
      </w:pPr>
      <w:bookmarkStart w:id="8" w:name="_Toc200527074"/>
      <w:r>
        <w:rPr>
          <w:lang w:val="fr-FR"/>
        </w:rPr>
        <w:lastRenderedPageBreak/>
        <w:t>Analyse des enjeux environnementaux</w:t>
      </w:r>
      <w:bookmarkEnd w:id="8"/>
    </w:p>
    <w:p w14:paraId="3A8AEFAE" w14:textId="2E2C0919" w:rsidR="00DB6681" w:rsidRDefault="00DB6681" w:rsidP="00DB6681">
      <w:r>
        <w:t xml:space="preserve">Le </w:t>
      </w:r>
      <w:r w:rsidR="0099784D">
        <w:t>tableau ci-dessous</w:t>
      </w:r>
      <w:r>
        <w:t xml:space="preserve"> présente une synthèse </w:t>
      </w:r>
      <w:r w:rsidR="00DB2910">
        <w:t xml:space="preserve">des principaux </w:t>
      </w:r>
      <w:r w:rsidR="0099784D">
        <w:t>enjeux</w:t>
      </w:r>
      <w:r w:rsidR="00DB2910">
        <w:t xml:space="preserve"> environnementaux </w:t>
      </w:r>
      <w:r w:rsidR="0099784D">
        <w:t>identifiés</w:t>
      </w:r>
      <w:r w:rsidR="00E5460F">
        <w:t xml:space="preserve"> par le Titulaire</w:t>
      </w:r>
      <w:r>
        <w:t>, déclinée par grandes thématiques environnementales</w:t>
      </w:r>
      <w:r w:rsidR="00C11C6E">
        <w:t> :</w:t>
      </w:r>
    </w:p>
    <w:p w14:paraId="0318E5AD" w14:textId="62E8DCC1" w:rsidR="00C11C6E" w:rsidRDefault="00BF7162" w:rsidP="000557A9">
      <w:pPr>
        <w:pStyle w:val="Paragraphedeliste"/>
        <w:numPr>
          <w:ilvl w:val="0"/>
          <w:numId w:val="41"/>
        </w:numPr>
      </w:pPr>
      <w:r>
        <w:t>milieu physique (hydrographie, risques naturels, etc.)</w:t>
      </w:r>
      <w:r w:rsidR="000557A9">
        <w:t> ;</w:t>
      </w:r>
      <w:r>
        <w:t xml:space="preserve"> </w:t>
      </w:r>
    </w:p>
    <w:p w14:paraId="5C80063F" w14:textId="1F77B879" w:rsidR="00B5152E" w:rsidRDefault="00BF7162" w:rsidP="00735C77">
      <w:pPr>
        <w:pStyle w:val="Paragraphedeliste"/>
        <w:numPr>
          <w:ilvl w:val="0"/>
          <w:numId w:val="41"/>
        </w:numPr>
      </w:pPr>
      <w:r>
        <w:t>milieu naturel (enjeu</w:t>
      </w:r>
      <w:r w:rsidR="00DA6A01">
        <w:t>x</w:t>
      </w:r>
      <w:r>
        <w:t xml:space="preserve"> écologique</w:t>
      </w:r>
      <w:r w:rsidR="00DA6A01">
        <w:t>s</w:t>
      </w:r>
      <w:r>
        <w:t>, zones humides</w:t>
      </w:r>
      <w:r w:rsidR="00B5152E">
        <w:t>, etc.</w:t>
      </w:r>
      <w:r>
        <w:t>)</w:t>
      </w:r>
      <w:r w:rsidR="000557A9">
        <w:t> ;</w:t>
      </w:r>
      <w:r>
        <w:t xml:space="preserve"> </w:t>
      </w:r>
    </w:p>
    <w:p w14:paraId="29EDEB43" w14:textId="0AB1F9FC" w:rsidR="00B5152E" w:rsidRDefault="00BF7162" w:rsidP="00735C77">
      <w:pPr>
        <w:pStyle w:val="Paragraphedeliste"/>
        <w:numPr>
          <w:ilvl w:val="0"/>
          <w:numId w:val="41"/>
        </w:numPr>
      </w:pPr>
      <w:r>
        <w:t>milieu humain (activités, risques technologiques, etc.)</w:t>
      </w:r>
      <w:r w:rsidR="000557A9">
        <w:t> ;</w:t>
      </w:r>
    </w:p>
    <w:p w14:paraId="680AF9CE" w14:textId="66511338" w:rsidR="00BF7162" w:rsidRDefault="00735C77" w:rsidP="00735C77">
      <w:pPr>
        <w:pStyle w:val="Paragraphedeliste"/>
        <w:numPr>
          <w:ilvl w:val="0"/>
          <w:numId w:val="41"/>
        </w:numPr>
      </w:pPr>
      <w:r>
        <w:t>p</w:t>
      </w:r>
      <w:r w:rsidRPr="00735C77">
        <w:t>aysage, patrimoine culturel, archéologique, tourisme et loisirs</w:t>
      </w:r>
      <w:r>
        <w:t>.</w:t>
      </w:r>
    </w:p>
    <w:p w14:paraId="3F0FC345" w14:textId="77777777" w:rsidR="0099784D" w:rsidRDefault="0099784D" w:rsidP="00DB6681"/>
    <w:p w14:paraId="7E8CB528" w14:textId="77777777" w:rsidR="0099784D" w:rsidRDefault="0099784D" w:rsidP="00DB6681">
      <w:pPr>
        <w:sectPr w:rsidR="0099784D" w:rsidSect="00FD4A2F">
          <w:pgSz w:w="11906" w:h="16838" w:code="9"/>
          <w:pgMar w:top="970" w:right="1418" w:bottom="851" w:left="1418" w:header="397" w:footer="227" w:gutter="0"/>
          <w:cols w:space="708"/>
          <w:docGrid w:linePitch="360"/>
        </w:sectPr>
      </w:pPr>
    </w:p>
    <w:p w14:paraId="1E976B32" w14:textId="77777777" w:rsidR="0099784D" w:rsidRDefault="0099784D" w:rsidP="00DB6681"/>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187"/>
        <w:gridCol w:w="3186"/>
        <w:gridCol w:w="6951"/>
        <w:gridCol w:w="1677"/>
      </w:tblGrid>
      <w:tr w:rsidR="00D81D99" w:rsidRPr="00445DF7" w14:paraId="0A638946" w14:textId="77777777" w:rsidTr="00BA5B46">
        <w:trPr>
          <w:tblHeader/>
        </w:trPr>
        <w:tc>
          <w:tcPr>
            <w:tcW w:w="1062" w:type="pct"/>
            <w:shd w:val="clear" w:color="auto" w:fill="008435"/>
          </w:tcPr>
          <w:p w14:paraId="020FB54F" w14:textId="77777777" w:rsidR="0099784D" w:rsidRPr="00445DF7" w:rsidRDefault="0099784D" w:rsidP="00DC0001">
            <w:pPr>
              <w:pStyle w:val="En-ttetableau"/>
              <w:jc w:val="center"/>
              <w:rPr>
                <w:rFonts w:ascii="Arial" w:hAnsi="Arial"/>
                <w:sz w:val="20"/>
              </w:rPr>
            </w:pPr>
            <w:r w:rsidRPr="00445DF7">
              <w:rPr>
                <w:rFonts w:ascii="Arial" w:hAnsi="Arial"/>
                <w:sz w:val="20"/>
              </w:rPr>
              <w:t>Thématique</w:t>
            </w:r>
          </w:p>
        </w:tc>
        <w:tc>
          <w:tcPr>
            <w:tcW w:w="1062" w:type="pct"/>
            <w:shd w:val="clear" w:color="auto" w:fill="008435"/>
          </w:tcPr>
          <w:p w14:paraId="2FAB531E" w14:textId="6B96252D" w:rsidR="0099784D" w:rsidRPr="00445DF7" w:rsidRDefault="00647AAC" w:rsidP="00DC0001">
            <w:pPr>
              <w:pStyle w:val="En-ttetableau"/>
              <w:jc w:val="center"/>
              <w:rPr>
                <w:rFonts w:ascii="Arial" w:hAnsi="Arial"/>
                <w:sz w:val="20"/>
              </w:rPr>
            </w:pPr>
            <w:r>
              <w:rPr>
                <w:rFonts w:ascii="Arial" w:hAnsi="Arial"/>
                <w:sz w:val="20"/>
              </w:rPr>
              <w:t>Sous-thématique</w:t>
            </w:r>
          </w:p>
        </w:tc>
        <w:tc>
          <w:tcPr>
            <w:tcW w:w="2317" w:type="pct"/>
            <w:shd w:val="clear" w:color="auto" w:fill="008435"/>
          </w:tcPr>
          <w:p w14:paraId="5AA08150" w14:textId="67D89906" w:rsidR="0099784D" w:rsidRPr="00445DF7" w:rsidRDefault="008033D8" w:rsidP="00DC0001">
            <w:pPr>
              <w:pStyle w:val="En-ttetableau"/>
              <w:jc w:val="center"/>
              <w:rPr>
                <w:rFonts w:ascii="Arial" w:hAnsi="Arial"/>
                <w:sz w:val="20"/>
              </w:rPr>
            </w:pPr>
            <w:r>
              <w:rPr>
                <w:rFonts w:ascii="Arial" w:hAnsi="Arial"/>
                <w:sz w:val="20"/>
              </w:rPr>
              <w:t>Description</w:t>
            </w:r>
          </w:p>
        </w:tc>
        <w:tc>
          <w:tcPr>
            <w:tcW w:w="559" w:type="pct"/>
            <w:shd w:val="clear" w:color="auto" w:fill="008435"/>
          </w:tcPr>
          <w:p w14:paraId="5A8DBB9E" w14:textId="1BCE44D9" w:rsidR="0099784D" w:rsidRPr="00445DF7" w:rsidRDefault="008033D8" w:rsidP="00DC0001">
            <w:pPr>
              <w:pStyle w:val="En-ttetableau"/>
              <w:jc w:val="center"/>
              <w:rPr>
                <w:rFonts w:ascii="Arial" w:hAnsi="Arial"/>
                <w:sz w:val="20"/>
              </w:rPr>
            </w:pPr>
            <w:r>
              <w:rPr>
                <w:rFonts w:ascii="Arial" w:hAnsi="Arial"/>
                <w:sz w:val="20"/>
              </w:rPr>
              <w:t>Niveau d’enjeu</w:t>
            </w:r>
          </w:p>
        </w:tc>
      </w:tr>
      <w:tr w:rsidR="00925015" w:rsidRPr="00445DF7" w14:paraId="363199B7" w14:textId="77777777" w:rsidTr="00BA5B46">
        <w:tc>
          <w:tcPr>
            <w:tcW w:w="1062" w:type="pct"/>
            <w:vMerge w:val="restart"/>
          </w:tcPr>
          <w:p w14:paraId="2795F2FC" w14:textId="752A5A4C" w:rsidR="00925015" w:rsidRPr="00675606" w:rsidRDefault="00925015" w:rsidP="00DC0001">
            <w:pPr>
              <w:spacing w:before="60" w:after="60"/>
              <w:jc w:val="center"/>
              <w:rPr>
                <w:rFonts w:cs="Arial"/>
                <w:sz w:val="20"/>
                <w:szCs w:val="20"/>
              </w:rPr>
            </w:pPr>
            <w:r w:rsidRPr="00675606">
              <w:rPr>
                <w:rFonts w:cs="Arial"/>
                <w:sz w:val="20"/>
                <w:szCs w:val="20"/>
              </w:rPr>
              <w:t>Milieu physique</w:t>
            </w:r>
          </w:p>
        </w:tc>
        <w:tc>
          <w:tcPr>
            <w:tcW w:w="1062" w:type="pct"/>
          </w:tcPr>
          <w:p w14:paraId="3E977BFF" w14:textId="797F5A69" w:rsidR="00925015" w:rsidRPr="00445DF7" w:rsidRDefault="00925015" w:rsidP="00DC0001">
            <w:pPr>
              <w:spacing w:before="60" w:after="60"/>
              <w:jc w:val="center"/>
              <w:rPr>
                <w:sz w:val="20"/>
                <w:szCs w:val="20"/>
              </w:rPr>
            </w:pPr>
          </w:p>
        </w:tc>
        <w:tc>
          <w:tcPr>
            <w:tcW w:w="2317" w:type="pct"/>
          </w:tcPr>
          <w:p w14:paraId="547CC64B" w14:textId="2B79C4CB" w:rsidR="00925015" w:rsidRPr="00445DF7" w:rsidRDefault="00925015" w:rsidP="00DC0001">
            <w:pPr>
              <w:spacing w:before="60" w:after="60"/>
              <w:jc w:val="center"/>
              <w:rPr>
                <w:szCs w:val="20"/>
              </w:rPr>
            </w:pPr>
          </w:p>
        </w:tc>
        <w:tc>
          <w:tcPr>
            <w:tcW w:w="559" w:type="pct"/>
          </w:tcPr>
          <w:p w14:paraId="51D01139" w14:textId="303990EE" w:rsidR="00925015" w:rsidRPr="00445DF7" w:rsidRDefault="00925015" w:rsidP="00DC0001">
            <w:pPr>
              <w:spacing w:before="60" w:after="60"/>
              <w:jc w:val="center"/>
              <w:rPr>
                <w:sz w:val="20"/>
                <w:szCs w:val="20"/>
              </w:rPr>
            </w:pPr>
          </w:p>
        </w:tc>
      </w:tr>
      <w:tr w:rsidR="00925015" w:rsidRPr="00445DF7" w14:paraId="0A3EFAC2" w14:textId="77777777" w:rsidTr="00BA5B46">
        <w:tc>
          <w:tcPr>
            <w:tcW w:w="1062" w:type="pct"/>
            <w:vMerge/>
          </w:tcPr>
          <w:p w14:paraId="0D5BBF53" w14:textId="77777777" w:rsidR="00925015" w:rsidRPr="00675606" w:rsidRDefault="00925015" w:rsidP="00DC0001">
            <w:pPr>
              <w:spacing w:before="60" w:after="60"/>
              <w:jc w:val="center"/>
              <w:rPr>
                <w:rFonts w:cs="Arial"/>
                <w:szCs w:val="20"/>
              </w:rPr>
            </w:pPr>
          </w:p>
        </w:tc>
        <w:tc>
          <w:tcPr>
            <w:tcW w:w="1062" w:type="pct"/>
          </w:tcPr>
          <w:p w14:paraId="13C79A90" w14:textId="77777777" w:rsidR="00925015" w:rsidRPr="00445DF7" w:rsidRDefault="00925015" w:rsidP="00DC0001">
            <w:pPr>
              <w:spacing w:before="60" w:after="60"/>
              <w:jc w:val="center"/>
              <w:rPr>
                <w:i/>
                <w:iCs/>
                <w:szCs w:val="20"/>
                <w:highlight w:val="yellow"/>
              </w:rPr>
            </w:pPr>
          </w:p>
        </w:tc>
        <w:tc>
          <w:tcPr>
            <w:tcW w:w="2317" w:type="pct"/>
          </w:tcPr>
          <w:p w14:paraId="6B813DC2" w14:textId="77777777" w:rsidR="00925015" w:rsidRPr="00445DF7" w:rsidRDefault="00925015" w:rsidP="00DC0001">
            <w:pPr>
              <w:spacing w:before="60" w:after="60"/>
              <w:jc w:val="center"/>
              <w:rPr>
                <w:i/>
                <w:iCs/>
                <w:szCs w:val="20"/>
                <w:highlight w:val="yellow"/>
              </w:rPr>
            </w:pPr>
          </w:p>
        </w:tc>
        <w:tc>
          <w:tcPr>
            <w:tcW w:w="559" w:type="pct"/>
          </w:tcPr>
          <w:p w14:paraId="582B2533" w14:textId="77777777" w:rsidR="00925015" w:rsidRPr="00445DF7" w:rsidRDefault="00925015" w:rsidP="00DC0001">
            <w:pPr>
              <w:spacing w:before="60" w:after="60"/>
              <w:jc w:val="center"/>
              <w:rPr>
                <w:i/>
                <w:iCs/>
                <w:szCs w:val="20"/>
                <w:highlight w:val="yellow"/>
              </w:rPr>
            </w:pPr>
          </w:p>
        </w:tc>
      </w:tr>
      <w:tr w:rsidR="00925015" w:rsidRPr="00445DF7" w14:paraId="15046DEA" w14:textId="77777777" w:rsidTr="00BA5B46">
        <w:tc>
          <w:tcPr>
            <w:tcW w:w="1062" w:type="pct"/>
            <w:vMerge/>
          </w:tcPr>
          <w:p w14:paraId="1E0450CF" w14:textId="77777777" w:rsidR="00925015" w:rsidRPr="00675606" w:rsidRDefault="00925015" w:rsidP="00DC0001">
            <w:pPr>
              <w:spacing w:before="60" w:after="60"/>
              <w:jc w:val="center"/>
              <w:rPr>
                <w:rFonts w:cs="Arial"/>
                <w:szCs w:val="20"/>
              </w:rPr>
            </w:pPr>
          </w:p>
        </w:tc>
        <w:tc>
          <w:tcPr>
            <w:tcW w:w="1062" w:type="pct"/>
          </w:tcPr>
          <w:p w14:paraId="269CDFE8" w14:textId="77777777" w:rsidR="00925015" w:rsidRPr="00445DF7" w:rsidRDefault="00925015" w:rsidP="00DC0001">
            <w:pPr>
              <w:spacing w:before="60" w:after="60"/>
              <w:jc w:val="center"/>
              <w:rPr>
                <w:i/>
                <w:iCs/>
                <w:szCs w:val="20"/>
                <w:highlight w:val="yellow"/>
              </w:rPr>
            </w:pPr>
          </w:p>
        </w:tc>
        <w:tc>
          <w:tcPr>
            <w:tcW w:w="2317" w:type="pct"/>
          </w:tcPr>
          <w:p w14:paraId="6B467E6D" w14:textId="77777777" w:rsidR="00925015" w:rsidRPr="00445DF7" w:rsidRDefault="00925015" w:rsidP="00DC0001">
            <w:pPr>
              <w:spacing w:before="60" w:after="60"/>
              <w:jc w:val="center"/>
              <w:rPr>
                <w:i/>
                <w:iCs/>
                <w:szCs w:val="20"/>
                <w:highlight w:val="yellow"/>
              </w:rPr>
            </w:pPr>
          </w:p>
        </w:tc>
        <w:tc>
          <w:tcPr>
            <w:tcW w:w="559" w:type="pct"/>
          </w:tcPr>
          <w:p w14:paraId="0A6D0FD1" w14:textId="77777777" w:rsidR="00925015" w:rsidRPr="00445DF7" w:rsidRDefault="00925015" w:rsidP="00DC0001">
            <w:pPr>
              <w:spacing w:before="60" w:after="60"/>
              <w:jc w:val="center"/>
              <w:rPr>
                <w:i/>
                <w:iCs/>
                <w:szCs w:val="20"/>
                <w:highlight w:val="yellow"/>
              </w:rPr>
            </w:pPr>
          </w:p>
        </w:tc>
      </w:tr>
      <w:tr w:rsidR="00925015" w:rsidRPr="00445DF7" w14:paraId="3CD5006B" w14:textId="77777777" w:rsidTr="00BA5B46">
        <w:tc>
          <w:tcPr>
            <w:tcW w:w="1062" w:type="pct"/>
            <w:vMerge w:val="restart"/>
          </w:tcPr>
          <w:p w14:paraId="27E2CB70" w14:textId="607DD991" w:rsidR="00925015" w:rsidRPr="00675606" w:rsidRDefault="00925015" w:rsidP="00DC0001">
            <w:pPr>
              <w:spacing w:before="60" w:after="60"/>
              <w:jc w:val="center"/>
              <w:rPr>
                <w:rFonts w:cs="Arial"/>
                <w:sz w:val="20"/>
                <w:szCs w:val="20"/>
              </w:rPr>
            </w:pPr>
            <w:r w:rsidRPr="00675606">
              <w:rPr>
                <w:rFonts w:cs="Arial"/>
                <w:sz w:val="20"/>
                <w:szCs w:val="20"/>
              </w:rPr>
              <w:t>Milieu naturel</w:t>
            </w:r>
          </w:p>
        </w:tc>
        <w:tc>
          <w:tcPr>
            <w:tcW w:w="1062" w:type="pct"/>
          </w:tcPr>
          <w:p w14:paraId="42A345E1" w14:textId="77777777" w:rsidR="00925015" w:rsidRPr="00445DF7" w:rsidRDefault="00925015" w:rsidP="00DC0001">
            <w:pPr>
              <w:spacing w:before="60" w:after="60"/>
              <w:jc w:val="center"/>
              <w:rPr>
                <w:sz w:val="20"/>
                <w:szCs w:val="20"/>
              </w:rPr>
            </w:pPr>
          </w:p>
        </w:tc>
        <w:tc>
          <w:tcPr>
            <w:tcW w:w="2317" w:type="pct"/>
          </w:tcPr>
          <w:p w14:paraId="0CBC9971" w14:textId="77777777" w:rsidR="00925015" w:rsidRPr="00445DF7" w:rsidRDefault="00925015" w:rsidP="00DC0001">
            <w:pPr>
              <w:spacing w:before="60" w:after="60"/>
              <w:jc w:val="center"/>
              <w:rPr>
                <w:szCs w:val="20"/>
              </w:rPr>
            </w:pPr>
          </w:p>
        </w:tc>
        <w:tc>
          <w:tcPr>
            <w:tcW w:w="559" w:type="pct"/>
          </w:tcPr>
          <w:p w14:paraId="3A572937" w14:textId="77777777" w:rsidR="00925015" w:rsidRPr="00445DF7" w:rsidRDefault="00925015" w:rsidP="00DC0001">
            <w:pPr>
              <w:spacing w:before="60" w:after="60"/>
              <w:jc w:val="center"/>
              <w:rPr>
                <w:sz w:val="20"/>
                <w:szCs w:val="20"/>
              </w:rPr>
            </w:pPr>
          </w:p>
        </w:tc>
      </w:tr>
      <w:tr w:rsidR="00925015" w:rsidRPr="00445DF7" w14:paraId="6E906552" w14:textId="77777777" w:rsidTr="00BA5B46">
        <w:tc>
          <w:tcPr>
            <w:tcW w:w="1062" w:type="pct"/>
            <w:vMerge/>
          </w:tcPr>
          <w:p w14:paraId="46E011E6" w14:textId="77777777" w:rsidR="00925015" w:rsidRPr="00675606" w:rsidRDefault="00925015" w:rsidP="00DC0001">
            <w:pPr>
              <w:spacing w:before="60" w:after="60"/>
              <w:jc w:val="center"/>
              <w:rPr>
                <w:rFonts w:cs="Arial"/>
                <w:szCs w:val="20"/>
              </w:rPr>
            </w:pPr>
          </w:p>
        </w:tc>
        <w:tc>
          <w:tcPr>
            <w:tcW w:w="1062" w:type="pct"/>
          </w:tcPr>
          <w:p w14:paraId="1D1B87E9" w14:textId="77777777" w:rsidR="00925015" w:rsidRPr="00445DF7" w:rsidRDefault="00925015" w:rsidP="00DC0001">
            <w:pPr>
              <w:spacing w:before="60" w:after="60"/>
              <w:jc w:val="center"/>
              <w:rPr>
                <w:szCs w:val="20"/>
              </w:rPr>
            </w:pPr>
          </w:p>
        </w:tc>
        <w:tc>
          <w:tcPr>
            <w:tcW w:w="2317" w:type="pct"/>
          </w:tcPr>
          <w:p w14:paraId="4439C9F0" w14:textId="77777777" w:rsidR="00925015" w:rsidRPr="00445DF7" w:rsidRDefault="00925015" w:rsidP="00DC0001">
            <w:pPr>
              <w:spacing w:before="60" w:after="60"/>
              <w:jc w:val="center"/>
              <w:rPr>
                <w:szCs w:val="20"/>
              </w:rPr>
            </w:pPr>
          </w:p>
        </w:tc>
        <w:tc>
          <w:tcPr>
            <w:tcW w:w="559" w:type="pct"/>
          </w:tcPr>
          <w:p w14:paraId="7804E349" w14:textId="77777777" w:rsidR="00925015" w:rsidRPr="00445DF7" w:rsidRDefault="00925015" w:rsidP="00DC0001">
            <w:pPr>
              <w:spacing w:before="60" w:after="60"/>
              <w:jc w:val="center"/>
              <w:rPr>
                <w:szCs w:val="20"/>
              </w:rPr>
            </w:pPr>
          </w:p>
        </w:tc>
      </w:tr>
      <w:tr w:rsidR="00925015" w:rsidRPr="00445DF7" w14:paraId="584A32B2" w14:textId="77777777" w:rsidTr="00BA5B46">
        <w:tc>
          <w:tcPr>
            <w:tcW w:w="1062" w:type="pct"/>
            <w:vMerge/>
          </w:tcPr>
          <w:p w14:paraId="3B2061A8" w14:textId="77777777" w:rsidR="00925015" w:rsidRPr="00675606" w:rsidRDefault="00925015" w:rsidP="00DC0001">
            <w:pPr>
              <w:spacing w:before="60" w:after="60"/>
              <w:jc w:val="center"/>
              <w:rPr>
                <w:rFonts w:cs="Arial"/>
                <w:szCs w:val="20"/>
              </w:rPr>
            </w:pPr>
          </w:p>
        </w:tc>
        <w:tc>
          <w:tcPr>
            <w:tcW w:w="1062" w:type="pct"/>
          </w:tcPr>
          <w:p w14:paraId="644F424B" w14:textId="77777777" w:rsidR="00925015" w:rsidRPr="00445DF7" w:rsidRDefault="00925015" w:rsidP="00DC0001">
            <w:pPr>
              <w:spacing w:before="60" w:after="60"/>
              <w:jc w:val="center"/>
              <w:rPr>
                <w:szCs w:val="20"/>
              </w:rPr>
            </w:pPr>
          </w:p>
        </w:tc>
        <w:tc>
          <w:tcPr>
            <w:tcW w:w="2317" w:type="pct"/>
          </w:tcPr>
          <w:p w14:paraId="4FAF3666" w14:textId="77777777" w:rsidR="00925015" w:rsidRPr="00445DF7" w:rsidRDefault="00925015" w:rsidP="00DC0001">
            <w:pPr>
              <w:spacing w:before="60" w:after="60"/>
              <w:jc w:val="center"/>
              <w:rPr>
                <w:szCs w:val="20"/>
              </w:rPr>
            </w:pPr>
          </w:p>
        </w:tc>
        <w:tc>
          <w:tcPr>
            <w:tcW w:w="559" w:type="pct"/>
          </w:tcPr>
          <w:p w14:paraId="0FC6CA43" w14:textId="77777777" w:rsidR="00925015" w:rsidRPr="00445DF7" w:rsidRDefault="00925015" w:rsidP="00DC0001">
            <w:pPr>
              <w:spacing w:before="60" w:after="60"/>
              <w:jc w:val="center"/>
              <w:rPr>
                <w:szCs w:val="20"/>
              </w:rPr>
            </w:pPr>
          </w:p>
        </w:tc>
      </w:tr>
      <w:tr w:rsidR="00925015" w:rsidRPr="00445DF7" w14:paraId="7A1985C8" w14:textId="77777777" w:rsidTr="00BA5B46">
        <w:tc>
          <w:tcPr>
            <w:tcW w:w="1062" w:type="pct"/>
            <w:vMerge w:val="restart"/>
          </w:tcPr>
          <w:p w14:paraId="6F086051" w14:textId="78637E5A" w:rsidR="00925015" w:rsidRPr="00675606" w:rsidRDefault="00925015" w:rsidP="00100478">
            <w:pPr>
              <w:spacing w:before="60" w:after="60"/>
              <w:jc w:val="center"/>
              <w:rPr>
                <w:rFonts w:cs="Arial"/>
                <w:sz w:val="20"/>
                <w:szCs w:val="20"/>
              </w:rPr>
            </w:pPr>
            <w:r w:rsidRPr="00675606">
              <w:rPr>
                <w:rFonts w:cs="Arial"/>
                <w:sz w:val="20"/>
                <w:szCs w:val="20"/>
              </w:rPr>
              <w:t>Paysage</w:t>
            </w:r>
            <w:r>
              <w:rPr>
                <w:rFonts w:cs="Arial"/>
                <w:sz w:val="20"/>
                <w:szCs w:val="20"/>
              </w:rPr>
              <w:t>, p</w:t>
            </w:r>
            <w:r w:rsidRPr="00675606">
              <w:rPr>
                <w:rFonts w:cs="Arial"/>
                <w:sz w:val="20"/>
                <w:szCs w:val="20"/>
              </w:rPr>
              <w:t>atrimoine culturel, archéologique, tourisme et loisirs</w:t>
            </w:r>
          </w:p>
        </w:tc>
        <w:tc>
          <w:tcPr>
            <w:tcW w:w="1062" w:type="pct"/>
          </w:tcPr>
          <w:p w14:paraId="2F63E4AF" w14:textId="77777777" w:rsidR="00925015" w:rsidRPr="00445DF7" w:rsidRDefault="00925015" w:rsidP="00DC0001">
            <w:pPr>
              <w:spacing w:before="60" w:after="60"/>
              <w:jc w:val="center"/>
              <w:rPr>
                <w:sz w:val="20"/>
                <w:szCs w:val="20"/>
              </w:rPr>
            </w:pPr>
          </w:p>
        </w:tc>
        <w:tc>
          <w:tcPr>
            <w:tcW w:w="2317" w:type="pct"/>
          </w:tcPr>
          <w:p w14:paraId="2648DEB9" w14:textId="77777777" w:rsidR="00925015" w:rsidRPr="00445DF7" w:rsidRDefault="00925015" w:rsidP="00DC0001">
            <w:pPr>
              <w:spacing w:before="60" w:after="60"/>
              <w:jc w:val="center"/>
              <w:rPr>
                <w:szCs w:val="20"/>
              </w:rPr>
            </w:pPr>
          </w:p>
        </w:tc>
        <w:tc>
          <w:tcPr>
            <w:tcW w:w="559" w:type="pct"/>
          </w:tcPr>
          <w:p w14:paraId="54952E2E" w14:textId="77777777" w:rsidR="00925015" w:rsidRPr="00445DF7" w:rsidRDefault="00925015" w:rsidP="00DC0001">
            <w:pPr>
              <w:spacing w:before="60" w:after="60"/>
              <w:jc w:val="center"/>
              <w:rPr>
                <w:sz w:val="20"/>
                <w:szCs w:val="20"/>
              </w:rPr>
            </w:pPr>
          </w:p>
        </w:tc>
      </w:tr>
      <w:tr w:rsidR="00925015" w:rsidRPr="00445DF7" w14:paraId="35B03D0F" w14:textId="77777777" w:rsidTr="00BA5B46">
        <w:tc>
          <w:tcPr>
            <w:tcW w:w="1062" w:type="pct"/>
            <w:vMerge/>
          </w:tcPr>
          <w:p w14:paraId="2D1C966F" w14:textId="77777777" w:rsidR="00925015" w:rsidRPr="00675606" w:rsidRDefault="00925015" w:rsidP="00100478">
            <w:pPr>
              <w:spacing w:before="60" w:after="60"/>
              <w:jc w:val="center"/>
              <w:rPr>
                <w:rFonts w:cs="Arial"/>
                <w:szCs w:val="20"/>
              </w:rPr>
            </w:pPr>
          </w:p>
        </w:tc>
        <w:tc>
          <w:tcPr>
            <w:tcW w:w="1062" w:type="pct"/>
          </w:tcPr>
          <w:p w14:paraId="3CC3F598" w14:textId="77777777" w:rsidR="00925015" w:rsidRPr="00445DF7" w:rsidRDefault="00925015" w:rsidP="00DC0001">
            <w:pPr>
              <w:spacing w:before="60" w:after="60"/>
              <w:jc w:val="center"/>
              <w:rPr>
                <w:szCs w:val="20"/>
              </w:rPr>
            </w:pPr>
          </w:p>
        </w:tc>
        <w:tc>
          <w:tcPr>
            <w:tcW w:w="2317" w:type="pct"/>
          </w:tcPr>
          <w:p w14:paraId="44B1A534" w14:textId="77777777" w:rsidR="00925015" w:rsidRPr="00445DF7" w:rsidRDefault="00925015" w:rsidP="00DC0001">
            <w:pPr>
              <w:spacing w:before="60" w:after="60"/>
              <w:jc w:val="center"/>
              <w:rPr>
                <w:szCs w:val="20"/>
              </w:rPr>
            </w:pPr>
          </w:p>
        </w:tc>
        <w:tc>
          <w:tcPr>
            <w:tcW w:w="559" w:type="pct"/>
          </w:tcPr>
          <w:p w14:paraId="6E1BA5B0" w14:textId="77777777" w:rsidR="00925015" w:rsidRPr="00445DF7" w:rsidRDefault="00925015" w:rsidP="00DC0001">
            <w:pPr>
              <w:spacing w:before="60" w:after="60"/>
              <w:jc w:val="center"/>
              <w:rPr>
                <w:szCs w:val="20"/>
              </w:rPr>
            </w:pPr>
          </w:p>
        </w:tc>
      </w:tr>
      <w:tr w:rsidR="00925015" w:rsidRPr="00445DF7" w14:paraId="47986C8C" w14:textId="77777777" w:rsidTr="00BA5B46">
        <w:tc>
          <w:tcPr>
            <w:tcW w:w="1062" w:type="pct"/>
            <w:vMerge/>
          </w:tcPr>
          <w:p w14:paraId="133B2FA6" w14:textId="77777777" w:rsidR="00925015" w:rsidRPr="00675606" w:rsidRDefault="00925015" w:rsidP="00100478">
            <w:pPr>
              <w:spacing w:before="60" w:after="60"/>
              <w:jc w:val="center"/>
              <w:rPr>
                <w:rFonts w:cs="Arial"/>
                <w:szCs w:val="20"/>
              </w:rPr>
            </w:pPr>
          </w:p>
        </w:tc>
        <w:tc>
          <w:tcPr>
            <w:tcW w:w="1062" w:type="pct"/>
          </w:tcPr>
          <w:p w14:paraId="609FB82A" w14:textId="77777777" w:rsidR="00925015" w:rsidRPr="00445DF7" w:rsidRDefault="00925015" w:rsidP="00DC0001">
            <w:pPr>
              <w:spacing w:before="60" w:after="60"/>
              <w:jc w:val="center"/>
              <w:rPr>
                <w:szCs w:val="20"/>
              </w:rPr>
            </w:pPr>
          </w:p>
        </w:tc>
        <w:tc>
          <w:tcPr>
            <w:tcW w:w="2317" w:type="pct"/>
          </w:tcPr>
          <w:p w14:paraId="6A68FA52" w14:textId="77777777" w:rsidR="00925015" w:rsidRPr="00445DF7" w:rsidRDefault="00925015" w:rsidP="00DC0001">
            <w:pPr>
              <w:spacing w:before="60" w:after="60"/>
              <w:jc w:val="center"/>
              <w:rPr>
                <w:szCs w:val="20"/>
              </w:rPr>
            </w:pPr>
          </w:p>
        </w:tc>
        <w:tc>
          <w:tcPr>
            <w:tcW w:w="559" w:type="pct"/>
          </w:tcPr>
          <w:p w14:paraId="58581E8A" w14:textId="77777777" w:rsidR="00925015" w:rsidRPr="00445DF7" w:rsidRDefault="00925015" w:rsidP="00DC0001">
            <w:pPr>
              <w:spacing w:before="60" w:after="60"/>
              <w:jc w:val="center"/>
              <w:rPr>
                <w:szCs w:val="20"/>
              </w:rPr>
            </w:pPr>
          </w:p>
        </w:tc>
      </w:tr>
      <w:tr w:rsidR="00925015" w:rsidRPr="00445DF7" w14:paraId="293A8406" w14:textId="77777777" w:rsidTr="00BA5B46">
        <w:tc>
          <w:tcPr>
            <w:tcW w:w="1062" w:type="pct"/>
            <w:vMerge w:val="restart"/>
          </w:tcPr>
          <w:p w14:paraId="402E3926" w14:textId="5D797B40" w:rsidR="00925015" w:rsidRPr="00675606" w:rsidRDefault="00925015" w:rsidP="00DC0001">
            <w:pPr>
              <w:pStyle w:val="Normaltableau2"/>
              <w:spacing w:line="257" w:lineRule="auto"/>
              <w:ind w:left="40"/>
              <w:jc w:val="center"/>
              <w:rPr>
                <w:rFonts w:ascii="Arial" w:hAnsi="Arial" w:cs="Arial"/>
                <w:sz w:val="20"/>
              </w:rPr>
            </w:pPr>
            <w:r w:rsidRPr="00675606">
              <w:rPr>
                <w:rFonts w:ascii="Arial" w:hAnsi="Arial" w:cs="Arial"/>
                <w:sz w:val="20"/>
              </w:rPr>
              <w:t>Milieu humain et cadre de vie</w:t>
            </w:r>
          </w:p>
        </w:tc>
        <w:tc>
          <w:tcPr>
            <w:tcW w:w="1062" w:type="pct"/>
          </w:tcPr>
          <w:p w14:paraId="48534B6F" w14:textId="77777777" w:rsidR="00925015" w:rsidRPr="00445DF7" w:rsidRDefault="00925015" w:rsidP="00DC0001">
            <w:pPr>
              <w:spacing w:before="60" w:after="60"/>
              <w:jc w:val="center"/>
              <w:rPr>
                <w:sz w:val="20"/>
                <w:szCs w:val="20"/>
              </w:rPr>
            </w:pPr>
          </w:p>
        </w:tc>
        <w:tc>
          <w:tcPr>
            <w:tcW w:w="2317" w:type="pct"/>
          </w:tcPr>
          <w:p w14:paraId="3E81B8FE" w14:textId="77777777" w:rsidR="00925015" w:rsidRPr="00445DF7" w:rsidRDefault="00925015" w:rsidP="00DC0001">
            <w:pPr>
              <w:spacing w:before="60" w:after="60"/>
              <w:jc w:val="center"/>
              <w:rPr>
                <w:szCs w:val="20"/>
              </w:rPr>
            </w:pPr>
          </w:p>
        </w:tc>
        <w:tc>
          <w:tcPr>
            <w:tcW w:w="559" w:type="pct"/>
          </w:tcPr>
          <w:p w14:paraId="11A2AFAF" w14:textId="77777777" w:rsidR="00925015" w:rsidRPr="00445DF7" w:rsidRDefault="00925015" w:rsidP="00DC0001">
            <w:pPr>
              <w:spacing w:before="60" w:after="60"/>
              <w:jc w:val="center"/>
              <w:rPr>
                <w:sz w:val="20"/>
                <w:szCs w:val="20"/>
              </w:rPr>
            </w:pPr>
          </w:p>
        </w:tc>
      </w:tr>
      <w:tr w:rsidR="00925015" w:rsidRPr="00445DF7" w14:paraId="006887C0" w14:textId="77777777" w:rsidTr="00BA5B46">
        <w:tc>
          <w:tcPr>
            <w:tcW w:w="1062" w:type="pct"/>
            <w:vMerge/>
          </w:tcPr>
          <w:p w14:paraId="1A7AAAEB" w14:textId="77777777" w:rsidR="00925015" w:rsidRPr="00675606" w:rsidRDefault="00925015" w:rsidP="00DC0001">
            <w:pPr>
              <w:pStyle w:val="Normaltableau2"/>
              <w:spacing w:line="257" w:lineRule="auto"/>
              <w:ind w:left="40"/>
              <w:jc w:val="center"/>
              <w:rPr>
                <w:rFonts w:ascii="Arial" w:hAnsi="Arial" w:cs="Arial"/>
              </w:rPr>
            </w:pPr>
          </w:p>
        </w:tc>
        <w:tc>
          <w:tcPr>
            <w:tcW w:w="1062" w:type="pct"/>
          </w:tcPr>
          <w:p w14:paraId="6EFBA86C" w14:textId="77777777" w:rsidR="00925015" w:rsidRPr="00445DF7" w:rsidRDefault="00925015" w:rsidP="00DC0001">
            <w:pPr>
              <w:spacing w:before="60" w:after="60"/>
              <w:jc w:val="center"/>
              <w:rPr>
                <w:szCs w:val="20"/>
              </w:rPr>
            </w:pPr>
          </w:p>
        </w:tc>
        <w:tc>
          <w:tcPr>
            <w:tcW w:w="2317" w:type="pct"/>
          </w:tcPr>
          <w:p w14:paraId="47793A22" w14:textId="77777777" w:rsidR="00925015" w:rsidRPr="00445DF7" w:rsidRDefault="00925015" w:rsidP="00DC0001">
            <w:pPr>
              <w:spacing w:before="60" w:after="60"/>
              <w:jc w:val="center"/>
              <w:rPr>
                <w:szCs w:val="20"/>
              </w:rPr>
            </w:pPr>
          </w:p>
        </w:tc>
        <w:tc>
          <w:tcPr>
            <w:tcW w:w="559" w:type="pct"/>
          </w:tcPr>
          <w:p w14:paraId="10B810C8" w14:textId="77777777" w:rsidR="00925015" w:rsidRPr="00445DF7" w:rsidRDefault="00925015" w:rsidP="00DC0001">
            <w:pPr>
              <w:spacing w:before="60" w:after="60"/>
              <w:jc w:val="center"/>
              <w:rPr>
                <w:szCs w:val="20"/>
              </w:rPr>
            </w:pPr>
          </w:p>
        </w:tc>
      </w:tr>
      <w:tr w:rsidR="00925015" w:rsidRPr="00445DF7" w14:paraId="71720C9E" w14:textId="77777777" w:rsidTr="00BA5B46">
        <w:tc>
          <w:tcPr>
            <w:tcW w:w="1062" w:type="pct"/>
            <w:vMerge/>
          </w:tcPr>
          <w:p w14:paraId="0515C5FE" w14:textId="77777777" w:rsidR="00925015" w:rsidRPr="00675606" w:rsidRDefault="00925015" w:rsidP="00DC0001">
            <w:pPr>
              <w:pStyle w:val="Normaltableau2"/>
              <w:spacing w:line="257" w:lineRule="auto"/>
              <w:ind w:left="40"/>
              <w:jc w:val="center"/>
              <w:rPr>
                <w:rFonts w:ascii="Arial" w:hAnsi="Arial" w:cs="Arial"/>
              </w:rPr>
            </w:pPr>
          </w:p>
        </w:tc>
        <w:tc>
          <w:tcPr>
            <w:tcW w:w="1062" w:type="pct"/>
          </w:tcPr>
          <w:p w14:paraId="2F594670" w14:textId="77777777" w:rsidR="00925015" w:rsidRPr="00445DF7" w:rsidRDefault="00925015" w:rsidP="00DC0001">
            <w:pPr>
              <w:spacing w:before="60" w:after="60"/>
              <w:jc w:val="center"/>
              <w:rPr>
                <w:szCs w:val="20"/>
              </w:rPr>
            </w:pPr>
          </w:p>
        </w:tc>
        <w:tc>
          <w:tcPr>
            <w:tcW w:w="2317" w:type="pct"/>
          </w:tcPr>
          <w:p w14:paraId="0EF01420" w14:textId="77777777" w:rsidR="00925015" w:rsidRPr="00445DF7" w:rsidRDefault="00925015" w:rsidP="00DC0001">
            <w:pPr>
              <w:spacing w:before="60" w:after="60"/>
              <w:jc w:val="center"/>
              <w:rPr>
                <w:szCs w:val="20"/>
              </w:rPr>
            </w:pPr>
          </w:p>
        </w:tc>
        <w:tc>
          <w:tcPr>
            <w:tcW w:w="559" w:type="pct"/>
          </w:tcPr>
          <w:p w14:paraId="2B40D682" w14:textId="77777777" w:rsidR="00925015" w:rsidRPr="00445DF7" w:rsidRDefault="00925015" w:rsidP="00DC0001">
            <w:pPr>
              <w:spacing w:before="60" w:after="60"/>
              <w:jc w:val="center"/>
              <w:rPr>
                <w:szCs w:val="20"/>
              </w:rPr>
            </w:pPr>
          </w:p>
        </w:tc>
      </w:tr>
    </w:tbl>
    <w:p w14:paraId="18A0E1C7" w14:textId="77777777" w:rsidR="0099784D" w:rsidRPr="00445DF7" w:rsidRDefault="0099784D" w:rsidP="0099784D">
      <w:pPr>
        <w:rPr>
          <w:i/>
          <w:iCs/>
        </w:rPr>
      </w:pPr>
      <w:r w:rsidRPr="00445DF7">
        <w:rPr>
          <w:i/>
          <w:iCs/>
          <w:highlight w:val="yellow"/>
        </w:rPr>
        <w:t>Ajouter des lignes autant que nécessaire</w:t>
      </w:r>
      <w:r w:rsidRPr="00445DF7">
        <w:rPr>
          <w:i/>
          <w:iCs/>
        </w:rPr>
        <w:t>.</w:t>
      </w:r>
    </w:p>
    <w:p w14:paraId="24A77E66" w14:textId="77777777" w:rsidR="0099784D" w:rsidRDefault="0099784D" w:rsidP="00DB6681">
      <w:pPr>
        <w:sectPr w:rsidR="0099784D" w:rsidSect="0099784D">
          <w:pgSz w:w="16838" w:h="11906" w:orient="landscape" w:code="9"/>
          <w:pgMar w:top="1418" w:right="970" w:bottom="1418" w:left="851" w:header="397" w:footer="227" w:gutter="0"/>
          <w:cols w:space="708"/>
          <w:docGrid w:linePitch="360"/>
        </w:sectPr>
      </w:pPr>
    </w:p>
    <w:p w14:paraId="0925C330" w14:textId="516EF617" w:rsidR="00A74EB6" w:rsidRPr="00445DF7" w:rsidRDefault="0099784D" w:rsidP="008E5708">
      <w:pPr>
        <w:pStyle w:val="Titre1"/>
        <w:spacing w:before="240"/>
        <w:ind w:left="431" w:hanging="431"/>
        <w:rPr>
          <w:lang w:val="fr-FR"/>
        </w:rPr>
      </w:pPr>
      <w:bookmarkStart w:id="9" w:name="_Toc200527075"/>
      <w:r>
        <w:rPr>
          <w:lang w:val="fr-FR"/>
        </w:rPr>
        <w:lastRenderedPageBreak/>
        <w:t>D</w:t>
      </w:r>
      <w:r w:rsidR="006E3D0E" w:rsidRPr="00445DF7">
        <w:rPr>
          <w:lang w:val="fr-FR"/>
        </w:rPr>
        <w:t xml:space="preserve">escription des impacts environnementaux </w:t>
      </w:r>
      <w:r w:rsidR="00D045A1">
        <w:rPr>
          <w:lang w:val="fr-FR"/>
        </w:rPr>
        <w:t>identifiés</w:t>
      </w:r>
      <w:r w:rsidR="006E3D0E" w:rsidRPr="00445DF7">
        <w:rPr>
          <w:lang w:val="fr-FR"/>
        </w:rPr>
        <w:t xml:space="preserve"> et des </w:t>
      </w:r>
      <w:r w:rsidR="00CC48C9" w:rsidRPr="00445DF7">
        <w:rPr>
          <w:lang w:val="fr-FR"/>
        </w:rPr>
        <w:t>moyens de protection associés</w:t>
      </w:r>
      <w:bookmarkEnd w:id="9"/>
    </w:p>
    <w:p w14:paraId="288B71DB" w14:textId="3CDBEFD5" w:rsidR="00FE6FDC" w:rsidRPr="00445DF7" w:rsidRDefault="00235FCE" w:rsidP="0031159C">
      <w:r>
        <w:t>Dans le</w:t>
      </w:r>
      <w:r w:rsidR="00544B49" w:rsidRPr="00445DF7">
        <w:t xml:space="preserve"> tableau ci-dessous</w:t>
      </w:r>
      <w:r>
        <w:t xml:space="preserve">, le Titulaire </w:t>
      </w:r>
      <w:r w:rsidR="008B1394">
        <w:t>indique</w:t>
      </w:r>
      <w:r w:rsidR="00A214D2" w:rsidRPr="00445DF7">
        <w:t xml:space="preserve">, pour chaque thématique </w:t>
      </w:r>
      <w:r w:rsidR="00062ED7" w:rsidRPr="00445DF7">
        <w:t>de</w:t>
      </w:r>
      <w:r w:rsidR="00A214D2" w:rsidRPr="00445DF7">
        <w:t xml:space="preserve"> la NRE :</w:t>
      </w:r>
    </w:p>
    <w:p w14:paraId="38AEFF26" w14:textId="54296DF1" w:rsidR="00FE6FDC" w:rsidRPr="00445DF7" w:rsidRDefault="00FE6FDC" w:rsidP="00B76B54">
      <w:pPr>
        <w:pStyle w:val="Paragraphedeliste"/>
        <w:numPr>
          <w:ilvl w:val="0"/>
          <w:numId w:val="41"/>
        </w:numPr>
      </w:pPr>
      <w:r w:rsidRPr="00445DF7">
        <w:t>les impacts attendus en phase travaux,</w:t>
      </w:r>
      <w:r w:rsidR="000E3414" w:rsidRPr="00445DF7">
        <w:t xml:space="preserve"> en lien avec les enjeux environnementaux identifiés</w:t>
      </w:r>
      <w:r w:rsidR="00277881" w:rsidRPr="00445DF7">
        <w:t> ;</w:t>
      </w:r>
    </w:p>
    <w:p w14:paraId="186F3169" w14:textId="3CEE253E" w:rsidR="00FE6FDC" w:rsidRPr="00445DF7" w:rsidRDefault="00FE6FDC" w:rsidP="00B76B54">
      <w:pPr>
        <w:pStyle w:val="Paragraphedeliste"/>
        <w:numPr>
          <w:ilvl w:val="0"/>
          <w:numId w:val="41"/>
        </w:numPr>
      </w:pPr>
      <w:r w:rsidRPr="00445DF7">
        <w:t>les tâches</w:t>
      </w:r>
      <w:r w:rsidR="00AB01B0" w:rsidRPr="00445DF7">
        <w:t>/phases de chantier associées à ces impacts,</w:t>
      </w:r>
      <w:r w:rsidR="003423FE" w:rsidRPr="00445DF7">
        <w:t xml:space="preserve"> y compris celles gérés par </w:t>
      </w:r>
      <w:r w:rsidR="000E3414" w:rsidRPr="00445DF7">
        <w:t>ses co-traitants, sous-traitants, prestataires de service, etc.</w:t>
      </w:r>
      <w:r w:rsidR="00277881" w:rsidRPr="00445DF7">
        <w:t> ;</w:t>
      </w:r>
    </w:p>
    <w:p w14:paraId="12C71986" w14:textId="3DF25EAE" w:rsidR="00AB01B0" w:rsidRPr="00445DF7" w:rsidRDefault="00AB01B0" w:rsidP="00B76B54">
      <w:pPr>
        <w:pStyle w:val="Paragraphedeliste"/>
        <w:numPr>
          <w:ilvl w:val="0"/>
          <w:numId w:val="41"/>
        </w:numPr>
      </w:pPr>
      <w:r w:rsidRPr="00445DF7">
        <w:t xml:space="preserve">les mesures prévues </w:t>
      </w:r>
      <w:r w:rsidR="00B76B54" w:rsidRPr="00445DF7">
        <w:t>pour limiter ces impacts</w:t>
      </w:r>
      <w:r w:rsidR="00E57415" w:rsidRPr="00445DF7">
        <w:t xml:space="preserve"> et respecter la réglementation </w:t>
      </w:r>
      <w:r w:rsidR="00F03DAC" w:rsidRPr="00445DF7">
        <w:t>en vigueur, ainsi</w:t>
      </w:r>
      <w:r w:rsidR="003C753A" w:rsidRPr="00445DF7">
        <w:t xml:space="preserve"> que l</w:t>
      </w:r>
      <w:r w:rsidR="00E57415" w:rsidRPr="00445DF7">
        <w:t>es engagements du Maître d’ouvrage.</w:t>
      </w:r>
    </w:p>
    <w:p w14:paraId="1F569FE7" w14:textId="77777777" w:rsidR="00E57415" w:rsidRPr="00445DF7" w:rsidRDefault="00E57415" w:rsidP="00E57415"/>
    <w:p w14:paraId="2D3240BE" w14:textId="77777777" w:rsidR="00660F5D" w:rsidRPr="00445DF7" w:rsidRDefault="00660F5D" w:rsidP="00660F5D">
      <w:pPr>
        <w:sectPr w:rsidR="00660F5D" w:rsidRPr="00445DF7" w:rsidSect="00FD4A2F">
          <w:pgSz w:w="11906" w:h="16838" w:code="9"/>
          <w:pgMar w:top="970" w:right="1418" w:bottom="851" w:left="1418" w:header="397" w:footer="227" w:gutter="0"/>
          <w:cols w:space="708"/>
          <w:docGrid w:linePitch="360"/>
        </w:sectPr>
      </w:pPr>
    </w:p>
    <w:p w14:paraId="6EB2FB13" w14:textId="77777777" w:rsidR="00105A2B" w:rsidRPr="008E5708" w:rsidRDefault="00105A2B" w:rsidP="002A3AEA"/>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86"/>
        <w:gridCol w:w="4105"/>
        <w:gridCol w:w="4105"/>
        <w:gridCol w:w="4105"/>
      </w:tblGrid>
      <w:tr w:rsidR="002E0D94" w:rsidRPr="00445DF7" w14:paraId="681C102E" w14:textId="77777777" w:rsidTr="00DC0001">
        <w:trPr>
          <w:tblHeader/>
        </w:trPr>
        <w:tc>
          <w:tcPr>
            <w:tcW w:w="895" w:type="pct"/>
            <w:shd w:val="clear" w:color="auto" w:fill="008435"/>
          </w:tcPr>
          <w:p w14:paraId="10FDD955" w14:textId="77777777" w:rsidR="002E0D94" w:rsidRPr="00445DF7" w:rsidRDefault="002E0D94" w:rsidP="00DC0001">
            <w:pPr>
              <w:pStyle w:val="En-ttetableau"/>
              <w:jc w:val="center"/>
              <w:rPr>
                <w:rFonts w:ascii="Arial" w:hAnsi="Arial"/>
                <w:sz w:val="20"/>
              </w:rPr>
            </w:pPr>
            <w:r w:rsidRPr="00445DF7">
              <w:rPr>
                <w:rFonts w:ascii="Arial" w:hAnsi="Arial"/>
                <w:sz w:val="20"/>
              </w:rPr>
              <w:t>Thématique</w:t>
            </w:r>
          </w:p>
        </w:tc>
        <w:tc>
          <w:tcPr>
            <w:tcW w:w="1368" w:type="pct"/>
            <w:shd w:val="clear" w:color="auto" w:fill="008435"/>
          </w:tcPr>
          <w:p w14:paraId="758751F1" w14:textId="1411C595" w:rsidR="002E0D94" w:rsidRPr="00445DF7" w:rsidRDefault="002E0D94" w:rsidP="00DC0001">
            <w:pPr>
              <w:pStyle w:val="En-ttetableau"/>
              <w:jc w:val="center"/>
              <w:rPr>
                <w:rFonts w:ascii="Arial" w:hAnsi="Arial"/>
                <w:sz w:val="20"/>
              </w:rPr>
            </w:pPr>
            <w:r w:rsidRPr="00445DF7">
              <w:rPr>
                <w:rFonts w:ascii="Arial" w:hAnsi="Arial"/>
                <w:sz w:val="20"/>
              </w:rPr>
              <w:t xml:space="preserve">Impacts </w:t>
            </w:r>
            <w:r w:rsidR="00D045A1">
              <w:rPr>
                <w:rFonts w:ascii="Arial" w:hAnsi="Arial"/>
                <w:sz w:val="20"/>
              </w:rPr>
              <w:t>identifiés</w:t>
            </w:r>
          </w:p>
        </w:tc>
        <w:tc>
          <w:tcPr>
            <w:tcW w:w="1368" w:type="pct"/>
            <w:shd w:val="clear" w:color="auto" w:fill="008435"/>
          </w:tcPr>
          <w:p w14:paraId="635F7000" w14:textId="77777777" w:rsidR="002E0D94" w:rsidRPr="00445DF7" w:rsidRDefault="002E0D94" w:rsidP="00DC0001">
            <w:pPr>
              <w:pStyle w:val="En-ttetableau"/>
              <w:jc w:val="center"/>
              <w:rPr>
                <w:rFonts w:ascii="Arial" w:hAnsi="Arial"/>
                <w:sz w:val="20"/>
              </w:rPr>
            </w:pPr>
            <w:r w:rsidRPr="00445DF7">
              <w:rPr>
                <w:rFonts w:ascii="Arial" w:hAnsi="Arial"/>
                <w:sz w:val="20"/>
              </w:rPr>
              <w:t>Tâches associées</w:t>
            </w:r>
          </w:p>
        </w:tc>
        <w:tc>
          <w:tcPr>
            <w:tcW w:w="1368" w:type="pct"/>
            <w:shd w:val="clear" w:color="auto" w:fill="008435"/>
          </w:tcPr>
          <w:p w14:paraId="5F58AE1A" w14:textId="77777777" w:rsidR="002E0D94" w:rsidRPr="00445DF7" w:rsidRDefault="002E0D94" w:rsidP="00DC0001">
            <w:pPr>
              <w:pStyle w:val="En-ttetableau"/>
              <w:jc w:val="center"/>
              <w:rPr>
                <w:rFonts w:ascii="Arial" w:hAnsi="Arial"/>
                <w:sz w:val="20"/>
              </w:rPr>
            </w:pPr>
            <w:r w:rsidRPr="00445DF7">
              <w:rPr>
                <w:rFonts w:ascii="Arial" w:hAnsi="Arial"/>
                <w:sz w:val="20"/>
              </w:rPr>
              <w:t>Mesures prévues</w:t>
            </w:r>
          </w:p>
        </w:tc>
      </w:tr>
      <w:tr w:rsidR="00870D0F" w:rsidRPr="00445DF7" w14:paraId="0F657927" w14:textId="77777777" w:rsidTr="00DC0001">
        <w:tc>
          <w:tcPr>
            <w:tcW w:w="895" w:type="pct"/>
            <w:vMerge w:val="restart"/>
          </w:tcPr>
          <w:p w14:paraId="17A5B4C4" w14:textId="77777777" w:rsidR="00870D0F" w:rsidRPr="00112CE4" w:rsidRDefault="00870D0F" w:rsidP="00DC0001">
            <w:pPr>
              <w:spacing w:before="60" w:after="60"/>
              <w:jc w:val="center"/>
              <w:rPr>
                <w:sz w:val="20"/>
                <w:szCs w:val="20"/>
              </w:rPr>
            </w:pPr>
            <w:r w:rsidRPr="00112CE4">
              <w:rPr>
                <w:sz w:val="20"/>
                <w:szCs w:val="20"/>
              </w:rPr>
              <w:t>Gestion des matériaux</w:t>
            </w:r>
          </w:p>
        </w:tc>
        <w:tc>
          <w:tcPr>
            <w:tcW w:w="1368" w:type="pct"/>
          </w:tcPr>
          <w:p w14:paraId="4B1486F0" w14:textId="2F4D36EC" w:rsidR="00870D0F" w:rsidRPr="00445DF7" w:rsidRDefault="00870D0F" w:rsidP="00DC0001">
            <w:pPr>
              <w:spacing w:before="60" w:after="60"/>
              <w:jc w:val="center"/>
              <w:rPr>
                <w:sz w:val="20"/>
                <w:szCs w:val="20"/>
              </w:rPr>
            </w:pPr>
          </w:p>
        </w:tc>
        <w:tc>
          <w:tcPr>
            <w:tcW w:w="1368" w:type="pct"/>
            <w:vAlign w:val="top"/>
          </w:tcPr>
          <w:p w14:paraId="6D8986D1" w14:textId="4A2CAF48" w:rsidR="00870D0F" w:rsidRPr="00445DF7" w:rsidRDefault="00870D0F" w:rsidP="00DC0001">
            <w:pPr>
              <w:spacing w:before="60" w:after="60"/>
              <w:jc w:val="center"/>
              <w:rPr>
                <w:szCs w:val="20"/>
              </w:rPr>
            </w:pPr>
          </w:p>
        </w:tc>
        <w:tc>
          <w:tcPr>
            <w:tcW w:w="1368" w:type="pct"/>
            <w:vAlign w:val="top"/>
          </w:tcPr>
          <w:p w14:paraId="5005F3C4" w14:textId="25BC76F7" w:rsidR="00870D0F" w:rsidRPr="00445DF7" w:rsidRDefault="00870D0F" w:rsidP="00DC0001">
            <w:pPr>
              <w:spacing w:before="60" w:after="60"/>
              <w:jc w:val="center"/>
              <w:rPr>
                <w:sz w:val="20"/>
                <w:szCs w:val="20"/>
              </w:rPr>
            </w:pPr>
          </w:p>
        </w:tc>
      </w:tr>
      <w:tr w:rsidR="00870D0F" w:rsidRPr="00445DF7" w14:paraId="2A209950" w14:textId="77777777" w:rsidTr="00DC0001">
        <w:tc>
          <w:tcPr>
            <w:tcW w:w="895" w:type="pct"/>
            <w:vMerge/>
          </w:tcPr>
          <w:p w14:paraId="51C6B221" w14:textId="77777777" w:rsidR="00870D0F" w:rsidRPr="00112CE4" w:rsidRDefault="00870D0F" w:rsidP="00DC0001">
            <w:pPr>
              <w:spacing w:before="60" w:after="60"/>
              <w:jc w:val="center"/>
              <w:rPr>
                <w:szCs w:val="20"/>
              </w:rPr>
            </w:pPr>
          </w:p>
        </w:tc>
        <w:tc>
          <w:tcPr>
            <w:tcW w:w="1368" w:type="pct"/>
          </w:tcPr>
          <w:p w14:paraId="4EAC6A36" w14:textId="77777777" w:rsidR="00870D0F" w:rsidRPr="00445DF7" w:rsidRDefault="00870D0F" w:rsidP="00DC0001">
            <w:pPr>
              <w:spacing w:before="60" w:after="60"/>
              <w:jc w:val="center"/>
              <w:rPr>
                <w:i/>
                <w:iCs/>
                <w:szCs w:val="20"/>
                <w:highlight w:val="yellow"/>
              </w:rPr>
            </w:pPr>
          </w:p>
        </w:tc>
        <w:tc>
          <w:tcPr>
            <w:tcW w:w="1368" w:type="pct"/>
            <w:vAlign w:val="top"/>
          </w:tcPr>
          <w:p w14:paraId="47738BBC" w14:textId="77777777" w:rsidR="00870D0F" w:rsidRPr="00445DF7" w:rsidRDefault="00870D0F" w:rsidP="00DC0001">
            <w:pPr>
              <w:spacing w:before="60" w:after="60"/>
              <w:jc w:val="center"/>
              <w:rPr>
                <w:i/>
                <w:iCs/>
                <w:szCs w:val="20"/>
                <w:highlight w:val="yellow"/>
              </w:rPr>
            </w:pPr>
          </w:p>
        </w:tc>
        <w:tc>
          <w:tcPr>
            <w:tcW w:w="1368" w:type="pct"/>
            <w:vAlign w:val="top"/>
          </w:tcPr>
          <w:p w14:paraId="36C47746" w14:textId="77777777" w:rsidR="00870D0F" w:rsidRPr="00445DF7" w:rsidRDefault="00870D0F" w:rsidP="00DC0001">
            <w:pPr>
              <w:spacing w:before="60" w:after="60"/>
              <w:jc w:val="center"/>
              <w:rPr>
                <w:i/>
                <w:iCs/>
                <w:szCs w:val="20"/>
                <w:highlight w:val="yellow"/>
              </w:rPr>
            </w:pPr>
          </w:p>
        </w:tc>
      </w:tr>
      <w:tr w:rsidR="00870D0F" w:rsidRPr="00445DF7" w14:paraId="32AFF346" w14:textId="77777777" w:rsidTr="00DC0001">
        <w:tc>
          <w:tcPr>
            <w:tcW w:w="895" w:type="pct"/>
            <w:vMerge/>
          </w:tcPr>
          <w:p w14:paraId="4E665BD4" w14:textId="77777777" w:rsidR="00870D0F" w:rsidRPr="00112CE4" w:rsidRDefault="00870D0F" w:rsidP="00DC0001">
            <w:pPr>
              <w:spacing w:before="60" w:after="60"/>
              <w:jc w:val="center"/>
              <w:rPr>
                <w:szCs w:val="20"/>
              </w:rPr>
            </w:pPr>
          </w:p>
        </w:tc>
        <w:tc>
          <w:tcPr>
            <w:tcW w:w="1368" w:type="pct"/>
          </w:tcPr>
          <w:p w14:paraId="47DDC36F" w14:textId="77777777" w:rsidR="00870D0F" w:rsidRPr="00445DF7" w:rsidRDefault="00870D0F" w:rsidP="00DC0001">
            <w:pPr>
              <w:spacing w:before="60" w:after="60"/>
              <w:jc w:val="center"/>
              <w:rPr>
                <w:i/>
                <w:iCs/>
                <w:szCs w:val="20"/>
                <w:highlight w:val="yellow"/>
              </w:rPr>
            </w:pPr>
          </w:p>
        </w:tc>
        <w:tc>
          <w:tcPr>
            <w:tcW w:w="1368" w:type="pct"/>
            <w:vAlign w:val="top"/>
          </w:tcPr>
          <w:p w14:paraId="219F56FD" w14:textId="77777777" w:rsidR="00870D0F" w:rsidRPr="00445DF7" w:rsidRDefault="00870D0F" w:rsidP="00DC0001">
            <w:pPr>
              <w:spacing w:before="60" w:after="60"/>
              <w:jc w:val="center"/>
              <w:rPr>
                <w:i/>
                <w:iCs/>
                <w:szCs w:val="20"/>
                <w:highlight w:val="yellow"/>
              </w:rPr>
            </w:pPr>
          </w:p>
        </w:tc>
        <w:tc>
          <w:tcPr>
            <w:tcW w:w="1368" w:type="pct"/>
            <w:vAlign w:val="top"/>
          </w:tcPr>
          <w:p w14:paraId="78D8DD55" w14:textId="77777777" w:rsidR="00870D0F" w:rsidRPr="00445DF7" w:rsidRDefault="00870D0F" w:rsidP="00DC0001">
            <w:pPr>
              <w:spacing w:before="60" w:after="60"/>
              <w:jc w:val="center"/>
              <w:rPr>
                <w:i/>
                <w:iCs/>
                <w:szCs w:val="20"/>
                <w:highlight w:val="yellow"/>
              </w:rPr>
            </w:pPr>
          </w:p>
        </w:tc>
      </w:tr>
      <w:tr w:rsidR="00870D0F" w:rsidRPr="00445DF7" w14:paraId="761587CB" w14:textId="77777777" w:rsidTr="00DC0001">
        <w:tc>
          <w:tcPr>
            <w:tcW w:w="895" w:type="pct"/>
            <w:vMerge w:val="restart"/>
          </w:tcPr>
          <w:p w14:paraId="42E58391" w14:textId="77777777" w:rsidR="00870D0F" w:rsidRPr="00112CE4" w:rsidRDefault="00870D0F" w:rsidP="00DC0001">
            <w:pPr>
              <w:spacing w:before="60" w:after="60"/>
              <w:jc w:val="center"/>
              <w:rPr>
                <w:sz w:val="20"/>
                <w:szCs w:val="20"/>
              </w:rPr>
            </w:pPr>
            <w:r w:rsidRPr="00112CE4">
              <w:rPr>
                <w:rFonts w:cs="Arial"/>
                <w:bCs/>
                <w:sz w:val="20"/>
                <w:szCs w:val="20"/>
              </w:rPr>
              <w:t>Eaux, milieux aquatiques, humides et sols</w:t>
            </w:r>
          </w:p>
        </w:tc>
        <w:tc>
          <w:tcPr>
            <w:tcW w:w="1368" w:type="pct"/>
          </w:tcPr>
          <w:p w14:paraId="79F52691" w14:textId="77777777" w:rsidR="00870D0F" w:rsidRPr="00445DF7" w:rsidRDefault="00870D0F" w:rsidP="00DC0001">
            <w:pPr>
              <w:spacing w:before="60" w:after="60"/>
              <w:jc w:val="center"/>
              <w:rPr>
                <w:sz w:val="20"/>
                <w:szCs w:val="20"/>
              </w:rPr>
            </w:pPr>
          </w:p>
        </w:tc>
        <w:tc>
          <w:tcPr>
            <w:tcW w:w="1368" w:type="pct"/>
          </w:tcPr>
          <w:p w14:paraId="4CD58129" w14:textId="77777777" w:rsidR="00870D0F" w:rsidRPr="00445DF7" w:rsidRDefault="00870D0F" w:rsidP="00DC0001">
            <w:pPr>
              <w:spacing w:before="60" w:after="60"/>
              <w:jc w:val="center"/>
              <w:rPr>
                <w:szCs w:val="20"/>
              </w:rPr>
            </w:pPr>
          </w:p>
        </w:tc>
        <w:tc>
          <w:tcPr>
            <w:tcW w:w="1368" w:type="pct"/>
          </w:tcPr>
          <w:p w14:paraId="35C8DEBB" w14:textId="77777777" w:rsidR="00870D0F" w:rsidRPr="00445DF7" w:rsidRDefault="00870D0F" w:rsidP="00DC0001">
            <w:pPr>
              <w:spacing w:before="60" w:after="60"/>
              <w:jc w:val="center"/>
              <w:rPr>
                <w:sz w:val="20"/>
                <w:szCs w:val="20"/>
              </w:rPr>
            </w:pPr>
          </w:p>
        </w:tc>
      </w:tr>
      <w:tr w:rsidR="00870D0F" w:rsidRPr="00445DF7" w14:paraId="05AA9849" w14:textId="77777777" w:rsidTr="00DC0001">
        <w:tc>
          <w:tcPr>
            <w:tcW w:w="895" w:type="pct"/>
            <w:vMerge/>
          </w:tcPr>
          <w:p w14:paraId="08CFBF7F" w14:textId="77777777" w:rsidR="00870D0F" w:rsidRPr="00112CE4" w:rsidRDefault="00870D0F" w:rsidP="00DC0001">
            <w:pPr>
              <w:spacing w:before="60" w:after="60"/>
              <w:jc w:val="center"/>
              <w:rPr>
                <w:rFonts w:cs="Arial"/>
                <w:bCs/>
                <w:szCs w:val="20"/>
              </w:rPr>
            </w:pPr>
          </w:p>
        </w:tc>
        <w:tc>
          <w:tcPr>
            <w:tcW w:w="1368" w:type="pct"/>
          </w:tcPr>
          <w:p w14:paraId="24F21CF7" w14:textId="77777777" w:rsidR="00870D0F" w:rsidRPr="00445DF7" w:rsidRDefault="00870D0F" w:rsidP="00DC0001">
            <w:pPr>
              <w:spacing w:before="60" w:after="60"/>
              <w:jc w:val="center"/>
              <w:rPr>
                <w:szCs w:val="20"/>
              </w:rPr>
            </w:pPr>
          </w:p>
        </w:tc>
        <w:tc>
          <w:tcPr>
            <w:tcW w:w="1368" w:type="pct"/>
          </w:tcPr>
          <w:p w14:paraId="774E018D" w14:textId="77777777" w:rsidR="00870D0F" w:rsidRPr="00445DF7" w:rsidRDefault="00870D0F" w:rsidP="00DC0001">
            <w:pPr>
              <w:spacing w:before="60" w:after="60"/>
              <w:jc w:val="center"/>
              <w:rPr>
                <w:szCs w:val="20"/>
              </w:rPr>
            </w:pPr>
          </w:p>
        </w:tc>
        <w:tc>
          <w:tcPr>
            <w:tcW w:w="1368" w:type="pct"/>
          </w:tcPr>
          <w:p w14:paraId="069E658D" w14:textId="77777777" w:rsidR="00870D0F" w:rsidRPr="00445DF7" w:rsidRDefault="00870D0F" w:rsidP="00DC0001">
            <w:pPr>
              <w:spacing w:before="60" w:after="60"/>
              <w:jc w:val="center"/>
              <w:rPr>
                <w:szCs w:val="20"/>
              </w:rPr>
            </w:pPr>
          </w:p>
        </w:tc>
      </w:tr>
      <w:tr w:rsidR="00870D0F" w:rsidRPr="00445DF7" w14:paraId="49B7BB22" w14:textId="77777777" w:rsidTr="00DC0001">
        <w:tc>
          <w:tcPr>
            <w:tcW w:w="895" w:type="pct"/>
            <w:vMerge/>
          </w:tcPr>
          <w:p w14:paraId="3A6A6A68" w14:textId="77777777" w:rsidR="00870D0F" w:rsidRPr="00112CE4" w:rsidRDefault="00870D0F" w:rsidP="00DC0001">
            <w:pPr>
              <w:spacing w:before="60" w:after="60"/>
              <w:jc w:val="center"/>
              <w:rPr>
                <w:rFonts w:cs="Arial"/>
                <w:bCs/>
                <w:szCs w:val="20"/>
              </w:rPr>
            </w:pPr>
          </w:p>
        </w:tc>
        <w:tc>
          <w:tcPr>
            <w:tcW w:w="1368" w:type="pct"/>
          </w:tcPr>
          <w:p w14:paraId="1F80FD3D" w14:textId="77777777" w:rsidR="00870D0F" w:rsidRPr="00445DF7" w:rsidRDefault="00870D0F" w:rsidP="00DC0001">
            <w:pPr>
              <w:spacing w:before="60" w:after="60"/>
              <w:jc w:val="center"/>
              <w:rPr>
                <w:szCs w:val="20"/>
              </w:rPr>
            </w:pPr>
          </w:p>
        </w:tc>
        <w:tc>
          <w:tcPr>
            <w:tcW w:w="1368" w:type="pct"/>
          </w:tcPr>
          <w:p w14:paraId="327FBE64" w14:textId="77777777" w:rsidR="00870D0F" w:rsidRPr="00445DF7" w:rsidRDefault="00870D0F" w:rsidP="00DC0001">
            <w:pPr>
              <w:spacing w:before="60" w:after="60"/>
              <w:jc w:val="center"/>
              <w:rPr>
                <w:szCs w:val="20"/>
              </w:rPr>
            </w:pPr>
          </w:p>
        </w:tc>
        <w:tc>
          <w:tcPr>
            <w:tcW w:w="1368" w:type="pct"/>
          </w:tcPr>
          <w:p w14:paraId="69B7C2C4" w14:textId="77777777" w:rsidR="00870D0F" w:rsidRPr="00445DF7" w:rsidRDefault="00870D0F" w:rsidP="00DC0001">
            <w:pPr>
              <w:spacing w:before="60" w:after="60"/>
              <w:jc w:val="center"/>
              <w:rPr>
                <w:szCs w:val="20"/>
              </w:rPr>
            </w:pPr>
          </w:p>
        </w:tc>
      </w:tr>
      <w:tr w:rsidR="00870D0F" w:rsidRPr="00445DF7" w14:paraId="562F93FC" w14:textId="77777777" w:rsidTr="00DC0001">
        <w:tc>
          <w:tcPr>
            <w:tcW w:w="895" w:type="pct"/>
            <w:vMerge w:val="restart"/>
          </w:tcPr>
          <w:p w14:paraId="33076B1C" w14:textId="77777777" w:rsidR="00870D0F" w:rsidRPr="00112CE4" w:rsidRDefault="00870D0F" w:rsidP="00DC0001">
            <w:pPr>
              <w:spacing w:before="60" w:after="60"/>
              <w:jc w:val="center"/>
              <w:rPr>
                <w:sz w:val="20"/>
                <w:szCs w:val="20"/>
              </w:rPr>
            </w:pPr>
            <w:r w:rsidRPr="00112CE4">
              <w:rPr>
                <w:rFonts w:cs="Arial"/>
                <w:bCs/>
                <w:sz w:val="20"/>
                <w:szCs w:val="20"/>
              </w:rPr>
              <w:t>Risques naturels</w:t>
            </w:r>
          </w:p>
        </w:tc>
        <w:tc>
          <w:tcPr>
            <w:tcW w:w="1368" w:type="pct"/>
          </w:tcPr>
          <w:p w14:paraId="3EA4EE75" w14:textId="77777777" w:rsidR="00870D0F" w:rsidRPr="00445DF7" w:rsidRDefault="00870D0F" w:rsidP="00DC0001">
            <w:pPr>
              <w:spacing w:before="60" w:after="60"/>
              <w:jc w:val="center"/>
              <w:rPr>
                <w:sz w:val="20"/>
                <w:szCs w:val="20"/>
              </w:rPr>
            </w:pPr>
          </w:p>
        </w:tc>
        <w:tc>
          <w:tcPr>
            <w:tcW w:w="1368" w:type="pct"/>
          </w:tcPr>
          <w:p w14:paraId="585CDDD0" w14:textId="77777777" w:rsidR="00870D0F" w:rsidRPr="00445DF7" w:rsidRDefault="00870D0F" w:rsidP="00DC0001">
            <w:pPr>
              <w:spacing w:before="60" w:after="60"/>
              <w:jc w:val="center"/>
              <w:rPr>
                <w:szCs w:val="20"/>
              </w:rPr>
            </w:pPr>
          </w:p>
        </w:tc>
        <w:tc>
          <w:tcPr>
            <w:tcW w:w="1368" w:type="pct"/>
          </w:tcPr>
          <w:p w14:paraId="7DB65032" w14:textId="77777777" w:rsidR="00870D0F" w:rsidRPr="00445DF7" w:rsidRDefault="00870D0F" w:rsidP="00DC0001">
            <w:pPr>
              <w:spacing w:before="60" w:after="60"/>
              <w:jc w:val="center"/>
              <w:rPr>
                <w:sz w:val="20"/>
                <w:szCs w:val="20"/>
              </w:rPr>
            </w:pPr>
          </w:p>
        </w:tc>
      </w:tr>
      <w:tr w:rsidR="00870D0F" w:rsidRPr="00445DF7" w14:paraId="0D028D21" w14:textId="77777777" w:rsidTr="00DC0001">
        <w:tc>
          <w:tcPr>
            <w:tcW w:w="895" w:type="pct"/>
            <w:vMerge/>
          </w:tcPr>
          <w:p w14:paraId="00729AEF" w14:textId="77777777" w:rsidR="00870D0F" w:rsidRPr="00112CE4" w:rsidRDefault="00870D0F" w:rsidP="00DC0001">
            <w:pPr>
              <w:spacing w:before="60" w:after="60"/>
              <w:jc w:val="center"/>
              <w:rPr>
                <w:rFonts w:cs="Arial"/>
                <w:bCs/>
                <w:szCs w:val="20"/>
              </w:rPr>
            </w:pPr>
          </w:p>
        </w:tc>
        <w:tc>
          <w:tcPr>
            <w:tcW w:w="1368" w:type="pct"/>
          </w:tcPr>
          <w:p w14:paraId="47AE8150" w14:textId="77777777" w:rsidR="00870D0F" w:rsidRPr="00445DF7" w:rsidRDefault="00870D0F" w:rsidP="00DC0001">
            <w:pPr>
              <w:spacing w:before="60" w:after="60"/>
              <w:jc w:val="center"/>
              <w:rPr>
                <w:szCs w:val="20"/>
              </w:rPr>
            </w:pPr>
          </w:p>
        </w:tc>
        <w:tc>
          <w:tcPr>
            <w:tcW w:w="1368" w:type="pct"/>
          </w:tcPr>
          <w:p w14:paraId="0CA3C6A3" w14:textId="77777777" w:rsidR="00870D0F" w:rsidRPr="00445DF7" w:rsidRDefault="00870D0F" w:rsidP="00DC0001">
            <w:pPr>
              <w:spacing w:before="60" w:after="60"/>
              <w:jc w:val="center"/>
              <w:rPr>
                <w:szCs w:val="20"/>
              </w:rPr>
            </w:pPr>
          </w:p>
        </w:tc>
        <w:tc>
          <w:tcPr>
            <w:tcW w:w="1368" w:type="pct"/>
          </w:tcPr>
          <w:p w14:paraId="020821BA" w14:textId="77777777" w:rsidR="00870D0F" w:rsidRPr="00445DF7" w:rsidRDefault="00870D0F" w:rsidP="00DC0001">
            <w:pPr>
              <w:spacing w:before="60" w:after="60"/>
              <w:jc w:val="center"/>
              <w:rPr>
                <w:szCs w:val="20"/>
              </w:rPr>
            </w:pPr>
          </w:p>
        </w:tc>
      </w:tr>
      <w:tr w:rsidR="00870D0F" w:rsidRPr="00445DF7" w14:paraId="193045B7" w14:textId="77777777" w:rsidTr="00DC0001">
        <w:tc>
          <w:tcPr>
            <w:tcW w:w="895" w:type="pct"/>
            <w:vMerge/>
          </w:tcPr>
          <w:p w14:paraId="31D82B47" w14:textId="77777777" w:rsidR="00870D0F" w:rsidRPr="00112CE4" w:rsidRDefault="00870D0F" w:rsidP="00DC0001">
            <w:pPr>
              <w:spacing w:before="60" w:after="60"/>
              <w:jc w:val="center"/>
              <w:rPr>
                <w:rFonts w:cs="Arial"/>
                <w:bCs/>
                <w:szCs w:val="20"/>
              </w:rPr>
            </w:pPr>
          </w:p>
        </w:tc>
        <w:tc>
          <w:tcPr>
            <w:tcW w:w="1368" w:type="pct"/>
          </w:tcPr>
          <w:p w14:paraId="4D0120AD" w14:textId="77777777" w:rsidR="00870D0F" w:rsidRPr="00445DF7" w:rsidRDefault="00870D0F" w:rsidP="00DC0001">
            <w:pPr>
              <w:spacing w:before="60" w:after="60"/>
              <w:jc w:val="center"/>
              <w:rPr>
                <w:szCs w:val="20"/>
              </w:rPr>
            </w:pPr>
          </w:p>
        </w:tc>
        <w:tc>
          <w:tcPr>
            <w:tcW w:w="1368" w:type="pct"/>
          </w:tcPr>
          <w:p w14:paraId="3F4F7D8A" w14:textId="77777777" w:rsidR="00870D0F" w:rsidRPr="00445DF7" w:rsidRDefault="00870D0F" w:rsidP="00DC0001">
            <w:pPr>
              <w:spacing w:before="60" w:after="60"/>
              <w:jc w:val="center"/>
              <w:rPr>
                <w:szCs w:val="20"/>
              </w:rPr>
            </w:pPr>
          </w:p>
        </w:tc>
        <w:tc>
          <w:tcPr>
            <w:tcW w:w="1368" w:type="pct"/>
          </w:tcPr>
          <w:p w14:paraId="678FF82A" w14:textId="77777777" w:rsidR="00870D0F" w:rsidRPr="00445DF7" w:rsidRDefault="00870D0F" w:rsidP="00DC0001">
            <w:pPr>
              <w:spacing w:before="60" w:after="60"/>
              <w:jc w:val="center"/>
              <w:rPr>
                <w:szCs w:val="20"/>
              </w:rPr>
            </w:pPr>
          </w:p>
        </w:tc>
      </w:tr>
      <w:tr w:rsidR="00870D0F" w:rsidRPr="00445DF7" w14:paraId="559AC666" w14:textId="77777777" w:rsidTr="00DC0001">
        <w:tc>
          <w:tcPr>
            <w:tcW w:w="895" w:type="pct"/>
            <w:vMerge w:val="restart"/>
          </w:tcPr>
          <w:p w14:paraId="7A4D1444" w14:textId="77777777" w:rsidR="00870D0F" w:rsidRPr="00112CE4" w:rsidRDefault="00870D0F" w:rsidP="00DC0001">
            <w:pPr>
              <w:spacing w:before="60" w:after="60"/>
              <w:jc w:val="center"/>
              <w:rPr>
                <w:sz w:val="20"/>
                <w:szCs w:val="20"/>
              </w:rPr>
            </w:pPr>
            <w:r w:rsidRPr="00112CE4">
              <w:rPr>
                <w:rFonts w:cs="Arial"/>
                <w:bCs/>
                <w:sz w:val="20"/>
                <w:szCs w:val="20"/>
              </w:rPr>
              <w:t>Milieu naturel</w:t>
            </w:r>
          </w:p>
        </w:tc>
        <w:tc>
          <w:tcPr>
            <w:tcW w:w="1368" w:type="pct"/>
          </w:tcPr>
          <w:p w14:paraId="7A0F8037" w14:textId="77777777" w:rsidR="00870D0F" w:rsidRPr="00445DF7" w:rsidRDefault="00870D0F" w:rsidP="00DC0001">
            <w:pPr>
              <w:spacing w:before="60" w:after="60"/>
              <w:jc w:val="center"/>
              <w:rPr>
                <w:sz w:val="20"/>
                <w:szCs w:val="20"/>
              </w:rPr>
            </w:pPr>
          </w:p>
        </w:tc>
        <w:tc>
          <w:tcPr>
            <w:tcW w:w="1368" w:type="pct"/>
          </w:tcPr>
          <w:p w14:paraId="3FB6C693" w14:textId="77777777" w:rsidR="00870D0F" w:rsidRPr="00445DF7" w:rsidRDefault="00870D0F" w:rsidP="00DC0001">
            <w:pPr>
              <w:spacing w:before="60" w:after="60"/>
              <w:jc w:val="center"/>
              <w:rPr>
                <w:szCs w:val="20"/>
              </w:rPr>
            </w:pPr>
          </w:p>
        </w:tc>
        <w:tc>
          <w:tcPr>
            <w:tcW w:w="1368" w:type="pct"/>
          </w:tcPr>
          <w:p w14:paraId="61ECD456" w14:textId="77777777" w:rsidR="00870D0F" w:rsidRPr="00445DF7" w:rsidRDefault="00870D0F" w:rsidP="00DC0001">
            <w:pPr>
              <w:spacing w:before="60" w:after="60"/>
              <w:jc w:val="center"/>
              <w:rPr>
                <w:sz w:val="20"/>
                <w:szCs w:val="20"/>
              </w:rPr>
            </w:pPr>
          </w:p>
        </w:tc>
      </w:tr>
      <w:tr w:rsidR="00870D0F" w:rsidRPr="00445DF7" w14:paraId="224E946F" w14:textId="77777777" w:rsidTr="00DC0001">
        <w:tc>
          <w:tcPr>
            <w:tcW w:w="895" w:type="pct"/>
            <w:vMerge/>
          </w:tcPr>
          <w:p w14:paraId="6F7D3180" w14:textId="77777777" w:rsidR="00870D0F" w:rsidRPr="00112CE4" w:rsidRDefault="00870D0F" w:rsidP="00DC0001">
            <w:pPr>
              <w:spacing w:before="60" w:after="60"/>
              <w:jc w:val="center"/>
              <w:rPr>
                <w:rFonts w:cs="Arial"/>
                <w:bCs/>
                <w:szCs w:val="20"/>
              </w:rPr>
            </w:pPr>
          </w:p>
        </w:tc>
        <w:tc>
          <w:tcPr>
            <w:tcW w:w="1368" w:type="pct"/>
          </w:tcPr>
          <w:p w14:paraId="30E0F183" w14:textId="77777777" w:rsidR="00870D0F" w:rsidRPr="00445DF7" w:rsidRDefault="00870D0F" w:rsidP="00DC0001">
            <w:pPr>
              <w:spacing w:before="60" w:after="60"/>
              <w:jc w:val="center"/>
              <w:rPr>
                <w:szCs w:val="20"/>
              </w:rPr>
            </w:pPr>
          </w:p>
        </w:tc>
        <w:tc>
          <w:tcPr>
            <w:tcW w:w="1368" w:type="pct"/>
          </w:tcPr>
          <w:p w14:paraId="409E0BBA" w14:textId="77777777" w:rsidR="00870D0F" w:rsidRPr="00445DF7" w:rsidRDefault="00870D0F" w:rsidP="00DC0001">
            <w:pPr>
              <w:spacing w:before="60" w:after="60"/>
              <w:jc w:val="center"/>
              <w:rPr>
                <w:szCs w:val="20"/>
              </w:rPr>
            </w:pPr>
          </w:p>
        </w:tc>
        <w:tc>
          <w:tcPr>
            <w:tcW w:w="1368" w:type="pct"/>
          </w:tcPr>
          <w:p w14:paraId="0A34AFF2" w14:textId="77777777" w:rsidR="00870D0F" w:rsidRPr="00445DF7" w:rsidRDefault="00870D0F" w:rsidP="00DC0001">
            <w:pPr>
              <w:spacing w:before="60" w:after="60"/>
              <w:jc w:val="center"/>
              <w:rPr>
                <w:szCs w:val="20"/>
              </w:rPr>
            </w:pPr>
          </w:p>
        </w:tc>
      </w:tr>
      <w:tr w:rsidR="00870D0F" w:rsidRPr="00445DF7" w14:paraId="56FC4F35" w14:textId="77777777" w:rsidTr="00DC0001">
        <w:tc>
          <w:tcPr>
            <w:tcW w:w="895" w:type="pct"/>
            <w:vMerge/>
          </w:tcPr>
          <w:p w14:paraId="2732890C" w14:textId="77777777" w:rsidR="00870D0F" w:rsidRPr="00112CE4" w:rsidRDefault="00870D0F" w:rsidP="00DC0001">
            <w:pPr>
              <w:spacing w:before="60" w:after="60"/>
              <w:jc w:val="center"/>
              <w:rPr>
                <w:rFonts w:cs="Arial"/>
                <w:bCs/>
                <w:szCs w:val="20"/>
              </w:rPr>
            </w:pPr>
          </w:p>
        </w:tc>
        <w:tc>
          <w:tcPr>
            <w:tcW w:w="1368" w:type="pct"/>
          </w:tcPr>
          <w:p w14:paraId="58C060B5" w14:textId="77777777" w:rsidR="00870D0F" w:rsidRPr="00445DF7" w:rsidRDefault="00870D0F" w:rsidP="00DC0001">
            <w:pPr>
              <w:spacing w:before="60" w:after="60"/>
              <w:jc w:val="center"/>
              <w:rPr>
                <w:szCs w:val="20"/>
              </w:rPr>
            </w:pPr>
          </w:p>
        </w:tc>
        <w:tc>
          <w:tcPr>
            <w:tcW w:w="1368" w:type="pct"/>
          </w:tcPr>
          <w:p w14:paraId="674AE74D" w14:textId="77777777" w:rsidR="00870D0F" w:rsidRPr="00445DF7" w:rsidRDefault="00870D0F" w:rsidP="00DC0001">
            <w:pPr>
              <w:spacing w:before="60" w:after="60"/>
              <w:jc w:val="center"/>
              <w:rPr>
                <w:szCs w:val="20"/>
              </w:rPr>
            </w:pPr>
          </w:p>
        </w:tc>
        <w:tc>
          <w:tcPr>
            <w:tcW w:w="1368" w:type="pct"/>
          </w:tcPr>
          <w:p w14:paraId="3F987639" w14:textId="77777777" w:rsidR="00870D0F" w:rsidRPr="00445DF7" w:rsidRDefault="00870D0F" w:rsidP="00DC0001">
            <w:pPr>
              <w:spacing w:before="60" w:after="60"/>
              <w:jc w:val="center"/>
              <w:rPr>
                <w:szCs w:val="20"/>
              </w:rPr>
            </w:pPr>
          </w:p>
        </w:tc>
      </w:tr>
      <w:tr w:rsidR="00870D0F" w:rsidRPr="00445DF7" w14:paraId="690EAFF3" w14:textId="77777777" w:rsidTr="00DC0001">
        <w:tc>
          <w:tcPr>
            <w:tcW w:w="895" w:type="pct"/>
            <w:vMerge w:val="restart"/>
          </w:tcPr>
          <w:p w14:paraId="2DBA2B1F" w14:textId="77777777" w:rsidR="00870D0F" w:rsidRPr="00112CE4" w:rsidRDefault="00870D0F" w:rsidP="00DC0001">
            <w:pPr>
              <w:pStyle w:val="Normaltableau2"/>
              <w:spacing w:line="257" w:lineRule="auto"/>
              <w:ind w:left="40"/>
              <w:jc w:val="center"/>
              <w:rPr>
                <w:sz w:val="20"/>
              </w:rPr>
            </w:pPr>
            <w:r w:rsidRPr="00112CE4">
              <w:rPr>
                <w:rFonts w:ascii="Arial" w:hAnsi="Arial" w:cs="Arial"/>
                <w:bCs/>
                <w:sz w:val="20"/>
              </w:rPr>
              <w:t>Paysage, patrimoine culturel, archéologie et loisirs</w:t>
            </w:r>
          </w:p>
        </w:tc>
        <w:tc>
          <w:tcPr>
            <w:tcW w:w="1368" w:type="pct"/>
          </w:tcPr>
          <w:p w14:paraId="5A150599" w14:textId="77777777" w:rsidR="00870D0F" w:rsidRPr="00445DF7" w:rsidRDefault="00870D0F" w:rsidP="00DC0001">
            <w:pPr>
              <w:spacing w:before="60" w:after="60"/>
              <w:jc w:val="center"/>
              <w:rPr>
                <w:sz w:val="20"/>
                <w:szCs w:val="20"/>
              </w:rPr>
            </w:pPr>
          </w:p>
        </w:tc>
        <w:tc>
          <w:tcPr>
            <w:tcW w:w="1368" w:type="pct"/>
          </w:tcPr>
          <w:p w14:paraId="7384A767" w14:textId="77777777" w:rsidR="00870D0F" w:rsidRPr="00445DF7" w:rsidRDefault="00870D0F" w:rsidP="00DC0001">
            <w:pPr>
              <w:spacing w:before="60" w:after="60"/>
              <w:jc w:val="center"/>
              <w:rPr>
                <w:szCs w:val="20"/>
              </w:rPr>
            </w:pPr>
          </w:p>
        </w:tc>
        <w:tc>
          <w:tcPr>
            <w:tcW w:w="1368" w:type="pct"/>
          </w:tcPr>
          <w:p w14:paraId="43171F0B" w14:textId="77777777" w:rsidR="00870D0F" w:rsidRPr="00445DF7" w:rsidRDefault="00870D0F" w:rsidP="00DC0001">
            <w:pPr>
              <w:spacing w:before="60" w:after="60"/>
              <w:jc w:val="center"/>
              <w:rPr>
                <w:sz w:val="20"/>
                <w:szCs w:val="20"/>
              </w:rPr>
            </w:pPr>
          </w:p>
        </w:tc>
      </w:tr>
      <w:tr w:rsidR="00870D0F" w:rsidRPr="00445DF7" w14:paraId="6735E490" w14:textId="77777777" w:rsidTr="00DC0001">
        <w:tc>
          <w:tcPr>
            <w:tcW w:w="895" w:type="pct"/>
            <w:vMerge/>
          </w:tcPr>
          <w:p w14:paraId="01BFB709" w14:textId="77777777" w:rsidR="00870D0F" w:rsidRPr="00112CE4" w:rsidRDefault="00870D0F" w:rsidP="00DC0001">
            <w:pPr>
              <w:pStyle w:val="Normaltableau2"/>
              <w:spacing w:line="257" w:lineRule="auto"/>
              <w:ind w:left="40"/>
              <w:jc w:val="center"/>
              <w:rPr>
                <w:rFonts w:ascii="Arial" w:hAnsi="Arial" w:cs="Arial"/>
                <w:bCs/>
              </w:rPr>
            </w:pPr>
          </w:p>
        </w:tc>
        <w:tc>
          <w:tcPr>
            <w:tcW w:w="1368" w:type="pct"/>
          </w:tcPr>
          <w:p w14:paraId="32DD9442" w14:textId="77777777" w:rsidR="00870D0F" w:rsidRPr="00445DF7" w:rsidRDefault="00870D0F" w:rsidP="00DC0001">
            <w:pPr>
              <w:spacing w:before="60" w:after="60"/>
              <w:jc w:val="center"/>
              <w:rPr>
                <w:szCs w:val="20"/>
              </w:rPr>
            </w:pPr>
          </w:p>
        </w:tc>
        <w:tc>
          <w:tcPr>
            <w:tcW w:w="1368" w:type="pct"/>
          </w:tcPr>
          <w:p w14:paraId="798D8676" w14:textId="77777777" w:rsidR="00870D0F" w:rsidRPr="00445DF7" w:rsidRDefault="00870D0F" w:rsidP="00DC0001">
            <w:pPr>
              <w:spacing w:before="60" w:after="60"/>
              <w:jc w:val="center"/>
              <w:rPr>
                <w:szCs w:val="20"/>
              </w:rPr>
            </w:pPr>
          </w:p>
        </w:tc>
        <w:tc>
          <w:tcPr>
            <w:tcW w:w="1368" w:type="pct"/>
          </w:tcPr>
          <w:p w14:paraId="456C4F95" w14:textId="77777777" w:rsidR="00870D0F" w:rsidRPr="00445DF7" w:rsidRDefault="00870D0F" w:rsidP="00DC0001">
            <w:pPr>
              <w:spacing w:before="60" w:after="60"/>
              <w:jc w:val="center"/>
              <w:rPr>
                <w:szCs w:val="20"/>
              </w:rPr>
            </w:pPr>
          </w:p>
        </w:tc>
      </w:tr>
      <w:tr w:rsidR="00870D0F" w:rsidRPr="00445DF7" w14:paraId="55252E7B" w14:textId="77777777" w:rsidTr="00DC0001">
        <w:tc>
          <w:tcPr>
            <w:tcW w:w="895" w:type="pct"/>
            <w:vMerge/>
          </w:tcPr>
          <w:p w14:paraId="6F2FE61B" w14:textId="77777777" w:rsidR="00870D0F" w:rsidRPr="00112CE4" w:rsidRDefault="00870D0F" w:rsidP="00DC0001">
            <w:pPr>
              <w:pStyle w:val="Normaltableau2"/>
              <w:spacing w:line="257" w:lineRule="auto"/>
              <w:ind w:left="40"/>
              <w:jc w:val="center"/>
              <w:rPr>
                <w:rFonts w:ascii="Arial" w:hAnsi="Arial" w:cs="Arial"/>
                <w:bCs/>
              </w:rPr>
            </w:pPr>
          </w:p>
        </w:tc>
        <w:tc>
          <w:tcPr>
            <w:tcW w:w="1368" w:type="pct"/>
          </w:tcPr>
          <w:p w14:paraId="1B9B87E1" w14:textId="77777777" w:rsidR="00870D0F" w:rsidRPr="00445DF7" w:rsidRDefault="00870D0F" w:rsidP="00DC0001">
            <w:pPr>
              <w:spacing w:before="60" w:after="60"/>
              <w:jc w:val="center"/>
              <w:rPr>
                <w:szCs w:val="20"/>
              </w:rPr>
            </w:pPr>
          </w:p>
        </w:tc>
        <w:tc>
          <w:tcPr>
            <w:tcW w:w="1368" w:type="pct"/>
          </w:tcPr>
          <w:p w14:paraId="38B89622" w14:textId="77777777" w:rsidR="00870D0F" w:rsidRPr="00445DF7" w:rsidRDefault="00870D0F" w:rsidP="00DC0001">
            <w:pPr>
              <w:spacing w:before="60" w:after="60"/>
              <w:jc w:val="center"/>
              <w:rPr>
                <w:szCs w:val="20"/>
              </w:rPr>
            </w:pPr>
          </w:p>
        </w:tc>
        <w:tc>
          <w:tcPr>
            <w:tcW w:w="1368" w:type="pct"/>
          </w:tcPr>
          <w:p w14:paraId="1C647690" w14:textId="77777777" w:rsidR="00870D0F" w:rsidRPr="00445DF7" w:rsidRDefault="00870D0F" w:rsidP="00DC0001">
            <w:pPr>
              <w:spacing w:before="60" w:after="60"/>
              <w:jc w:val="center"/>
              <w:rPr>
                <w:szCs w:val="20"/>
              </w:rPr>
            </w:pPr>
          </w:p>
        </w:tc>
      </w:tr>
      <w:tr w:rsidR="00870D0F" w:rsidRPr="00445DF7" w14:paraId="642C0A96" w14:textId="77777777" w:rsidTr="00DC0001">
        <w:tc>
          <w:tcPr>
            <w:tcW w:w="895" w:type="pct"/>
            <w:vMerge w:val="restart"/>
          </w:tcPr>
          <w:p w14:paraId="7380FE00" w14:textId="77777777" w:rsidR="00870D0F" w:rsidRPr="00112CE4" w:rsidRDefault="00870D0F" w:rsidP="00DC0001">
            <w:pPr>
              <w:pStyle w:val="Normaltableau2"/>
              <w:spacing w:line="257" w:lineRule="auto"/>
              <w:ind w:left="40"/>
              <w:jc w:val="center"/>
              <w:rPr>
                <w:rFonts w:ascii="Arial" w:hAnsi="Arial" w:cs="Arial"/>
                <w:bCs/>
                <w:sz w:val="20"/>
              </w:rPr>
            </w:pPr>
            <w:r w:rsidRPr="00112CE4">
              <w:rPr>
                <w:rFonts w:ascii="Arial" w:hAnsi="Arial" w:cs="Arial"/>
                <w:bCs/>
                <w:sz w:val="20"/>
              </w:rPr>
              <w:t>Milieu humain et cadre de vie</w:t>
            </w:r>
          </w:p>
        </w:tc>
        <w:tc>
          <w:tcPr>
            <w:tcW w:w="1368" w:type="pct"/>
          </w:tcPr>
          <w:p w14:paraId="369D4873" w14:textId="77777777" w:rsidR="00870D0F" w:rsidRPr="00445DF7" w:rsidRDefault="00870D0F" w:rsidP="00DC0001">
            <w:pPr>
              <w:spacing w:before="60" w:after="60"/>
              <w:jc w:val="center"/>
              <w:rPr>
                <w:sz w:val="20"/>
                <w:szCs w:val="20"/>
              </w:rPr>
            </w:pPr>
          </w:p>
        </w:tc>
        <w:tc>
          <w:tcPr>
            <w:tcW w:w="1368" w:type="pct"/>
          </w:tcPr>
          <w:p w14:paraId="4AF146C2" w14:textId="77777777" w:rsidR="00870D0F" w:rsidRPr="00445DF7" w:rsidRDefault="00870D0F" w:rsidP="00DC0001">
            <w:pPr>
              <w:spacing w:before="60" w:after="60"/>
              <w:jc w:val="center"/>
              <w:rPr>
                <w:szCs w:val="20"/>
              </w:rPr>
            </w:pPr>
          </w:p>
        </w:tc>
        <w:tc>
          <w:tcPr>
            <w:tcW w:w="1368" w:type="pct"/>
          </w:tcPr>
          <w:p w14:paraId="2534584B" w14:textId="77777777" w:rsidR="00870D0F" w:rsidRPr="00445DF7" w:rsidRDefault="00870D0F" w:rsidP="00DC0001">
            <w:pPr>
              <w:spacing w:before="60" w:after="60"/>
              <w:jc w:val="center"/>
              <w:rPr>
                <w:sz w:val="20"/>
                <w:szCs w:val="20"/>
              </w:rPr>
            </w:pPr>
          </w:p>
        </w:tc>
      </w:tr>
      <w:tr w:rsidR="00870D0F" w:rsidRPr="00445DF7" w14:paraId="3BB14DBC" w14:textId="77777777" w:rsidTr="00DC0001">
        <w:tc>
          <w:tcPr>
            <w:tcW w:w="895" w:type="pct"/>
            <w:vMerge/>
          </w:tcPr>
          <w:p w14:paraId="7D2DD053" w14:textId="77777777" w:rsidR="00870D0F" w:rsidRPr="00112CE4" w:rsidRDefault="00870D0F" w:rsidP="00DC0001">
            <w:pPr>
              <w:pStyle w:val="Normaltableau2"/>
              <w:spacing w:line="257" w:lineRule="auto"/>
              <w:ind w:left="40"/>
              <w:jc w:val="center"/>
              <w:rPr>
                <w:rFonts w:ascii="Arial" w:hAnsi="Arial" w:cs="Arial"/>
                <w:bCs/>
              </w:rPr>
            </w:pPr>
          </w:p>
        </w:tc>
        <w:tc>
          <w:tcPr>
            <w:tcW w:w="1368" w:type="pct"/>
          </w:tcPr>
          <w:p w14:paraId="619E00EA" w14:textId="77777777" w:rsidR="00870D0F" w:rsidRPr="00445DF7" w:rsidRDefault="00870D0F" w:rsidP="00DC0001">
            <w:pPr>
              <w:spacing w:before="60" w:after="60"/>
              <w:jc w:val="center"/>
              <w:rPr>
                <w:szCs w:val="20"/>
              </w:rPr>
            </w:pPr>
          </w:p>
        </w:tc>
        <w:tc>
          <w:tcPr>
            <w:tcW w:w="1368" w:type="pct"/>
          </w:tcPr>
          <w:p w14:paraId="059603E0" w14:textId="77777777" w:rsidR="00870D0F" w:rsidRPr="00445DF7" w:rsidRDefault="00870D0F" w:rsidP="00DC0001">
            <w:pPr>
              <w:spacing w:before="60" w:after="60"/>
              <w:jc w:val="center"/>
              <w:rPr>
                <w:szCs w:val="20"/>
              </w:rPr>
            </w:pPr>
          </w:p>
        </w:tc>
        <w:tc>
          <w:tcPr>
            <w:tcW w:w="1368" w:type="pct"/>
          </w:tcPr>
          <w:p w14:paraId="671F6D4F" w14:textId="77777777" w:rsidR="00870D0F" w:rsidRPr="00445DF7" w:rsidRDefault="00870D0F" w:rsidP="00DC0001">
            <w:pPr>
              <w:spacing w:before="60" w:after="60"/>
              <w:jc w:val="center"/>
              <w:rPr>
                <w:szCs w:val="20"/>
              </w:rPr>
            </w:pPr>
          </w:p>
        </w:tc>
      </w:tr>
      <w:tr w:rsidR="00870D0F" w:rsidRPr="00445DF7" w14:paraId="79DBE7AE" w14:textId="77777777" w:rsidTr="00DC0001">
        <w:tc>
          <w:tcPr>
            <w:tcW w:w="895" w:type="pct"/>
            <w:vMerge/>
          </w:tcPr>
          <w:p w14:paraId="2EA90486" w14:textId="77777777" w:rsidR="00870D0F" w:rsidRPr="00112CE4" w:rsidRDefault="00870D0F" w:rsidP="00DC0001">
            <w:pPr>
              <w:pStyle w:val="Normaltableau2"/>
              <w:spacing w:line="257" w:lineRule="auto"/>
              <w:ind w:left="40"/>
              <w:jc w:val="center"/>
              <w:rPr>
                <w:rFonts w:ascii="Arial" w:hAnsi="Arial" w:cs="Arial"/>
                <w:bCs/>
              </w:rPr>
            </w:pPr>
          </w:p>
        </w:tc>
        <w:tc>
          <w:tcPr>
            <w:tcW w:w="1368" w:type="pct"/>
          </w:tcPr>
          <w:p w14:paraId="251F5F60" w14:textId="77777777" w:rsidR="00870D0F" w:rsidRPr="00445DF7" w:rsidRDefault="00870D0F" w:rsidP="00DC0001">
            <w:pPr>
              <w:spacing w:before="60" w:after="60"/>
              <w:jc w:val="center"/>
              <w:rPr>
                <w:szCs w:val="20"/>
              </w:rPr>
            </w:pPr>
          </w:p>
        </w:tc>
        <w:tc>
          <w:tcPr>
            <w:tcW w:w="1368" w:type="pct"/>
          </w:tcPr>
          <w:p w14:paraId="3F9A9F6C" w14:textId="77777777" w:rsidR="00870D0F" w:rsidRPr="00445DF7" w:rsidRDefault="00870D0F" w:rsidP="00DC0001">
            <w:pPr>
              <w:spacing w:before="60" w:after="60"/>
              <w:jc w:val="center"/>
              <w:rPr>
                <w:szCs w:val="20"/>
              </w:rPr>
            </w:pPr>
          </w:p>
        </w:tc>
        <w:tc>
          <w:tcPr>
            <w:tcW w:w="1368" w:type="pct"/>
          </w:tcPr>
          <w:p w14:paraId="29E2B8E5" w14:textId="77777777" w:rsidR="00870D0F" w:rsidRPr="00445DF7" w:rsidRDefault="00870D0F" w:rsidP="00DC0001">
            <w:pPr>
              <w:spacing w:before="60" w:after="60"/>
              <w:jc w:val="center"/>
              <w:rPr>
                <w:szCs w:val="20"/>
              </w:rPr>
            </w:pPr>
          </w:p>
        </w:tc>
      </w:tr>
    </w:tbl>
    <w:p w14:paraId="089F186D" w14:textId="37E1CC18" w:rsidR="002E0D94" w:rsidRPr="00445DF7" w:rsidRDefault="002E0D94" w:rsidP="002E0D94">
      <w:pPr>
        <w:rPr>
          <w:i/>
          <w:iCs/>
        </w:rPr>
      </w:pPr>
      <w:r w:rsidRPr="00445DF7">
        <w:rPr>
          <w:i/>
          <w:iCs/>
          <w:highlight w:val="yellow"/>
        </w:rPr>
        <w:t>Ajouter</w:t>
      </w:r>
      <w:r w:rsidR="00870D0F">
        <w:rPr>
          <w:i/>
          <w:iCs/>
          <w:highlight w:val="yellow"/>
        </w:rPr>
        <w:t>/supprimer</w:t>
      </w:r>
      <w:r w:rsidRPr="00445DF7">
        <w:rPr>
          <w:i/>
          <w:iCs/>
          <w:highlight w:val="yellow"/>
        </w:rPr>
        <w:t xml:space="preserve"> des lignes autant que nécessaire</w:t>
      </w:r>
      <w:r w:rsidRPr="00445DF7">
        <w:rPr>
          <w:i/>
          <w:iCs/>
        </w:rPr>
        <w:t>.</w:t>
      </w:r>
    </w:p>
    <w:p w14:paraId="0C721E37" w14:textId="77777777" w:rsidR="002E0D94" w:rsidRPr="00445DF7" w:rsidRDefault="002E0D94" w:rsidP="002A3AEA">
      <w:pPr>
        <w:rPr>
          <w:i/>
          <w:iCs/>
        </w:rPr>
      </w:pPr>
    </w:p>
    <w:p w14:paraId="09FAA539" w14:textId="77777777" w:rsidR="002A3AEA" w:rsidRPr="00445DF7" w:rsidRDefault="002A3AEA" w:rsidP="00410437">
      <w:pPr>
        <w:rPr>
          <w:i/>
          <w:iCs/>
        </w:rPr>
      </w:pPr>
    </w:p>
    <w:p w14:paraId="12ECBB19" w14:textId="77777777" w:rsidR="00E439D6" w:rsidRPr="00445DF7" w:rsidRDefault="00E439D6" w:rsidP="00E439D6"/>
    <w:p w14:paraId="1947BED4" w14:textId="77777777" w:rsidR="00660F5D" w:rsidRPr="00445DF7" w:rsidRDefault="00660F5D" w:rsidP="00E439D6"/>
    <w:p w14:paraId="2CF8F7AD" w14:textId="77777777" w:rsidR="00660F5D" w:rsidRPr="00445DF7" w:rsidRDefault="00660F5D" w:rsidP="00E439D6">
      <w:pPr>
        <w:sectPr w:rsidR="00660F5D" w:rsidRPr="00445DF7" w:rsidSect="00660F5D">
          <w:pgSz w:w="16838" w:h="11906" w:orient="landscape" w:code="9"/>
          <w:pgMar w:top="1418" w:right="970" w:bottom="1418" w:left="851" w:header="397" w:footer="227" w:gutter="0"/>
          <w:cols w:space="708"/>
          <w:docGrid w:linePitch="360"/>
        </w:sectPr>
      </w:pPr>
    </w:p>
    <w:p w14:paraId="2619204D" w14:textId="77777777" w:rsidR="00660F5D" w:rsidRPr="00445DF7" w:rsidRDefault="00660F5D" w:rsidP="00E439D6"/>
    <w:p w14:paraId="7A9778A4" w14:textId="35C7EE8E" w:rsidR="007F522A" w:rsidRPr="00E47309" w:rsidRDefault="006265DD" w:rsidP="00704BFE">
      <w:pPr>
        <w:pStyle w:val="Titre1"/>
        <w:spacing w:before="0"/>
        <w:ind w:left="431" w:hanging="431"/>
        <w:rPr>
          <w:lang w:val="fr-FR"/>
        </w:rPr>
      </w:pPr>
      <w:bookmarkStart w:id="10" w:name="_Toc200527076"/>
      <w:r w:rsidRPr="00E47309">
        <w:rPr>
          <w:lang w:val="fr-FR"/>
        </w:rPr>
        <w:t>Procédures de protection de l’environnement</w:t>
      </w:r>
      <w:bookmarkEnd w:id="10"/>
    </w:p>
    <w:p w14:paraId="33DF22F7" w14:textId="4D5AEB0A" w:rsidR="00340737" w:rsidRDefault="00340737" w:rsidP="00340737">
      <w:r w:rsidRPr="00340737">
        <w:t>La liste des procédures de protection de l’environnement qui s</w:t>
      </w:r>
      <w:r w:rsidR="00A3446C">
        <w:t xml:space="preserve">eront établies </w:t>
      </w:r>
      <w:r w:rsidR="003353AE">
        <w:t xml:space="preserve">par le Titulaire </w:t>
      </w:r>
      <w:r w:rsidR="00A3446C">
        <w:t xml:space="preserve">en phase de préparation du chantier </w:t>
      </w:r>
      <w:r w:rsidRPr="00340737">
        <w:t>est indiquée dans le tableau ci-dessous.</w:t>
      </w:r>
    </w:p>
    <w:p w14:paraId="7E4D2BD7" w14:textId="77777777" w:rsidR="00A3446C" w:rsidRDefault="00A3446C" w:rsidP="00340737"/>
    <w:p w14:paraId="3457E943" w14:textId="2826A0F3" w:rsidR="00A3446C" w:rsidRPr="00340737" w:rsidRDefault="00A3446C" w:rsidP="00340737">
      <w:pPr>
        <w:rPr>
          <w:highlight w:val="yellow"/>
        </w:rPr>
        <w:sectPr w:rsidR="00A3446C" w:rsidRPr="00340737" w:rsidSect="00FD4A2F">
          <w:pgSz w:w="11906" w:h="16838" w:code="9"/>
          <w:pgMar w:top="970" w:right="1418" w:bottom="851" w:left="1418" w:header="397" w:footer="227" w:gutter="0"/>
          <w:cols w:space="708"/>
          <w:docGrid w:linePitch="360"/>
        </w:sectPr>
      </w:pPr>
    </w:p>
    <w:p w14:paraId="2F463B26" w14:textId="77777777" w:rsidR="005B4C82" w:rsidRDefault="005B4C82" w:rsidP="005B4C82">
      <w:pPr>
        <w:rPr>
          <w:highlight w:val="yellow"/>
        </w:rPr>
      </w:pPr>
    </w:p>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387"/>
        <w:gridCol w:w="5616"/>
        <w:gridCol w:w="4998"/>
      </w:tblGrid>
      <w:tr w:rsidR="005B4C82" w:rsidRPr="00445DF7" w14:paraId="5175731F" w14:textId="77777777" w:rsidTr="00B35E8D">
        <w:trPr>
          <w:tblHeader/>
        </w:trPr>
        <w:tc>
          <w:tcPr>
            <w:tcW w:w="1462" w:type="pct"/>
            <w:shd w:val="clear" w:color="auto" w:fill="008435"/>
          </w:tcPr>
          <w:p w14:paraId="7127CFA4" w14:textId="64869A07" w:rsidR="005B4C82" w:rsidRPr="00445DF7" w:rsidRDefault="005B4C82" w:rsidP="00DC0001">
            <w:pPr>
              <w:pStyle w:val="En-ttetableau"/>
              <w:jc w:val="center"/>
              <w:rPr>
                <w:rFonts w:ascii="Arial" w:hAnsi="Arial"/>
                <w:sz w:val="20"/>
              </w:rPr>
            </w:pPr>
            <w:r>
              <w:rPr>
                <w:rFonts w:ascii="Arial" w:hAnsi="Arial"/>
                <w:sz w:val="20"/>
              </w:rPr>
              <w:t>Intitulé</w:t>
            </w:r>
          </w:p>
        </w:tc>
        <w:tc>
          <w:tcPr>
            <w:tcW w:w="1872" w:type="pct"/>
            <w:shd w:val="clear" w:color="auto" w:fill="008435"/>
          </w:tcPr>
          <w:p w14:paraId="1F55BF4A" w14:textId="7FD70932" w:rsidR="005B4C82" w:rsidRPr="00445DF7" w:rsidRDefault="005B4C82" w:rsidP="00DC0001">
            <w:pPr>
              <w:pStyle w:val="En-ttetableau"/>
              <w:jc w:val="center"/>
              <w:rPr>
                <w:rFonts w:ascii="Arial" w:hAnsi="Arial"/>
                <w:sz w:val="20"/>
              </w:rPr>
            </w:pPr>
            <w:r>
              <w:rPr>
                <w:rFonts w:ascii="Arial" w:hAnsi="Arial"/>
                <w:sz w:val="20"/>
              </w:rPr>
              <w:t>Objet</w:t>
            </w:r>
          </w:p>
        </w:tc>
        <w:tc>
          <w:tcPr>
            <w:tcW w:w="1666" w:type="pct"/>
            <w:shd w:val="clear" w:color="auto" w:fill="008435"/>
          </w:tcPr>
          <w:p w14:paraId="37984556" w14:textId="1E43C043" w:rsidR="005B4C82" w:rsidRPr="00445DF7" w:rsidRDefault="005B4C82" w:rsidP="00DC0001">
            <w:pPr>
              <w:pStyle w:val="En-ttetableau"/>
              <w:jc w:val="center"/>
              <w:rPr>
                <w:rFonts w:ascii="Arial" w:hAnsi="Arial"/>
                <w:sz w:val="20"/>
              </w:rPr>
            </w:pPr>
            <w:r>
              <w:rPr>
                <w:rFonts w:ascii="Arial" w:hAnsi="Arial"/>
                <w:sz w:val="20"/>
              </w:rPr>
              <w:t>Contenu</w:t>
            </w:r>
          </w:p>
        </w:tc>
      </w:tr>
      <w:tr w:rsidR="005B4C82" w:rsidRPr="00445DF7" w14:paraId="1D037FBC" w14:textId="77777777" w:rsidTr="00B35E8D">
        <w:tc>
          <w:tcPr>
            <w:tcW w:w="1462" w:type="pct"/>
          </w:tcPr>
          <w:p w14:paraId="21CE3F49" w14:textId="6593777F" w:rsidR="005B4C82" w:rsidRPr="00720F9D" w:rsidRDefault="00720F9D" w:rsidP="00B35E8D">
            <w:pPr>
              <w:spacing w:before="60" w:after="60"/>
              <w:rPr>
                <w:sz w:val="20"/>
                <w:szCs w:val="20"/>
              </w:rPr>
            </w:pPr>
            <w:r w:rsidRPr="00720F9D">
              <w:rPr>
                <w:sz w:val="20"/>
                <w:szCs w:val="20"/>
              </w:rPr>
              <w:t>Gestion des situations d’urgence</w:t>
            </w:r>
          </w:p>
        </w:tc>
        <w:tc>
          <w:tcPr>
            <w:tcW w:w="1872" w:type="pct"/>
            <w:vAlign w:val="top"/>
          </w:tcPr>
          <w:p w14:paraId="005E90E4" w14:textId="2DB21CFD" w:rsidR="005B4C82" w:rsidRPr="00445DF7" w:rsidRDefault="005B4C82" w:rsidP="005B4C82">
            <w:pPr>
              <w:spacing w:before="60" w:after="60"/>
              <w:jc w:val="center"/>
              <w:rPr>
                <w:sz w:val="20"/>
                <w:szCs w:val="20"/>
              </w:rPr>
            </w:pPr>
          </w:p>
        </w:tc>
        <w:tc>
          <w:tcPr>
            <w:tcW w:w="1666" w:type="pct"/>
            <w:vAlign w:val="top"/>
          </w:tcPr>
          <w:p w14:paraId="46E9253D" w14:textId="527A022B" w:rsidR="005B4C82" w:rsidRPr="00445DF7" w:rsidRDefault="005B4C82" w:rsidP="005B4C82">
            <w:pPr>
              <w:spacing w:before="60" w:after="60"/>
              <w:jc w:val="center"/>
              <w:rPr>
                <w:szCs w:val="20"/>
              </w:rPr>
            </w:pPr>
          </w:p>
        </w:tc>
      </w:tr>
      <w:tr w:rsidR="005B4C82" w:rsidRPr="00445DF7" w14:paraId="17A47E26" w14:textId="77777777" w:rsidTr="00B35E8D">
        <w:tc>
          <w:tcPr>
            <w:tcW w:w="1462" w:type="pct"/>
          </w:tcPr>
          <w:p w14:paraId="2A4811C3" w14:textId="2F46F8C0" w:rsidR="009305D2" w:rsidRPr="00112CE4" w:rsidRDefault="009305D2" w:rsidP="00B35E8D">
            <w:pPr>
              <w:spacing w:before="60" w:after="60"/>
              <w:rPr>
                <w:sz w:val="20"/>
                <w:szCs w:val="20"/>
              </w:rPr>
            </w:pPr>
            <w:r>
              <w:rPr>
                <w:sz w:val="20"/>
                <w:szCs w:val="20"/>
              </w:rPr>
              <w:t>G</w:t>
            </w:r>
            <w:r w:rsidRPr="009305D2">
              <w:rPr>
                <w:sz w:val="20"/>
                <w:szCs w:val="20"/>
              </w:rPr>
              <w:t>estion des installations de chantier et des zones de dépôts provisoires</w:t>
            </w:r>
          </w:p>
        </w:tc>
        <w:tc>
          <w:tcPr>
            <w:tcW w:w="1872" w:type="pct"/>
          </w:tcPr>
          <w:p w14:paraId="29DE1DBD" w14:textId="77777777" w:rsidR="005B4C82" w:rsidRPr="00445DF7" w:rsidRDefault="005B4C82" w:rsidP="00DC0001">
            <w:pPr>
              <w:spacing w:before="60" w:after="60"/>
              <w:jc w:val="center"/>
              <w:rPr>
                <w:sz w:val="20"/>
                <w:szCs w:val="20"/>
              </w:rPr>
            </w:pPr>
          </w:p>
        </w:tc>
        <w:tc>
          <w:tcPr>
            <w:tcW w:w="1666" w:type="pct"/>
          </w:tcPr>
          <w:p w14:paraId="4927A278" w14:textId="77777777" w:rsidR="005B4C82" w:rsidRPr="00445DF7" w:rsidRDefault="005B4C82" w:rsidP="00DC0001">
            <w:pPr>
              <w:spacing w:before="60" w:after="60"/>
              <w:jc w:val="center"/>
              <w:rPr>
                <w:szCs w:val="20"/>
              </w:rPr>
            </w:pPr>
          </w:p>
        </w:tc>
      </w:tr>
      <w:tr w:rsidR="005B4C82" w:rsidRPr="00445DF7" w14:paraId="61A6FE70" w14:textId="77777777" w:rsidTr="00B35E8D">
        <w:tc>
          <w:tcPr>
            <w:tcW w:w="1462" w:type="pct"/>
          </w:tcPr>
          <w:p w14:paraId="1C88339A" w14:textId="6229024B" w:rsidR="005B4C82" w:rsidRPr="00112CE4" w:rsidRDefault="00141D83" w:rsidP="00B35E8D">
            <w:pPr>
              <w:spacing w:before="60" w:after="60"/>
              <w:rPr>
                <w:sz w:val="20"/>
                <w:szCs w:val="20"/>
              </w:rPr>
            </w:pPr>
            <w:r>
              <w:rPr>
                <w:sz w:val="20"/>
                <w:szCs w:val="20"/>
              </w:rPr>
              <w:t>D</w:t>
            </w:r>
            <w:r w:rsidRPr="00141D83">
              <w:rPr>
                <w:sz w:val="20"/>
                <w:szCs w:val="20"/>
              </w:rPr>
              <w:t>ispositions mises en œuvre pour les assainissements provisoires</w:t>
            </w:r>
          </w:p>
        </w:tc>
        <w:tc>
          <w:tcPr>
            <w:tcW w:w="1872" w:type="pct"/>
          </w:tcPr>
          <w:p w14:paraId="30304C79" w14:textId="77777777" w:rsidR="005B4C82" w:rsidRPr="00445DF7" w:rsidRDefault="005B4C82" w:rsidP="00DC0001">
            <w:pPr>
              <w:spacing w:before="60" w:after="60"/>
              <w:jc w:val="center"/>
              <w:rPr>
                <w:sz w:val="20"/>
                <w:szCs w:val="20"/>
              </w:rPr>
            </w:pPr>
          </w:p>
        </w:tc>
        <w:tc>
          <w:tcPr>
            <w:tcW w:w="1666" w:type="pct"/>
          </w:tcPr>
          <w:p w14:paraId="47F29A45" w14:textId="77777777" w:rsidR="005B4C82" w:rsidRPr="00445DF7" w:rsidRDefault="005B4C82" w:rsidP="00DC0001">
            <w:pPr>
              <w:spacing w:before="60" w:after="60"/>
              <w:jc w:val="center"/>
              <w:rPr>
                <w:szCs w:val="20"/>
              </w:rPr>
            </w:pPr>
          </w:p>
        </w:tc>
      </w:tr>
      <w:tr w:rsidR="005B4C82" w:rsidRPr="00445DF7" w14:paraId="5CB3DFC0" w14:textId="77777777" w:rsidTr="00B35E8D">
        <w:tc>
          <w:tcPr>
            <w:tcW w:w="1462" w:type="pct"/>
          </w:tcPr>
          <w:p w14:paraId="5E7BE946" w14:textId="4FE648CA" w:rsidR="005B4C82" w:rsidRPr="00112CE4" w:rsidRDefault="00477F2B" w:rsidP="00B35E8D">
            <w:pPr>
              <w:spacing w:before="60" w:after="60"/>
              <w:rPr>
                <w:sz w:val="20"/>
                <w:szCs w:val="20"/>
              </w:rPr>
            </w:pPr>
            <w:r>
              <w:rPr>
                <w:sz w:val="20"/>
                <w:szCs w:val="20"/>
              </w:rPr>
              <w:t>G</w:t>
            </w:r>
            <w:r w:rsidRPr="00477F2B">
              <w:rPr>
                <w:sz w:val="20"/>
                <w:szCs w:val="20"/>
              </w:rPr>
              <w:t>estion des produits dangereux</w:t>
            </w:r>
          </w:p>
        </w:tc>
        <w:tc>
          <w:tcPr>
            <w:tcW w:w="1872" w:type="pct"/>
          </w:tcPr>
          <w:p w14:paraId="52B1136C" w14:textId="77777777" w:rsidR="005B4C82" w:rsidRPr="00445DF7" w:rsidRDefault="005B4C82" w:rsidP="00DC0001">
            <w:pPr>
              <w:spacing w:before="60" w:after="60"/>
              <w:jc w:val="center"/>
              <w:rPr>
                <w:sz w:val="20"/>
                <w:szCs w:val="20"/>
              </w:rPr>
            </w:pPr>
          </w:p>
        </w:tc>
        <w:tc>
          <w:tcPr>
            <w:tcW w:w="1666" w:type="pct"/>
          </w:tcPr>
          <w:p w14:paraId="6E42ECC6" w14:textId="77777777" w:rsidR="005B4C82" w:rsidRPr="00445DF7" w:rsidRDefault="005B4C82" w:rsidP="00DC0001">
            <w:pPr>
              <w:spacing w:before="60" w:after="60"/>
              <w:jc w:val="center"/>
              <w:rPr>
                <w:szCs w:val="20"/>
              </w:rPr>
            </w:pPr>
          </w:p>
        </w:tc>
      </w:tr>
      <w:tr w:rsidR="005B4C82" w:rsidRPr="00445DF7" w14:paraId="3A64F30D" w14:textId="77777777" w:rsidTr="00B35E8D">
        <w:tc>
          <w:tcPr>
            <w:tcW w:w="1462" w:type="pct"/>
          </w:tcPr>
          <w:p w14:paraId="7B9BBACA" w14:textId="02CAFC2C" w:rsidR="005B4C82" w:rsidRPr="00112CE4" w:rsidRDefault="006F5B49" w:rsidP="00B35E8D">
            <w:pPr>
              <w:spacing w:before="60" w:after="60"/>
              <w:rPr>
                <w:sz w:val="20"/>
                <w:szCs w:val="20"/>
              </w:rPr>
            </w:pPr>
            <w:r w:rsidRPr="00B35E8D">
              <w:rPr>
                <w:sz w:val="20"/>
                <w:szCs w:val="20"/>
              </w:rPr>
              <w:t xml:space="preserve">Dispositions mises en œuvre </w:t>
            </w:r>
            <w:r w:rsidR="008B2D1E">
              <w:rPr>
                <w:sz w:val="20"/>
                <w:szCs w:val="20"/>
              </w:rPr>
              <w:t>pour</w:t>
            </w:r>
            <w:r w:rsidRPr="00B35E8D">
              <w:rPr>
                <w:sz w:val="20"/>
                <w:szCs w:val="20"/>
              </w:rPr>
              <w:t xml:space="preserve"> réduire les consommations d’</w:t>
            </w:r>
            <w:r w:rsidR="008B2D1E">
              <w:rPr>
                <w:sz w:val="20"/>
                <w:szCs w:val="20"/>
              </w:rPr>
              <w:t>eau et d’</w:t>
            </w:r>
            <w:r w:rsidRPr="00B35E8D">
              <w:rPr>
                <w:sz w:val="20"/>
                <w:szCs w:val="20"/>
              </w:rPr>
              <w:t>énergie</w:t>
            </w:r>
          </w:p>
        </w:tc>
        <w:tc>
          <w:tcPr>
            <w:tcW w:w="1872" w:type="pct"/>
          </w:tcPr>
          <w:p w14:paraId="2059C2C2" w14:textId="77777777" w:rsidR="005B4C82" w:rsidRPr="00445DF7" w:rsidRDefault="005B4C82" w:rsidP="00DC0001">
            <w:pPr>
              <w:spacing w:before="60" w:after="60"/>
              <w:jc w:val="center"/>
              <w:rPr>
                <w:sz w:val="20"/>
                <w:szCs w:val="20"/>
              </w:rPr>
            </w:pPr>
          </w:p>
        </w:tc>
        <w:tc>
          <w:tcPr>
            <w:tcW w:w="1666" w:type="pct"/>
          </w:tcPr>
          <w:p w14:paraId="2E914B31" w14:textId="77777777" w:rsidR="005B4C82" w:rsidRPr="00445DF7" w:rsidRDefault="005B4C82" w:rsidP="00DC0001">
            <w:pPr>
              <w:spacing w:before="60" w:after="60"/>
              <w:jc w:val="center"/>
              <w:rPr>
                <w:szCs w:val="20"/>
              </w:rPr>
            </w:pPr>
          </w:p>
        </w:tc>
      </w:tr>
      <w:tr w:rsidR="005B4C82" w:rsidRPr="00445DF7" w14:paraId="07C60AF7" w14:textId="77777777" w:rsidTr="00B35E8D">
        <w:tc>
          <w:tcPr>
            <w:tcW w:w="1462" w:type="pct"/>
          </w:tcPr>
          <w:p w14:paraId="4DCD19C8" w14:textId="5A3B85C1" w:rsidR="005B4C82" w:rsidRPr="00B35E8D" w:rsidRDefault="00A60134" w:rsidP="00B35E8D">
            <w:pPr>
              <w:spacing w:before="60" w:after="60"/>
              <w:rPr>
                <w:sz w:val="20"/>
                <w:szCs w:val="20"/>
              </w:rPr>
            </w:pPr>
            <w:r w:rsidRPr="00B35E8D">
              <w:rPr>
                <w:sz w:val="20"/>
                <w:szCs w:val="20"/>
              </w:rPr>
              <w:t>Dispositions générales pour limiter les émissions de gaz à effet de serre (GES)</w:t>
            </w:r>
          </w:p>
        </w:tc>
        <w:tc>
          <w:tcPr>
            <w:tcW w:w="1872" w:type="pct"/>
          </w:tcPr>
          <w:p w14:paraId="5062E240" w14:textId="77777777" w:rsidR="005B4C82" w:rsidRPr="00445DF7" w:rsidRDefault="005B4C82" w:rsidP="00DC0001">
            <w:pPr>
              <w:spacing w:before="60" w:after="60"/>
              <w:jc w:val="center"/>
              <w:rPr>
                <w:sz w:val="20"/>
                <w:szCs w:val="20"/>
              </w:rPr>
            </w:pPr>
          </w:p>
        </w:tc>
        <w:tc>
          <w:tcPr>
            <w:tcW w:w="1666" w:type="pct"/>
          </w:tcPr>
          <w:p w14:paraId="7C8E8DDC" w14:textId="77777777" w:rsidR="005B4C82" w:rsidRPr="00445DF7" w:rsidRDefault="005B4C82" w:rsidP="00DC0001">
            <w:pPr>
              <w:spacing w:before="60" w:after="60"/>
              <w:jc w:val="center"/>
              <w:rPr>
                <w:szCs w:val="20"/>
              </w:rPr>
            </w:pPr>
          </w:p>
        </w:tc>
      </w:tr>
      <w:tr w:rsidR="00282636" w:rsidRPr="00445DF7" w14:paraId="3101EB68" w14:textId="77777777" w:rsidTr="00B35E8D">
        <w:tc>
          <w:tcPr>
            <w:tcW w:w="1462" w:type="pct"/>
          </w:tcPr>
          <w:p w14:paraId="15E8D543" w14:textId="38871933" w:rsidR="00282636" w:rsidRPr="00B35E8D" w:rsidRDefault="002438F7" w:rsidP="00B35E8D">
            <w:pPr>
              <w:spacing w:before="60" w:after="60"/>
              <w:rPr>
                <w:sz w:val="20"/>
                <w:szCs w:val="20"/>
              </w:rPr>
            </w:pPr>
            <w:r w:rsidRPr="00B35E8D">
              <w:rPr>
                <w:sz w:val="20"/>
                <w:szCs w:val="20"/>
              </w:rPr>
              <w:t>Dispositions générales relatives à la protection de la biodiversité</w:t>
            </w:r>
          </w:p>
        </w:tc>
        <w:tc>
          <w:tcPr>
            <w:tcW w:w="1872" w:type="pct"/>
          </w:tcPr>
          <w:p w14:paraId="204A19B9" w14:textId="77777777" w:rsidR="00282636" w:rsidRPr="00445DF7" w:rsidRDefault="00282636" w:rsidP="00DC0001">
            <w:pPr>
              <w:spacing w:before="60" w:after="60"/>
              <w:jc w:val="center"/>
              <w:rPr>
                <w:szCs w:val="20"/>
              </w:rPr>
            </w:pPr>
          </w:p>
        </w:tc>
        <w:tc>
          <w:tcPr>
            <w:tcW w:w="1666" w:type="pct"/>
          </w:tcPr>
          <w:p w14:paraId="55C99264" w14:textId="77777777" w:rsidR="00282636" w:rsidRPr="00445DF7" w:rsidRDefault="00282636" w:rsidP="00DC0001">
            <w:pPr>
              <w:spacing w:before="60" w:after="60"/>
              <w:jc w:val="center"/>
              <w:rPr>
                <w:szCs w:val="20"/>
              </w:rPr>
            </w:pPr>
          </w:p>
        </w:tc>
      </w:tr>
      <w:tr w:rsidR="00282636" w:rsidRPr="00445DF7" w14:paraId="692BD027" w14:textId="77777777" w:rsidTr="00B35E8D">
        <w:tc>
          <w:tcPr>
            <w:tcW w:w="1462" w:type="pct"/>
          </w:tcPr>
          <w:p w14:paraId="31B0CFE5" w14:textId="31DE9C6F" w:rsidR="00282636" w:rsidRPr="00B35E8D" w:rsidRDefault="00671BF5" w:rsidP="00B35E8D">
            <w:pPr>
              <w:spacing w:before="60" w:after="60"/>
              <w:rPr>
                <w:sz w:val="20"/>
                <w:szCs w:val="20"/>
              </w:rPr>
            </w:pPr>
            <w:r w:rsidRPr="00B35E8D">
              <w:rPr>
                <w:sz w:val="20"/>
                <w:szCs w:val="20"/>
              </w:rPr>
              <w:t>Dispositions mises en œuvre pour les travaux à proximité des cours d’eau</w:t>
            </w:r>
          </w:p>
        </w:tc>
        <w:tc>
          <w:tcPr>
            <w:tcW w:w="1872" w:type="pct"/>
          </w:tcPr>
          <w:p w14:paraId="6724593C" w14:textId="77777777" w:rsidR="00282636" w:rsidRPr="00445DF7" w:rsidRDefault="00282636" w:rsidP="00DC0001">
            <w:pPr>
              <w:spacing w:before="60" w:after="60"/>
              <w:jc w:val="center"/>
              <w:rPr>
                <w:szCs w:val="20"/>
              </w:rPr>
            </w:pPr>
          </w:p>
        </w:tc>
        <w:tc>
          <w:tcPr>
            <w:tcW w:w="1666" w:type="pct"/>
          </w:tcPr>
          <w:p w14:paraId="788032DA" w14:textId="77777777" w:rsidR="00282636" w:rsidRPr="00445DF7" w:rsidRDefault="00282636" w:rsidP="00DC0001">
            <w:pPr>
              <w:spacing w:before="60" w:after="60"/>
              <w:jc w:val="center"/>
              <w:rPr>
                <w:szCs w:val="20"/>
              </w:rPr>
            </w:pPr>
          </w:p>
        </w:tc>
      </w:tr>
      <w:tr w:rsidR="00282636" w:rsidRPr="00445DF7" w14:paraId="430AFD58" w14:textId="77777777" w:rsidTr="00B35E8D">
        <w:tc>
          <w:tcPr>
            <w:tcW w:w="1462" w:type="pct"/>
          </w:tcPr>
          <w:p w14:paraId="50DD44DB" w14:textId="44241F2C" w:rsidR="00282636" w:rsidRPr="00B35E8D" w:rsidRDefault="00B35E8D" w:rsidP="00B35E8D">
            <w:pPr>
              <w:spacing w:before="60" w:after="60"/>
              <w:rPr>
                <w:sz w:val="20"/>
                <w:szCs w:val="20"/>
              </w:rPr>
            </w:pPr>
            <w:r w:rsidRPr="00B35E8D">
              <w:rPr>
                <w:sz w:val="20"/>
                <w:szCs w:val="20"/>
              </w:rPr>
              <w:t>P</w:t>
            </w:r>
            <w:r w:rsidRPr="008652AA">
              <w:rPr>
                <w:sz w:val="20"/>
                <w:szCs w:val="20"/>
              </w:rPr>
              <w:t>ropreté</w:t>
            </w:r>
            <w:r w:rsidR="00EE0FCA" w:rsidRPr="00B35E8D">
              <w:rPr>
                <w:sz w:val="20"/>
                <w:szCs w:val="20"/>
              </w:rPr>
              <w:t xml:space="preserve"> des voies publiques</w:t>
            </w:r>
          </w:p>
        </w:tc>
        <w:tc>
          <w:tcPr>
            <w:tcW w:w="1872" w:type="pct"/>
          </w:tcPr>
          <w:p w14:paraId="53A7537C" w14:textId="77777777" w:rsidR="00282636" w:rsidRPr="00445DF7" w:rsidRDefault="00282636" w:rsidP="00DC0001">
            <w:pPr>
              <w:spacing w:before="60" w:after="60"/>
              <w:jc w:val="center"/>
              <w:rPr>
                <w:szCs w:val="20"/>
              </w:rPr>
            </w:pPr>
          </w:p>
        </w:tc>
        <w:tc>
          <w:tcPr>
            <w:tcW w:w="1666" w:type="pct"/>
          </w:tcPr>
          <w:p w14:paraId="553A924A" w14:textId="77777777" w:rsidR="00282636" w:rsidRPr="00445DF7" w:rsidRDefault="00282636" w:rsidP="00DC0001">
            <w:pPr>
              <w:spacing w:before="60" w:after="60"/>
              <w:jc w:val="center"/>
              <w:rPr>
                <w:szCs w:val="20"/>
              </w:rPr>
            </w:pPr>
          </w:p>
        </w:tc>
      </w:tr>
      <w:tr w:rsidR="00282636" w:rsidRPr="00445DF7" w14:paraId="3AC8E0A6" w14:textId="77777777" w:rsidTr="00B35E8D">
        <w:tc>
          <w:tcPr>
            <w:tcW w:w="1462" w:type="pct"/>
          </w:tcPr>
          <w:p w14:paraId="17A5F85B" w14:textId="5EB4CE92" w:rsidR="00282636" w:rsidRPr="00B35E8D" w:rsidRDefault="00B35E8D" w:rsidP="00B35E8D">
            <w:pPr>
              <w:spacing w:before="60" w:after="60"/>
              <w:rPr>
                <w:sz w:val="20"/>
                <w:szCs w:val="20"/>
              </w:rPr>
            </w:pPr>
            <w:r w:rsidRPr="00B35E8D">
              <w:rPr>
                <w:sz w:val="20"/>
                <w:szCs w:val="20"/>
              </w:rPr>
              <w:t>Dispositions mises en place pour prévenir l’apparition d’espèces exotiques envahissantes</w:t>
            </w:r>
          </w:p>
        </w:tc>
        <w:tc>
          <w:tcPr>
            <w:tcW w:w="1872" w:type="pct"/>
          </w:tcPr>
          <w:p w14:paraId="5535774D" w14:textId="77777777" w:rsidR="00282636" w:rsidRPr="00445DF7" w:rsidRDefault="00282636" w:rsidP="00DC0001">
            <w:pPr>
              <w:spacing w:before="60" w:after="60"/>
              <w:jc w:val="center"/>
              <w:rPr>
                <w:szCs w:val="20"/>
              </w:rPr>
            </w:pPr>
          </w:p>
        </w:tc>
        <w:tc>
          <w:tcPr>
            <w:tcW w:w="1666" w:type="pct"/>
          </w:tcPr>
          <w:p w14:paraId="7F2EA04F" w14:textId="77777777" w:rsidR="00282636" w:rsidRPr="00445DF7" w:rsidRDefault="00282636" w:rsidP="00DC0001">
            <w:pPr>
              <w:spacing w:before="60" w:after="60"/>
              <w:jc w:val="center"/>
              <w:rPr>
                <w:szCs w:val="20"/>
              </w:rPr>
            </w:pPr>
          </w:p>
        </w:tc>
      </w:tr>
      <w:tr w:rsidR="00282636" w:rsidRPr="00445DF7" w14:paraId="481B961A" w14:textId="77777777" w:rsidTr="00B35E8D">
        <w:tc>
          <w:tcPr>
            <w:tcW w:w="1462" w:type="pct"/>
          </w:tcPr>
          <w:p w14:paraId="475F1426" w14:textId="5C801DAD" w:rsidR="00282636" w:rsidRPr="004E1246" w:rsidRDefault="004E1246" w:rsidP="004E1246">
            <w:pPr>
              <w:pStyle w:val="Normaltableau2"/>
              <w:spacing w:line="257" w:lineRule="auto"/>
              <w:ind w:left="0"/>
              <w:rPr>
                <w:rFonts w:ascii="Arial" w:hAnsi="Arial" w:cs="Arial"/>
                <w:bCs/>
                <w:sz w:val="20"/>
              </w:rPr>
            </w:pPr>
            <w:r w:rsidRPr="004E1246">
              <w:rPr>
                <w:rFonts w:ascii="Arial" w:hAnsi="Arial" w:cs="Arial"/>
                <w:bCs/>
                <w:sz w:val="20"/>
              </w:rPr>
              <w:t>Gestion de l’amiante environnemental</w:t>
            </w:r>
          </w:p>
        </w:tc>
        <w:tc>
          <w:tcPr>
            <w:tcW w:w="1872" w:type="pct"/>
          </w:tcPr>
          <w:p w14:paraId="2594D976" w14:textId="77777777" w:rsidR="00282636" w:rsidRPr="00445DF7" w:rsidRDefault="00282636" w:rsidP="00DC0001">
            <w:pPr>
              <w:spacing w:before="60" w:after="60"/>
              <w:jc w:val="center"/>
              <w:rPr>
                <w:szCs w:val="20"/>
              </w:rPr>
            </w:pPr>
          </w:p>
        </w:tc>
        <w:tc>
          <w:tcPr>
            <w:tcW w:w="1666" w:type="pct"/>
          </w:tcPr>
          <w:p w14:paraId="5A674DAC" w14:textId="77777777" w:rsidR="00282636" w:rsidRPr="00445DF7" w:rsidRDefault="00282636" w:rsidP="00DC0001">
            <w:pPr>
              <w:spacing w:before="60" w:after="60"/>
              <w:jc w:val="center"/>
              <w:rPr>
                <w:szCs w:val="20"/>
              </w:rPr>
            </w:pPr>
          </w:p>
        </w:tc>
      </w:tr>
      <w:tr w:rsidR="00282636" w:rsidRPr="00445DF7" w14:paraId="1868B398" w14:textId="77777777" w:rsidTr="00B35E8D">
        <w:tc>
          <w:tcPr>
            <w:tcW w:w="1462" w:type="pct"/>
          </w:tcPr>
          <w:p w14:paraId="655A3C62" w14:textId="77777777" w:rsidR="00282636" w:rsidRPr="00112CE4" w:rsidRDefault="00282636" w:rsidP="00DC0001">
            <w:pPr>
              <w:pStyle w:val="Normaltableau2"/>
              <w:spacing w:line="257" w:lineRule="auto"/>
              <w:ind w:left="40"/>
              <w:jc w:val="center"/>
              <w:rPr>
                <w:rFonts w:ascii="Arial" w:hAnsi="Arial" w:cs="Arial"/>
                <w:bCs/>
              </w:rPr>
            </w:pPr>
          </w:p>
        </w:tc>
        <w:tc>
          <w:tcPr>
            <w:tcW w:w="1872" w:type="pct"/>
          </w:tcPr>
          <w:p w14:paraId="51CB6CBE" w14:textId="77777777" w:rsidR="00282636" w:rsidRPr="00445DF7" w:rsidRDefault="00282636" w:rsidP="00DC0001">
            <w:pPr>
              <w:spacing w:before="60" w:after="60"/>
              <w:jc w:val="center"/>
              <w:rPr>
                <w:szCs w:val="20"/>
              </w:rPr>
            </w:pPr>
          </w:p>
        </w:tc>
        <w:tc>
          <w:tcPr>
            <w:tcW w:w="1666" w:type="pct"/>
          </w:tcPr>
          <w:p w14:paraId="04179982" w14:textId="77777777" w:rsidR="00282636" w:rsidRPr="00445DF7" w:rsidRDefault="00282636" w:rsidP="00DC0001">
            <w:pPr>
              <w:spacing w:before="60" w:after="60"/>
              <w:jc w:val="center"/>
              <w:rPr>
                <w:szCs w:val="20"/>
              </w:rPr>
            </w:pPr>
          </w:p>
        </w:tc>
      </w:tr>
      <w:tr w:rsidR="004E1246" w:rsidRPr="00445DF7" w14:paraId="144ACF33" w14:textId="77777777" w:rsidTr="00B35E8D">
        <w:tc>
          <w:tcPr>
            <w:tcW w:w="1462" w:type="pct"/>
          </w:tcPr>
          <w:p w14:paraId="4218C86A" w14:textId="77777777" w:rsidR="004E1246" w:rsidRPr="00112CE4" w:rsidRDefault="004E1246" w:rsidP="00DC0001">
            <w:pPr>
              <w:pStyle w:val="Normaltableau2"/>
              <w:spacing w:line="257" w:lineRule="auto"/>
              <w:ind w:left="40"/>
              <w:jc w:val="center"/>
              <w:rPr>
                <w:rFonts w:ascii="Arial" w:hAnsi="Arial" w:cs="Arial"/>
                <w:bCs/>
              </w:rPr>
            </w:pPr>
          </w:p>
        </w:tc>
        <w:tc>
          <w:tcPr>
            <w:tcW w:w="1872" w:type="pct"/>
          </w:tcPr>
          <w:p w14:paraId="4BCD726F" w14:textId="77777777" w:rsidR="004E1246" w:rsidRPr="00445DF7" w:rsidRDefault="004E1246" w:rsidP="00DC0001">
            <w:pPr>
              <w:spacing w:before="60" w:after="60"/>
              <w:jc w:val="center"/>
              <w:rPr>
                <w:szCs w:val="20"/>
              </w:rPr>
            </w:pPr>
          </w:p>
        </w:tc>
        <w:tc>
          <w:tcPr>
            <w:tcW w:w="1666" w:type="pct"/>
          </w:tcPr>
          <w:p w14:paraId="23ABE3B1" w14:textId="77777777" w:rsidR="004E1246" w:rsidRPr="00445DF7" w:rsidRDefault="004E1246" w:rsidP="00DC0001">
            <w:pPr>
              <w:spacing w:before="60" w:after="60"/>
              <w:jc w:val="center"/>
              <w:rPr>
                <w:szCs w:val="20"/>
              </w:rPr>
            </w:pPr>
          </w:p>
        </w:tc>
      </w:tr>
    </w:tbl>
    <w:p w14:paraId="539F626C" w14:textId="3830123B" w:rsidR="005B4C82" w:rsidRPr="00445DF7" w:rsidRDefault="005B4C82" w:rsidP="005B4C82">
      <w:pPr>
        <w:rPr>
          <w:i/>
          <w:iCs/>
        </w:rPr>
      </w:pPr>
      <w:r w:rsidRPr="00445DF7">
        <w:rPr>
          <w:i/>
          <w:iCs/>
          <w:highlight w:val="yellow"/>
        </w:rPr>
        <w:t>Ajouter</w:t>
      </w:r>
      <w:r w:rsidR="00F16C3E">
        <w:rPr>
          <w:i/>
          <w:iCs/>
          <w:highlight w:val="yellow"/>
        </w:rPr>
        <w:t xml:space="preserve">/supprimer </w:t>
      </w:r>
      <w:r w:rsidRPr="00445DF7">
        <w:rPr>
          <w:i/>
          <w:iCs/>
          <w:highlight w:val="yellow"/>
        </w:rPr>
        <w:t>des lignes autant que nécessaire</w:t>
      </w:r>
      <w:r w:rsidRPr="00445DF7">
        <w:rPr>
          <w:i/>
          <w:iCs/>
        </w:rPr>
        <w:t>.</w:t>
      </w:r>
    </w:p>
    <w:p w14:paraId="3E878C8D" w14:textId="77777777" w:rsidR="005B4C82" w:rsidRDefault="005B4C82" w:rsidP="005B4C82">
      <w:pPr>
        <w:rPr>
          <w:highlight w:val="yellow"/>
        </w:rPr>
      </w:pPr>
    </w:p>
    <w:p w14:paraId="2D3F32CB" w14:textId="77777777" w:rsidR="005B4C82" w:rsidRDefault="005B4C82" w:rsidP="005B4C82">
      <w:pPr>
        <w:rPr>
          <w:highlight w:val="yellow"/>
        </w:rPr>
      </w:pPr>
    </w:p>
    <w:p w14:paraId="1A6175EE" w14:textId="77777777" w:rsidR="005B4C82" w:rsidRDefault="005B4C82" w:rsidP="005B4C82">
      <w:pPr>
        <w:rPr>
          <w:highlight w:val="yellow"/>
        </w:rPr>
      </w:pPr>
    </w:p>
    <w:p w14:paraId="5F5D24CC" w14:textId="77777777" w:rsidR="005B4C82" w:rsidRDefault="005B4C82" w:rsidP="005B4C82">
      <w:pPr>
        <w:rPr>
          <w:highlight w:val="yellow"/>
        </w:rPr>
      </w:pPr>
    </w:p>
    <w:p w14:paraId="73125BAB" w14:textId="77777777" w:rsidR="005B4C82" w:rsidRDefault="005B4C82" w:rsidP="005B4C82">
      <w:pPr>
        <w:rPr>
          <w:highlight w:val="yellow"/>
        </w:rPr>
        <w:sectPr w:rsidR="005B4C82" w:rsidSect="005B4C82">
          <w:pgSz w:w="16838" w:h="11906" w:orient="landscape" w:code="9"/>
          <w:pgMar w:top="1418" w:right="970" w:bottom="1418" w:left="851" w:header="397" w:footer="227" w:gutter="0"/>
          <w:cols w:space="708"/>
          <w:docGrid w:linePitch="360"/>
        </w:sectPr>
      </w:pPr>
    </w:p>
    <w:p w14:paraId="52F53833" w14:textId="72FCF52A" w:rsidR="006265DD" w:rsidRPr="007A6274" w:rsidRDefault="005B4C82" w:rsidP="00DD1014">
      <w:pPr>
        <w:pStyle w:val="Titre1"/>
        <w:spacing w:before="240"/>
        <w:ind w:left="431" w:hanging="431"/>
        <w:rPr>
          <w:lang w:val="fr-FR"/>
        </w:rPr>
      </w:pPr>
      <w:bookmarkStart w:id="11" w:name="_Toc200527077"/>
      <w:r>
        <w:rPr>
          <w:lang w:val="fr-FR"/>
        </w:rPr>
        <w:lastRenderedPageBreak/>
        <w:t>M</w:t>
      </w:r>
      <w:r w:rsidR="008F263A" w:rsidRPr="007A6274">
        <w:rPr>
          <w:lang w:val="fr-FR"/>
        </w:rPr>
        <w:t>oyens mis en oeuvre pour assurer le suivi environnemental</w:t>
      </w:r>
      <w:bookmarkEnd w:id="11"/>
    </w:p>
    <w:p w14:paraId="077F2330" w14:textId="7C5F63D1" w:rsidR="00125E11" w:rsidRDefault="00125E11" w:rsidP="00125E11">
      <w:r>
        <w:t>Dès la phase de préparation de chantier, le Titulaire établira un plan de contrôle environnemental dans le cadre du PRE. Celui-ci comportera la description de l’ensemble des suivis mis en place :</w:t>
      </w:r>
    </w:p>
    <w:p w14:paraId="42C5B156" w14:textId="48A72E7F" w:rsidR="00125E11" w:rsidRDefault="00125E11" w:rsidP="00125E11">
      <w:pPr>
        <w:pStyle w:val="Paragraphedeliste"/>
        <w:numPr>
          <w:ilvl w:val="0"/>
          <w:numId w:val="41"/>
        </w:numPr>
      </w:pPr>
      <w:r>
        <w:t>nature ;</w:t>
      </w:r>
    </w:p>
    <w:p w14:paraId="4075827E" w14:textId="7D884AEB" w:rsidR="00125E11" w:rsidRDefault="00125E11" w:rsidP="00125E11">
      <w:pPr>
        <w:pStyle w:val="Paragraphedeliste"/>
        <w:numPr>
          <w:ilvl w:val="0"/>
          <w:numId w:val="41"/>
        </w:numPr>
      </w:pPr>
      <w:r>
        <w:t>localisation des points ;</w:t>
      </w:r>
    </w:p>
    <w:p w14:paraId="771BF3D0" w14:textId="06080A16" w:rsidR="00125E11" w:rsidRDefault="00125E11" w:rsidP="00125E11">
      <w:pPr>
        <w:pStyle w:val="Paragraphedeliste"/>
        <w:numPr>
          <w:ilvl w:val="0"/>
          <w:numId w:val="41"/>
        </w:numPr>
      </w:pPr>
      <w:r>
        <w:t>fréquences ;</w:t>
      </w:r>
    </w:p>
    <w:p w14:paraId="06655CD1" w14:textId="73A2316F" w:rsidR="00125E11" w:rsidRDefault="00125E11" w:rsidP="00125E11">
      <w:pPr>
        <w:pStyle w:val="Paragraphedeliste"/>
        <w:numPr>
          <w:ilvl w:val="0"/>
          <w:numId w:val="41"/>
        </w:numPr>
      </w:pPr>
      <w:r>
        <w:t>moyens et méthodes ;</w:t>
      </w:r>
    </w:p>
    <w:p w14:paraId="79A660EA" w14:textId="6ED309B0" w:rsidR="00125E11" w:rsidRDefault="00125E11" w:rsidP="00125E11">
      <w:pPr>
        <w:pStyle w:val="Paragraphedeliste"/>
        <w:numPr>
          <w:ilvl w:val="0"/>
          <w:numId w:val="41"/>
        </w:numPr>
      </w:pPr>
      <w:r>
        <w:t>modalités de production et transmission des données.</w:t>
      </w:r>
    </w:p>
    <w:p w14:paraId="6C66462C" w14:textId="77777777" w:rsidR="00125E11" w:rsidRDefault="00125E11" w:rsidP="00125E11"/>
    <w:p w14:paraId="5256B448" w14:textId="63883CDF" w:rsidR="00651218" w:rsidRDefault="007A6274" w:rsidP="00125E11">
      <w:pPr>
        <w:rPr>
          <w:highlight w:val="yellow"/>
        </w:rPr>
        <w:sectPr w:rsidR="00651218" w:rsidSect="00FD4A2F">
          <w:pgSz w:w="11906" w:h="16838" w:code="9"/>
          <w:pgMar w:top="970" w:right="1418" w:bottom="851" w:left="1418" w:header="397" w:footer="227" w:gutter="0"/>
          <w:cols w:space="708"/>
          <w:docGrid w:linePitch="360"/>
        </w:sectPr>
      </w:pPr>
      <w:r>
        <w:t>U</w:t>
      </w:r>
      <w:r w:rsidR="00125E11">
        <w:t xml:space="preserve">ne ébauche </w:t>
      </w:r>
      <w:r w:rsidR="00720A0A">
        <w:t>du plan de contrôle</w:t>
      </w:r>
      <w:r w:rsidR="00125E11">
        <w:t xml:space="preserve"> est présentée ci-dessous avec la liste des suivis prévisibles qui seront mis en œuvre en phase </w:t>
      </w:r>
      <w:r>
        <w:t>travaux</w:t>
      </w:r>
      <w:r w:rsidR="00125E11">
        <w:t xml:space="preserve">. Cette liste sera complétée autant que nécessaire lors de la phase de préparation du </w:t>
      </w:r>
      <w:r>
        <w:t>chantier</w:t>
      </w:r>
      <w:r w:rsidR="00125E11">
        <w:t>.</w:t>
      </w:r>
    </w:p>
    <w:p w14:paraId="20D2F90A" w14:textId="77777777" w:rsidR="00651218" w:rsidRDefault="00651218" w:rsidP="004A5719">
      <w:pPr>
        <w:rPr>
          <w:highlight w:val="yellow"/>
        </w:rPr>
      </w:pPr>
    </w:p>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70"/>
        <w:gridCol w:w="9781"/>
        <w:gridCol w:w="2250"/>
      </w:tblGrid>
      <w:tr w:rsidR="008737C8" w:rsidRPr="00445DF7" w14:paraId="1E5D3686" w14:textId="77777777" w:rsidTr="008B2D1E">
        <w:trPr>
          <w:tblHeader/>
        </w:trPr>
        <w:tc>
          <w:tcPr>
            <w:tcW w:w="990" w:type="pct"/>
            <w:shd w:val="clear" w:color="auto" w:fill="008435"/>
          </w:tcPr>
          <w:p w14:paraId="17016C86" w14:textId="245B8D0A" w:rsidR="008737C8" w:rsidRPr="00445DF7" w:rsidRDefault="008737C8" w:rsidP="00DC0001">
            <w:pPr>
              <w:pStyle w:val="En-ttetableau"/>
              <w:jc w:val="center"/>
              <w:rPr>
                <w:rFonts w:ascii="Arial" w:hAnsi="Arial"/>
                <w:sz w:val="20"/>
              </w:rPr>
            </w:pPr>
            <w:r>
              <w:rPr>
                <w:rFonts w:ascii="Arial" w:hAnsi="Arial"/>
                <w:sz w:val="20"/>
              </w:rPr>
              <w:t>Nature du suivi</w:t>
            </w:r>
          </w:p>
        </w:tc>
        <w:tc>
          <w:tcPr>
            <w:tcW w:w="3260" w:type="pct"/>
            <w:shd w:val="clear" w:color="auto" w:fill="008435"/>
          </w:tcPr>
          <w:p w14:paraId="2CAD182A" w14:textId="227C6BCD" w:rsidR="008737C8" w:rsidRPr="00445DF7" w:rsidRDefault="008737C8" w:rsidP="00DC0001">
            <w:pPr>
              <w:pStyle w:val="En-ttetableau"/>
              <w:jc w:val="center"/>
              <w:rPr>
                <w:rFonts w:ascii="Arial" w:hAnsi="Arial"/>
                <w:sz w:val="20"/>
              </w:rPr>
            </w:pPr>
            <w:r>
              <w:rPr>
                <w:rFonts w:ascii="Arial" w:hAnsi="Arial"/>
                <w:sz w:val="20"/>
              </w:rPr>
              <w:t>Modalités (fréquence, points de suivi, méthodologie, etc.)</w:t>
            </w:r>
          </w:p>
        </w:tc>
        <w:tc>
          <w:tcPr>
            <w:tcW w:w="750" w:type="pct"/>
            <w:shd w:val="clear" w:color="auto" w:fill="008435"/>
          </w:tcPr>
          <w:p w14:paraId="0784C1AD" w14:textId="55E2E479" w:rsidR="008737C8" w:rsidRPr="00445DF7" w:rsidRDefault="008737C8" w:rsidP="00DC0001">
            <w:pPr>
              <w:pStyle w:val="En-ttetableau"/>
              <w:jc w:val="center"/>
              <w:rPr>
                <w:rFonts w:ascii="Arial" w:hAnsi="Arial"/>
                <w:sz w:val="20"/>
              </w:rPr>
            </w:pPr>
            <w:r>
              <w:rPr>
                <w:rFonts w:ascii="Arial" w:hAnsi="Arial"/>
                <w:sz w:val="20"/>
              </w:rPr>
              <w:t>Responsable</w:t>
            </w:r>
            <w:r w:rsidR="004D0DD7">
              <w:rPr>
                <w:rFonts w:ascii="Arial" w:hAnsi="Arial"/>
                <w:sz w:val="20"/>
              </w:rPr>
              <w:t xml:space="preserve"> (*)</w:t>
            </w:r>
          </w:p>
        </w:tc>
      </w:tr>
      <w:tr w:rsidR="002E31FF" w:rsidRPr="00445DF7" w14:paraId="74BDAB34" w14:textId="77777777" w:rsidTr="008B2D1E">
        <w:tc>
          <w:tcPr>
            <w:tcW w:w="990" w:type="pct"/>
          </w:tcPr>
          <w:p w14:paraId="6ECD3832" w14:textId="0BF710BE" w:rsidR="002E31FF" w:rsidRPr="00D21F97" w:rsidRDefault="002E31FF" w:rsidP="002E31FF">
            <w:pPr>
              <w:spacing w:before="60" w:after="60"/>
              <w:jc w:val="center"/>
              <w:rPr>
                <w:rFonts w:cs="Arial"/>
                <w:sz w:val="20"/>
                <w:szCs w:val="20"/>
              </w:rPr>
            </w:pPr>
            <w:r w:rsidRPr="00D21F97">
              <w:rPr>
                <w:rFonts w:cs="Arial"/>
                <w:sz w:val="20"/>
                <w:szCs w:val="20"/>
              </w:rPr>
              <w:t>Météorologie (risque de crue)</w:t>
            </w:r>
          </w:p>
        </w:tc>
        <w:tc>
          <w:tcPr>
            <w:tcW w:w="3260" w:type="pct"/>
          </w:tcPr>
          <w:p w14:paraId="51F1C402" w14:textId="1FC920E0" w:rsidR="002E31FF" w:rsidRPr="00445DF7" w:rsidRDefault="00D21F97" w:rsidP="002E31FF">
            <w:pPr>
              <w:spacing w:before="60" w:after="60"/>
              <w:jc w:val="center"/>
              <w:rPr>
                <w:i/>
                <w:iCs/>
                <w:szCs w:val="20"/>
                <w:highlight w:val="yellow"/>
              </w:rPr>
            </w:pPr>
            <w:r>
              <w:rPr>
                <w:i/>
                <w:iCs/>
                <w:sz w:val="20"/>
                <w:szCs w:val="20"/>
                <w:highlight w:val="yellow"/>
              </w:rPr>
              <w:t xml:space="preserve"> </w:t>
            </w:r>
          </w:p>
        </w:tc>
        <w:tc>
          <w:tcPr>
            <w:tcW w:w="750" w:type="pct"/>
            <w:vAlign w:val="top"/>
          </w:tcPr>
          <w:p w14:paraId="42F965A8" w14:textId="42C86882" w:rsidR="002E31FF" w:rsidRPr="00445DF7" w:rsidRDefault="002E31FF" w:rsidP="002E31FF">
            <w:pPr>
              <w:spacing w:before="60" w:after="60"/>
              <w:jc w:val="center"/>
              <w:rPr>
                <w:i/>
                <w:iCs/>
                <w:szCs w:val="20"/>
                <w:highlight w:val="yellow"/>
              </w:rPr>
            </w:pPr>
          </w:p>
        </w:tc>
      </w:tr>
      <w:tr w:rsidR="002E31FF" w:rsidRPr="00445DF7" w14:paraId="236E377E" w14:textId="77777777" w:rsidTr="008B2D1E">
        <w:tc>
          <w:tcPr>
            <w:tcW w:w="990" w:type="pct"/>
          </w:tcPr>
          <w:p w14:paraId="79016ADF" w14:textId="4F27D15F" w:rsidR="002E31FF" w:rsidRPr="00D21F97" w:rsidRDefault="002E31FF" w:rsidP="002E31FF">
            <w:pPr>
              <w:spacing w:before="60" w:after="60"/>
              <w:jc w:val="center"/>
              <w:rPr>
                <w:rFonts w:cs="Arial"/>
                <w:sz w:val="20"/>
                <w:szCs w:val="20"/>
              </w:rPr>
            </w:pPr>
            <w:r w:rsidRPr="00D21F97">
              <w:rPr>
                <w:rFonts w:cs="Arial"/>
                <w:sz w:val="20"/>
                <w:szCs w:val="20"/>
              </w:rPr>
              <w:t>Qualité des eaux</w:t>
            </w:r>
          </w:p>
        </w:tc>
        <w:tc>
          <w:tcPr>
            <w:tcW w:w="3260" w:type="pct"/>
          </w:tcPr>
          <w:p w14:paraId="466DF60E" w14:textId="681556B4" w:rsidR="002E31FF" w:rsidRPr="00445DF7" w:rsidRDefault="002E31FF" w:rsidP="002E31FF">
            <w:pPr>
              <w:spacing w:before="60" w:after="60"/>
              <w:jc w:val="center"/>
              <w:rPr>
                <w:sz w:val="20"/>
                <w:szCs w:val="20"/>
              </w:rPr>
            </w:pPr>
          </w:p>
        </w:tc>
        <w:tc>
          <w:tcPr>
            <w:tcW w:w="750" w:type="pct"/>
            <w:vAlign w:val="top"/>
          </w:tcPr>
          <w:p w14:paraId="03855979" w14:textId="16D8F7D3" w:rsidR="002E31FF" w:rsidRPr="00445DF7" w:rsidRDefault="002E31FF" w:rsidP="002E31FF">
            <w:pPr>
              <w:spacing w:before="60" w:after="60"/>
              <w:jc w:val="center"/>
              <w:rPr>
                <w:szCs w:val="20"/>
              </w:rPr>
            </w:pPr>
          </w:p>
        </w:tc>
      </w:tr>
      <w:tr w:rsidR="002E31FF" w:rsidRPr="00445DF7" w14:paraId="2053F529" w14:textId="77777777" w:rsidTr="008B2D1E">
        <w:tc>
          <w:tcPr>
            <w:tcW w:w="990" w:type="pct"/>
          </w:tcPr>
          <w:p w14:paraId="5653AF58" w14:textId="395C0C40" w:rsidR="002E31FF" w:rsidRPr="00D21F97" w:rsidRDefault="002E31FF" w:rsidP="002E31FF">
            <w:pPr>
              <w:spacing w:before="60" w:after="60"/>
              <w:jc w:val="center"/>
              <w:rPr>
                <w:rFonts w:cs="Arial"/>
                <w:sz w:val="20"/>
                <w:szCs w:val="20"/>
              </w:rPr>
            </w:pPr>
            <w:r w:rsidRPr="00D21F97">
              <w:rPr>
                <w:rFonts w:cs="Arial"/>
                <w:bCs/>
                <w:sz w:val="20"/>
                <w:szCs w:val="20"/>
              </w:rPr>
              <w:t>Milieu naturel (y.c. espèces invasives)</w:t>
            </w:r>
          </w:p>
        </w:tc>
        <w:tc>
          <w:tcPr>
            <w:tcW w:w="3260" w:type="pct"/>
          </w:tcPr>
          <w:p w14:paraId="637AA340" w14:textId="77777777" w:rsidR="002E31FF" w:rsidRPr="00445DF7" w:rsidRDefault="002E31FF" w:rsidP="002E31FF">
            <w:pPr>
              <w:spacing w:before="60" w:after="60"/>
              <w:jc w:val="center"/>
              <w:rPr>
                <w:sz w:val="20"/>
                <w:szCs w:val="20"/>
              </w:rPr>
            </w:pPr>
          </w:p>
        </w:tc>
        <w:tc>
          <w:tcPr>
            <w:tcW w:w="750" w:type="pct"/>
          </w:tcPr>
          <w:p w14:paraId="72D5B7BF" w14:textId="77777777" w:rsidR="002E31FF" w:rsidRPr="00445DF7" w:rsidRDefault="002E31FF" w:rsidP="002E31FF">
            <w:pPr>
              <w:spacing w:before="60" w:after="60"/>
              <w:jc w:val="center"/>
              <w:rPr>
                <w:szCs w:val="20"/>
              </w:rPr>
            </w:pPr>
          </w:p>
        </w:tc>
      </w:tr>
      <w:tr w:rsidR="002E31FF" w:rsidRPr="00445DF7" w14:paraId="7F088020" w14:textId="77777777" w:rsidTr="008B2D1E">
        <w:tc>
          <w:tcPr>
            <w:tcW w:w="990" w:type="pct"/>
          </w:tcPr>
          <w:p w14:paraId="4FF0D64C" w14:textId="4E685B24" w:rsidR="002E31FF" w:rsidRPr="00D21F97" w:rsidRDefault="002E31FF" w:rsidP="002E31FF">
            <w:pPr>
              <w:spacing w:before="60" w:after="60"/>
              <w:jc w:val="center"/>
              <w:rPr>
                <w:rFonts w:cs="Arial"/>
                <w:sz w:val="20"/>
                <w:szCs w:val="20"/>
              </w:rPr>
            </w:pPr>
            <w:r w:rsidRPr="00D21F97">
              <w:rPr>
                <w:rFonts w:cs="Arial"/>
                <w:bCs/>
                <w:sz w:val="20"/>
                <w:szCs w:val="20"/>
              </w:rPr>
              <w:t>Suivi acoustique</w:t>
            </w:r>
          </w:p>
        </w:tc>
        <w:tc>
          <w:tcPr>
            <w:tcW w:w="3260" w:type="pct"/>
          </w:tcPr>
          <w:p w14:paraId="655A087C" w14:textId="77777777" w:rsidR="002E31FF" w:rsidRPr="00445DF7" w:rsidRDefault="002E31FF" w:rsidP="002E31FF">
            <w:pPr>
              <w:spacing w:before="60" w:after="60"/>
              <w:jc w:val="center"/>
              <w:rPr>
                <w:sz w:val="20"/>
                <w:szCs w:val="20"/>
              </w:rPr>
            </w:pPr>
          </w:p>
        </w:tc>
        <w:tc>
          <w:tcPr>
            <w:tcW w:w="750" w:type="pct"/>
          </w:tcPr>
          <w:p w14:paraId="4A0465F2" w14:textId="77777777" w:rsidR="002E31FF" w:rsidRPr="00445DF7" w:rsidRDefault="002E31FF" w:rsidP="002E31FF">
            <w:pPr>
              <w:spacing w:before="60" w:after="60"/>
              <w:jc w:val="center"/>
              <w:rPr>
                <w:szCs w:val="20"/>
              </w:rPr>
            </w:pPr>
          </w:p>
        </w:tc>
      </w:tr>
      <w:tr w:rsidR="002E31FF" w:rsidRPr="00445DF7" w14:paraId="023670C7" w14:textId="77777777" w:rsidTr="008B2D1E">
        <w:tc>
          <w:tcPr>
            <w:tcW w:w="990" w:type="pct"/>
          </w:tcPr>
          <w:p w14:paraId="04283ECB" w14:textId="31758EF0" w:rsidR="002E31FF" w:rsidRPr="00D21F97" w:rsidRDefault="002E31FF" w:rsidP="002E31FF">
            <w:pPr>
              <w:spacing w:before="60" w:after="60"/>
              <w:jc w:val="center"/>
              <w:rPr>
                <w:rFonts w:cs="Arial"/>
                <w:sz w:val="20"/>
                <w:szCs w:val="20"/>
              </w:rPr>
            </w:pPr>
            <w:r w:rsidRPr="00D21F97">
              <w:rPr>
                <w:rFonts w:cs="Arial"/>
                <w:bCs/>
                <w:sz w:val="20"/>
                <w:szCs w:val="20"/>
              </w:rPr>
              <w:t>Suivi vibratoire</w:t>
            </w:r>
          </w:p>
        </w:tc>
        <w:tc>
          <w:tcPr>
            <w:tcW w:w="3260" w:type="pct"/>
          </w:tcPr>
          <w:p w14:paraId="16FDAC45" w14:textId="77777777" w:rsidR="002E31FF" w:rsidRPr="00445DF7" w:rsidRDefault="002E31FF" w:rsidP="002E31FF">
            <w:pPr>
              <w:spacing w:before="60" w:after="60"/>
              <w:jc w:val="center"/>
              <w:rPr>
                <w:sz w:val="20"/>
                <w:szCs w:val="20"/>
              </w:rPr>
            </w:pPr>
          </w:p>
        </w:tc>
        <w:tc>
          <w:tcPr>
            <w:tcW w:w="750" w:type="pct"/>
          </w:tcPr>
          <w:p w14:paraId="1CC6813A" w14:textId="77777777" w:rsidR="002E31FF" w:rsidRPr="00445DF7" w:rsidRDefault="002E31FF" w:rsidP="002E31FF">
            <w:pPr>
              <w:spacing w:before="60" w:after="60"/>
              <w:jc w:val="center"/>
              <w:rPr>
                <w:szCs w:val="20"/>
              </w:rPr>
            </w:pPr>
          </w:p>
        </w:tc>
      </w:tr>
      <w:tr w:rsidR="002E31FF" w:rsidRPr="00445DF7" w14:paraId="5D9C8CBE" w14:textId="77777777" w:rsidTr="008B2D1E">
        <w:tc>
          <w:tcPr>
            <w:tcW w:w="990" w:type="pct"/>
          </w:tcPr>
          <w:p w14:paraId="7D9135EA" w14:textId="27B9E4B8" w:rsidR="002E31FF" w:rsidRPr="008B2D1E" w:rsidRDefault="00D21F97" w:rsidP="008B2D1E">
            <w:pPr>
              <w:spacing w:before="60" w:after="60"/>
              <w:jc w:val="center"/>
              <w:rPr>
                <w:rFonts w:cs="Arial"/>
                <w:bCs/>
                <w:sz w:val="20"/>
                <w:szCs w:val="20"/>
              </w:rPr>
            </w:pPr>
            <w:r w:rsidRPr="008B2D1E">
              <w:rPr>
                <w:rFonts w:cs="Arial"/>
                <w:bCs/>
                <w:sz w:val="20"/>
                <w:szCs w:val="20"/>
              </w:rPr>
              <w:t>Suivi des poussières</w:t>
            </w:r>
          </w:p>
        </w:tc>
        <w:tc>
          <w:tcPr>
            <w:tcW w:w="3260" w:type="pct"/>
          </w:tcPr>
          <w:p w14:paraId="46CE57FB" w14:textId="77777777" w:rsidR="002E31FF" w:rsidRPr="00445DF7" w:rsidRDefault="002E31FF" w:rsidP="002E31FF">
            <w:pPr>
              <w:spacing w:before="60" w:after="60"/>
              <w:jc w:val="center"/>
              <w:rPr>
                <w:sz w:val="20"/>
                <w:szCs w:val="20"/>
              </w:rPr>
            </w:pPr>
          </w:p>
        </w:tc>
        <w:tc>
          <w:tcPr>
            <w:tcW w:w="750" w:type="pct"/>
          </w:tcPr>
          <w:p w14:paraId="75122068" w14:textId="77777777" w:rsidR="002E31FF" w:rsidRPr="00445DF7" w:rsidRDefault="002E31FF" w:rsidP="002E31FF">
            <w:pPr>
              <w:spacing w:before="60" w:after="60"/>
              <w:jc w:val="center"/>
              <w:rPr>
                <w:szCs w:val="20"/>
              </w:rPr>
            </w:pPr>
          </w:p>
        </w:tc>
      </w:tr>
      <w:tr w:rsidR="008B2D1E" w:rsidRPr="00445DF7" w14:paraId="5D89B8F2" w14:textId="77777777" w:rsidTr="008B2D1E">
        <w:tc>
          <w:tcPr>
            <w:tcW w:w="990" w:type="pct"/>
          </w:tcPr>
          <w:p w14:paraId="59D02C63" w14:textId="68509312" w:rsidR="008B2D1E" w:rsidRPr="008B2D1E" w:rsidRDefault="008B2D1E" w:rsidP="008B2D1E">
            <w:pPr>
              <w:spacing w:before="60" w:after="60"/>
              <w:jc w:val="center"/>
              <w:rPr>
                <w:rFonts w:cs="Arial"/>
                <w:bCs/>
                <w:sz w:val="20"/>
                <w:szCs w:val="20"/>
              </w:rPr>
            </w:pPr>
            <w:r w:rsidRPr="008B2D1E">
              <w:rPr>
                <w:rFonts w:cs="Arial"/>
                <w:bCs/>
                <w:sz w:val="20"/>
                <w:szCs w:val="20"/>
              </w:rPr>
              <w:t>Suivi des consommations d’eau et d’énergie</w:t>
            </w:r>
          </w:p>
        </w:tc>
        <w:tc>
          <w:tcPr>
            <w:tcW w:w="3260" w:type="pct"/>
          </w:tcPr>
          <w:p w14:paraId="2243CA3A" w14:textId="77777777" w:rsidR="008B2D1E" w:rsidRPr="00445DF7" w:rsidRDefault="008B2D1E" w:rsidP="008B2D1E">
            <w:pPr>
              <w:spacing w:before="60" w:after="60"/>
              <w:jc w:val="center"/>
              <w:rPr>
                <w:sz w:val="20"/>
                <w:szCs w:val="20"/>
              </w:rPr>
            </w:pPr>
          </w:p>
        </w:tc>
        <w:tc>
          <w:tcPr>
            <w:tcW w:w="750" w:type="pct"/>
          </w:tcPr>
          <w:p w14:paraId="1DB1DB01" w14:textId="77777777" w:rsidR="008B2D1E" w:rsidRPr="00445DF7" w:rsidRDefault="008B2D1E" w:rsidP="008B2D1E">
            <w:pPr>
              <w:spacing w:before="60" w:after="60"/>
              <w:jc w:val="center"/>
              <w:rPr>
                <w:szCs w:val="20"/>
              </w:rPr>
            </w:pPr>
          </w:p>
        </w:tc>
      </w:tr>
      <w:tr w:rsidR="008B2D1E" w:rsidRPr="00445DF7" w14:paraId="3C264285" w14:textId="77777777" w:rsidTr="008B2D1E">
        <w:tc>
          <w:tcPr>
            <w:tcW w:w="990" w:type="pct"/>
          </w:tcPr>
          <w:p w14:paraId="3BE1FA84" w14:textId="2625512C" w:rsidR="008B2D1E" w:rsidRPr="008B2D1E" w:rsidRDefault="008B2D1E" w:rsidP="008B2D1E">
            <w:pPr>
              <w:spacing w:before="60" w:after="60"/>
              <w:jc w:val="center"/>
              <w:rPr>
                <w:rFonts w:cs="Arial"/>
                <w:bCs/>
                <w:sz w:val="20"/>
                <w:szCs w:val="20"/>
              </w:rPr>
            </w:pPr>
            <w:r w:rsidRPr="008B2D1E">
              <w:rPr>
                <w:rFonts w:cs="Arial"/>
                <w:bCs/>
                <w:sz w:val="20"/>
                <w:szCs w:val="20"/>
              </w:rPr>
              <w:t xml:space="preserve">Suivi des émissions de gaz à effet de serre </w:t>
            </w:r>
          </w:p>
        </w:tc>
        <w:tc>
          <w:tcPr>
            <w:tcW w:w="3260" w:type="pct"/>
          </w:tcPr>
          <w:p w14:paraId="67546747" w14:textId="77777777" w:rsidR="008B2D1E" w:rsidRPr="00445DF7" w:rsidRDefault="008B2D1E" w:rsidP="008B2D1E">
            <w:pPr>
              <w:spacing w:before="60" w:after="60"/>
              <w:jc w:val="center"/>
              <w:rPr>
                <w:szCs w:val="20"/>
              </w:rPr>
            </w:pPr>
          </w:p>
        </w:tc>
        <w:tc>
          <w:tcPr>
            <w:tcW w:w="750" w:type="pct"/>
          </w:tcPr>
          <w:p w14:paraId="2C0AFA04" w14:textId="77777777" w:rsidR="008B2D1E" w:rsidRPr="00445DF7" w:rsidRDefault="008B2D1E" w:rsidP="008B2D1E">
            <w:pPr>
              <w:spacing w:before="60" w:after="60"/>
              <w:jc w:val="center"/>
              <w:rPr>
                <w:szCs w:val="20"/>
              </w:rPr>
            </w:pPr>
          </w:p>
        </w:tc>
      </w:tr>
      <w:tr w:rsidR="00FB6D90" w:rsidRPr="00445DF7" w14:paraId="67B21A67" w14:textId="77777777" w:rsidTr="008B2D1E">
        <w:tc>
          <w:tcPr>
            <w:tcW w:w="990" w:type="pct"/>
          </w:tcPr>
          <w:p w14:paraId="0314ED48" w14:textId="77777777" w:rsidR="00FB6D90" w:rsidRPr="00D21F97" w:rsidRDefault="00FB6D90" w:rsidP="002E31FF">
            <w:pPr>
              <w:pStyle w:val="Normaltableau2"/>
              <w:spacing w:after="0" w:line="257" w:lineRule="auto"/>
              <w:ind w:left="40"/>
              <w:jc w:val="center"/>
              <w:rPr>
                <w:rFonts w:ascii="Arial" w:hAnsi="Arial" w:cs="Arial"/>
                <w:bCs/>
              </w:rPr>
            </w:pPr>
          </w:p>
        </w:tc>
        <w:tc>
          <w:tcPr>
            <w:tcW w:w="3260" w:type="pct"/>
          </w:tcPr>
          <w:p w14:paraId="54DF83E6" w14:textId="77777777" w:rsidR="00FB6D90" w:rsidRPr="00445DF7" w:rsidRDefault="00FB6D90" w:rsidP="002E31FF">
            <w:pPr>
              <w:spacing w:before="60" w:after="60"/>
              <w:jc w:val="center"/>
              <w:rPr>
                <w:szCs w:val="20"/>
              </w:rPr>
            </w:pPr>
          </w:p>
        </w:tc>
        <w:tc>
          <w:tcPr>
            <w:tcW w:w="750" w:type="pct"/>
          </w:tcPr>
          <w:p w14:paraId="1DD3F6DC" w14:textId="77777777" w:rsidR="00FB6D90" w:rsidRPr="00445DF7" w:rsidRDefault="00FB6D90" w:rsidP="002E31FF">
            <w:pPr>
              <w:spacing w:before="60" w:after="60"/>
              <w:jc w:val="center"/>
              <w:rPr>
                <w:szCs w:val="20"/>
              </w:rPr>
            </w:pPr>
          </w:p>
        </w:tc>
      </w:tr>
      <w:tr w:rsidR="00FB6D90" w:rsidRPr="00445DF7" w14:paraId="67A41285" w14:textId="77777777" w:rsidTr="008B2D1E">
        <w:tc>
          <w:tcPr>
            <w:tcW w:w="990" w:type="pct"/>
          </w:tcPr>
          <w:p w14:paraId="3AD4FDCF" w14:textId="77777777" w:rsidR="00FB6D90" w:rsidRPr="00D21F97" w:rsidRDefault="00FB6D90" w:rsidP="002E31FF">
            <w:pPr>
              <w:pStyle w:val="Normaltableau2"/>
              <w:spacing w:after="0" w:line="257" w:lineRule="auto"/>
              <w:ind w:left="40"/>
              <w:jc w:val="center"/>
              <w:rPr>
                <w:rFonts w:ascii="Arial" w:hAnsi="Arial" w:cs="Arial"/>
                <w:bCs/>
              </w:rPr>
            </w:pPr>
          </w:p>
        </w:tc>
        <w:tc>
          <w:tcPr>
            <w:tcW w:w="3260" w:type="pct"/>
          </w:tcPr>
          <w:p w14:paraId="1819C412" w14:textId="77777777" w:rsidR="00FB6D90" w:rsidRPr="00445DF7" w:rsidRDefault="00FB6D90" w:rsidP="002E31FF">
            <w:pPr>
              <w:spacing w:before="60" w:after="60"/>
              <w:jc w:val="center"/>
              <w:rPr>
                <w:szCs w:val="20"/>
              </w:rPr>
            </w:pPr>
          </w:p>
        </w:tc>
        <w:tc>
          <w:tcPr>
            <w:tcW w:w="750" w:type="pct"/>
          </w:tcPr>
          <w:p w14:paraId="2F83A029" w14:textId="77777777" w:rsidR="00FB6D90" w:rsidRPr="00445DF7" w:rsidRDefault="00FB6D90" w:rsidP="002E31FF">
            <w:pPr>
              <w:spacing w:before="60" w:after="60"/>
              <w:jc w:val="center"/>
              <w:rPr>
                <w:szCs w:val="20"/>
              </w:rPr>
            </w:pPr>
          </w:p>
        </w:tc>
      </w:tr>
    </w:tbl>
    <w:p w14:paraId="1FE4CBB8" w14:textId="25C42202" w:rsidR="004D0DD7" w:rsidRPr="00BF74AB" w:rsidRDefault="004D0DD7" w:rsidP="005E5C25">
      <w:pPr>
        <w:rPr>
          <w:i/>
          <w:iCs/>
        </w:rPr>
      </w:pPr>
      <w:r w:rsidRPr="00BF74AB">
        <w:rPr>
          <w:i/>
          <w:iCs/>
        </w:rPr>
        <w:t xml:space="preserve">(*) Si sous-traitant, </w:t>
      </w:r>
      <w:r w:rsidR="00BF74AB" w:rsidRPr="00BF74AB">
        <w:rPr>
          <w:i/>
          <w:iCs/>
        </w:rPr>
        <w:t>le désigner.</w:t>
      </w:r>
    </w:p>
    <w:p w14:paraId="71AA6C85" w14:textId="535161DC" w:rsidR="005E5C25" w:rsidRPr="00445DF7" w:rsidRDefault="005E5C25" w:rsidP="005E5C25">
      <w:pPr>
        <w:rPr>
          <w:i/>
          <w:iCs/>
        </w:rPr>
      </w:pPr>
      <w:r w:rsidRPr="00445DF7">
        <w:rPr>
          <w:i/>
          <w:iCs/>
          <w:highlight w:val="yellow"/>
        </w:rPr>
        <w:t>Ajouter</w:t>
      </w:r>
      <w:r w:rsidR="00D21F97">
        <w:rPr>
          <w:i/>
          <w:iCs/>
          <w:highlight w:val="yellow"/>
        </w:rPr>
        <w:t>/supprimer</w:t>
      </w:r>
      <w:r w:rsidRPr="00445DF7">
        <w:rPr>
          <w:i/>
          <w:iCs/>
          <w:highlight w:val="yellow"/>
        </w:rPr>
        <w:t xml:space="preserve"> des lignes autant que nécessaire</w:t>
      </w:r>
      <w:r w:rsidRPr="00445DF7">
        <w:rPr>
          <w:i/>
          <w:iCs/>
        </w:rPr>
        <w:t>.</w:t>
      </w:r>
    </w:p>
    <w:p w14:paraId="17E4F8D0" w14:textId="77777777" w:rsidR="005E5C25" w:rsidRPr="005E5C25" w:rsidRDefault="005E5C25" w:rsidP="005E5C25">
      <w:pPr>
        <w:rPr>
          <w:highlight w:val="yellow"/>
        </w:rPr>
        <w:sectPr w:rsidR="005E5C25" w:rsidRPr="005E5C25" w:rsidSect="00651218">
          <w:pgSz w:w="16838" w:h="11906" w:orient="landscape" w:code="9"/>
          <w:pgMar w:top="1418" w:right="970" w:bottom="1418" w:left="851" w:header="397" w:footer="227" w:gutter="0"/>
          <w:cols w:space="708"/>
          <w:docGrid w:linePitch="360"/>
        </w:sectPr>
      </w:pPr>
    </w:p>
    <w:p w14:paraId="5363603A" w14:textId="4B9624FA" w:rsidR="008F263A" w:rsidRPr="00445DF7" w:rsidRDefault="008B2D1E" w:rsidP="005E5C25">
      <w:pPr>
        <w:pStyle w:val="Titre1"/>
        <w:spacing w:before="240"/>
        <w:ind w:left="431" w:hanging="431"/>
        <w:rPr>
          <w:lang w:val="fr-FR"/>
        </w:rPr>
      </w:pPr>
      <w:bookmarkStart w:id="12" w:name="_Toc200527078"/>
      <w:r>
        <w:rPr>
          <w:lang w:val="fr-FR"/>
        </w:rPr>
        <w:lastRenderedPageBreak/>
        <w:t xml:space="preserve">Modalités de </w:t>
      </w:r>
      <w:r w:rsidR="00AF2485">
        <w:rPr>
          <w:lang w:val="fr-FR"/>
        </w:rPr>
        <w:t>Gestion des déchets (</w:t>
      </w:r>
      <w:r w:rsidR="00EF311C">
        <w:rPr>
          <w:lang w:val="fr-FR"/>
        </w:rPr>
        <w:t>y compris déblais amiantés</w:t>
      </w:r>
      <w:r w:rsidR="00AF2485">
        <w:rPr>
          <w:lang w:val="fr-FR"/>
        </w:rPr>
        <w:t>)</w:t>
      </w:r>
      <w:bookmarkEnd w:id="12"/>
    </w:p>
    <w:p w14:paraId="4CB15CA9" w14:textId="44A2465E" w:rsidR="00F10D78" w:rsidRDefault="00F10D78" w:rsidP="006C6526">
      <w:r>
        <w:t xml:space="preserve">Le Titulaire </w:t>
      </w:r>
      <w:r w:rsidR="00BC5EFA">
        <w:t>identifie</w:t>
      </w:r>
      <w:r w:rsidR="008B1394">
        <w:t>,</w:t>
      </w:r>
      <w:r w:rsidR="00BC5EFA">
        <w:t xml:space="preserve"> de manière prévisionnelle</w:t>
      </w:r>
      <w:r w:rsidR="008B1394">
        <w:t>,</w:t>
      </w:r>
      <w:r w:rsidR="00BC5EFA">
        <w:t xml:space="preserve"> l’ensemble des déchets</w:t>
      </w:r>
      <w:r>
        <w:t xml:space="preserve"> (hors déblais)</w:t>
      </w:r>
      <w:r w:rsidR="00BC5EFA">
        <w:t xml:space="preserve"> susceptibles d’être produits par les travaux, en nature et en volume</w:t>
      </w:r>
      <w:r w:rsidR="00341044">
        <w:t>,</w:t>
      </w:r>
      <w:r w:rsidR="00BC5EFA">
        <w:t xml:space="preserve"> ainsi que les modalités de tri et de traitement.</w:t>
      </w:r>
      <w:r w:rsidR="00C0549E">
        <w:t xml:space="preserve"> </w:t>
      </w:r>
      <w:r>
        <w:t>Ces informations seront précisées</w:t>
      </w:r>
      <w:r w:rsidR="00C0549E">
        <w:t xml:space="preserve"> et</w:t>
      </w:r>
      <w:r>
        <w:t xml:space="preserve"> complété</w:t>
      </w:r>
      <w:r w:rsidR="00C0549E">
        <w:t>es</w:t>
      </w:r>
      <w:r>
        <w:t xml:space="preserve"> lors de la phase de préparation du chantier</w:t>
      </w:r>
      <w:r w:rsidR="00C0549E">
        <w:t xml:space="preserve"> dans le cadre de l’établissement du </w:t>
      </w:r>
      <w:r w:rsidR="00C0549E" w:rsidRPr="003E0E40">
        <w:t>Schéma d’Organisation et de Gestion des Déchets de chantier (SOGED)</w:t>
      </w:r>
      <w:r w:rsidR="00C0549E">
        <w:t>.</w:t>
      </w:r>
    </w:p>
    <w:p w14:paraId="7F25EEDB" w14:textId="13713B57" w:rsidR="008361D3" w:rsidRDefault="00AA3746" w:rsidP="0051141E">
      <w:pPr>
        <w:pStyle w:val="Titre2"/>
      </w:pPr>
      <w:bookmarkStart w:id="13" w:name="_Toc200527079"/>
      <w:r>
        <w:t>Principes de tri</w:t>
      </w:r>
      <w:bookmarkEnd w:id="13"/>
    </w:p>
    <w:p w14:paraId="24EA8695" w14:textId="169E1CD1" w:rsidR="009C18EE" w:rsidRPr="009C18EE" w:rsidRDefault="009C18EE" w:rsidP="009C18EE">
      <w:pPr>
        <w:rPr>
          <w:i/>
          <w:iCs/>
        </w:rPr>
      </w:pPr>
      <w:r w:rsidRPr="009C18EE">
        <w:rPr>
          <w:i/>
          <w:iCs/>
          <w:highlight w:val="yellow"/>
        </w:rPr>
        <w:t>A compléter.</w:t>
      </w:r>
    </w:p>
    <w:p w14:paraId="3D589C95" w14:textId="7DC48BE0" w:rsidR="0051141E" w:rsidRDefault="0051141E" w:rsidP="0051141E">
      <w:pPr>
        <w:pStyle w:val="Titre2"/>
      </w:pPr>
      <w:bookmarkStart w:id="14" w:name="_Toc200527080"/>
      <w:r>
        <w:t xml:space="preserve">Identification </w:t>
      </w:r>
      <w:r w:rsidR="00A37A56">
        <w:t>et</w:t>
      </w:r>
      <w:r>
        <w:t xml:space="preserve"> </w:t>
      </w:r>
      <w:r w:rsidR="00AA3746">
        <w:t xml:space="preserve">gestion des </w:t>
      </w:r>
      <w:r>
        <w:t>déchets</w:t>
      </w:r>
      <w:bookmarkEnd w:id="14"/>
    </w:p>
    <w:p w14:paraId="669F2025" w14:textId="1BABF867" w:rsidR="00F72BE7" w:rsidRDefault="00F72BE7" w:rsidP="00F72BE7">
      <w:r>
        <w:t xml:space="preserve">Le tableau ci-dessous présente </w:t>
      </w:r>
      <w:r w:rsidR="00A37A56">
        <w:t>les déchets susceptibles d’être produits sur le chantier ainsi que leurs modalités de gestion et de traitement.</w:t>
      </w:r>
    </w:p>
    <w:p w14:paraId="4FAB6089" w14:textId="77777777" w:rsidR="002F3495" w:rsidRDefault="002F3495" w:rsidP="00F72BE7"/>
    <w:p w14:paraId="4734B42A" w14:textId="77777777" w:rsidR="002F3495" w:rsidRPr="00F72BE7" w:rsidRDefault="002F3495" w:rsidP="00F72BE7"/>
    <w:p w14:paraId="3461E9AF" w14:textId="77777777" w:rsidR="00A37A56" w:rsidRDefault="00A37A56" w:rsidP="006C6526"/>
    <w:p w14:paraId="03C0E64F" w14:textId="77777777" w:rsidR="00A37A56" w:rsidRDefault="00A37A56" w:rsidP="006C6526"/>
    <w:p w14:paraId="3068AE4E" w14:textId="5EAE98D3" w:rsidR="00A37A56" w:rsidRDefault="00A37A56" w:rsidP="006C6526">
      <w:pPr>
        <w:sectPr w:rsidR="00A37A56" w:rsidSect="00FD4A2F">
          <w:pgSz w:w="11906" w:h="16838" w:code="9"/>
          <w:pgMar w:top="970" w:right="1418" w:bottom="851" w:left="1418" w:header="397" w:footer="227" w:gutter="0"/>
          <w:cols w:space="708"/>
          <w:docGrid w:linePitch="360"/>
        </w:sectPr>
      </w:pPr>
    </w:p>
    <w:p w14:paraId="01BFA6A5" w14:textId="77777777" w:rsidR="00445DF7" w:rsidRDefault="00445DF7" w:rsidP="006C6526"/>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20"/>
        <w:gridCol w:w="1842"/>
        <w:gridCol w:w="1842"/>
        <w:gridCol w:w="3747"/>
        <w:gridCol w:w="3750"/>
      </w:tblGrid>
      <w:tr w:rsidR="002F3495" w:rsidRPr="00445DF7" w14:paraId="5E10D684" w14:textId="737D3400" w:rsidTr="00E94EFD">
        <w:trPr>
          <w:trHeight w:val="464"/>
          <w:tblHeader/>
        </w:trPr>
        <w:tc>
          <w:tcPr>
            <w:tcW w:w="1273" w:type="pct"/>
            <w:shd w:val="clear" w:color="auto" w:fill="008435"/>
          </w:tcPr>
          <w:p w14:paraId="29F496D8" w14:textId="0F174C25" w:rsidR="002F3495" w:rsidRPr="00445DF7" w:rsidRDefault="002F3495" w:rsidP="006E53DC">
            <w:pPr>
              <w:pStyle w:val="En-ttetableau"/>
              <w:jc w:val="center"/>
              <w:rPr>
                <w:rFonts w:ascii="Arial" w:hAnsi="Arial"/>
                <w:sz w:val="20"/>
              </w:rPr>
            </w:pPr>
            <w:r>
              <w:rPr>
                <w:rFonts w:ascii="Arial" w:hAnsi="Arial"/>
                <w:sz w:val="20"/>
              </w:rPr>
              <w:t>Nature du déchet</w:t>
            </w:r>
          </w:p>
        </w:tc>
        <w:tc>
          <w:tcPr>
            <w:tcW w:w="614" w:type="pct"/>
            <w:shd w:val="clear" w:color="auto" w:fill="008435"/>
          </w:tcPr>
          <w:p w14:paraId="34979E98" w14:textId="77777777" w:rsidR="002F3495" w:rsidRDefault="002F3495" w:rsidP="00E94EFD">
            <w:pPr>
              <w:pStyle w:val="En-ttetableau"/>
              <w:spacing w:after="0"/>
              <w:jc w:val="center"/>
              <w:rPr>
                <w:rFonts w:ascii="Arial" w:hAnsi="Arial"/>
                <w:sz w:val="20"/>
              </w:rPr>
            </w:pPr>
            <w:r>
              <w:rPr>
                <w:rFonts w:ascii="Arial" w:hAnsi="Arial"/>
                <w:sz w:val="20"/>
              </w:rPr>
              <w:t xml:space="preserve">Type </w:t>
            </w:r>
          </w:p>
          <w:p w14:paraId="274B9FE8" w14:textId="6FA55415" w:rsidR="002F3495" w:rsidRPr="00445DF7" w:rsidRDefault="002F3495" w:rsidP="00E94EFD">
            <w:pPr>
              <w:pStyle w:val="En-ttetableau"/>
              <w:spacing w:before="0"/>
              <w:jc w:val="center"/>
              <w:rPr>
                <w:rFonts w:ascii="Arial" w:hAnsi="Arial"/>
                <w:sz w:val="20"/>
              </w:rPr>
            </w:pPr>
            <w:r>
              <w:rPr>
                <w:rFonts w:ascii="Arial" w:hAnsi="Arial"/>
                <w:sz w:val="20"/>
              </w:rPr>
              <w:t>(DI, DND, DD)</w:t>
            </w:r>
          </w:p>
        </w:tc>
        <w:tc>
          <w:tcPr>
            <w:tcW w:w="614" w:type="pct"/>
            <w:shd w:val="clear" w:color="auto" w:fill="008435"/>
          </w:tcPr>
          <w:p w14:paraId="6E6AE555" w14:textId="77777777" w:rsidR="002F3495" w:rsidRDefault="002F3495" w:rsidP="00E94EFD">
            <w:pPr>
              <w:pStyle w:val="En-ttetableau"/>
              <w:spacing w:after="0"/>
              <w:jc w:val="center"/>
              <w:rPr>
                <w:rFonts w:ascii="Arial" w:hAnsi="Arial"/>
                <w:sz w:val="20"/>
              </w:rPr>
            </w:pPr>
            <w:r>
              <w:rPr>
                <w:rFonts w:ascii="Arial" w:hAnsi="Arial"/>
                <w:sz w:val="20"/>
              </w:rPr>
              <w:t xml:space="preserve">Volume </w:t>
            </w:r>
          </w:p>
          <w:p w14:paraId="25D0DD26" w14:textId="2A50877F" w:rsidR="002F3495" w:rsidRDefault="002F3495" w:rsidP="00E94EFD">
            <w:pPr>
              <w:pStyle w:val="En-ttetableau"/>
              <w:spacing w:before="0"/>
              <w:jc w:val="center"/>
              <w:rPr>
                <w:rFonts w:ascii="Arial" w:hAnsi="Arial"/>
                <w:sz w:val="20"/>
              </w:rPr>
            </w:pPr>
            <w:r>
              <w:rPr>
                <w:rFonts w:ascii="Arial" w:hAnsi="Arial"/>
                <w:sz w:val="20"/>
              </w:rPr>
              <w:t>(estimation)</w:t>
            </w:r>
          </w:p>
        </w:tc>
        <w:tc>
          <w:tcPr>
            <w:tcW w:w="1249" w:type="pct"/>
            <w:shd w:val="clear" w:color="auto" w:fill="008435"/>
          </w:tcPr>
          <w:p w14:paraId="3934FE51" w14:textId="77777777" w:rsidR="002F3495" w:rsidRDefault="002F3495" w:rsidP="00E94EFD">
            <w:pPr>
              <w:pStyle w:val="En-ttetableau"/>
              <w:spacing w:after="0"/>
              <w:jc w:val="center"/>
              <w:rPr>
                <w:rFonts w:ascii="Arial" w:hAnsi="Arial"/>
                <w:sz w:val="20"/>
              </w:rPr>
            </w:pPr>
            <w:r>
              <w:rPr>
                <w:rFonts w:ascii="Arial" w:hAnsi="Arial"/>
                <w:sz w:val="20"/>
              </w:rPr>
              <w:t xml:space="preserve">Mode de stockage </w:t>
            </w:r>
          </w:p>
          <w:p w14:paraId="1B424D0B" w14:textId="15ECD1B0" w:rsidR="002F3495" w:rsidRPr="00445DF7" w:rsidRDefault="002F3495" w:rsidP="00E94EFD">
            <w:pPr>
              <w:pStyle w:val="En-ttetableau"/>
              <w:spacing w:before="0"/>
              <w:jc w:val="center"/>
              <w:rPr>
                <w:rFonts w:ascii="Arial" w:hAnsi="Arial"/>
                <w:sz w:val="20"/>
              </w:rPr>
            </w:pPr>
            <w:r>
              <w:rPr>
                <w:rFonts w:ascii="Arial" w:hAnsi="Arial"/>
                <w:sz w:val="20"/>
              </w:rPr>
              <w:t>(benne, big bag, container, etc.)</w:t>
            </w:r>
          </w:p>
        </w:tc>
        <w:tc>
          <w:tcPr>
            <w:tcW w:w="1250" w:type="pct"/>
            <w:shd w:val="clear" w:color="auto" w:fill="008435"/>
          </w:tcPr>
          <w:p w14:paraId="33228D2A" w14:textId="77777777" w:rsidR="002F3495" w:rsidRDefault="002F3495" w:rsidP="00E94EFD">
            <w:pPr>
              <w:pStyle w:val="En-ttetableau"/>
              <w:spacing w:after="0"/>
              <w:jc w:val="center"/>
              <w:rPr>
                <w:rFonts w:ascii="Arial" w:hAnsi="Arial"/>
                <w:sz w:val="20"/>
              </w:rPr>
            </w:pPr>
            <w:r>
              <w:rPr>
                <w:rFonts w:ascii="Arial" w:hAnsi="Arial"/>
                <w:sz w:val="20"/>
              </w:rPr>
              <w:t xml:space="preserve">Filière de traitement </w:t>
            </w:r>
          </w:p>
          <w:p w14:paraId="59925697" w14:textId="410D37CD" w:rsidR="002F3495" w:rsidRPr="00445DF7" w:rsidRDefault="002F3495" w:rsidP="00E94EFD">
            <w:pPr>
              <w:pStyle w:val="En-ttetableau"/>
              <w:spacing w:before="0"/>
              <w:jc w:val="center"/>
              <w:rPr>
                <w:rFonts w:ascii="Arial" w:hAnsi="Arial"/>
                <w:sz w:val="20"/>
              </w:rPr>
            </w:pPr>
            <w:r>
              <w:rPr>
                <w:rFonts w:ascii="Arial" w:hAnsi="Arial"/>
                <w:sz w:val="20"/>
              </w:rPr>
              <w:t>(valorisation, élimination, etc.)</w:t>
            </w:r>
          </w:p>
        </w:tc>
      </w:tr>
      <w:tr w:rsidR="002F3495" w:rsidRPr="00445DF7" w14:paraId="0471AEA3" w14:textId="282F04C9" w:rsidTr="00E94EFD">
        <w:tc>
          <w:tcPr>
            <w:tcW w:w="1273" w:type="pct"/>
            <w:vAlign w:val="top"/>
          </w:tcPr>
          <w:p w14:paraId="470262DD" w14:textId="51D4C84E" w:rsidR="002F3495" w:rsidRPr="00445DF7" w:rsidRDefault="002F3495" w:rsidP="00BE6D2A">
            <w:pPr>
              <w:spacing w:before="60" w:after="60"/>
              <w:jc w:val="center"/>
              <w:rPr>
                <w:sz w:val="20"/>
                <w:szCs w:val="20"/>
              </w:rPr>
            </w:pPr>
          </w:p>
        </w:tc>
        <w:tc>
          <w:tcPr>
            <w:tcW w:w="614" w:type="pct"/>
            <w:vAlign w:val="top"/>
          </w:tcPr>
          <w:p w14:paraId="41979B1E" w14:textId="4C8CD504" w:rsidR="002F3495" w:rsidRPr="00445DF7" w:rsidRDefault="002F3495" w:rsidP="00BE6D2A">
            <w:pPr>
              <w:spacing w:before="60" w:after="60"/>
              <w:jc w:val="center"/>
              <w:rPr>
                <w:sz w:val="20"/>
                <w:szCs w:val="20"/>
              </w:rPr>
            </w:pPr>
          </w:p>
        </w:tc>
        <w:tc>
          <w:tcPr>
            <w:tcW w:w="614" w:type="pct"/>
            <w:vAlign w:val="top"/>
          </w:tcPr>
          <w:p w14:paraId="78C71F22" w14:textId="33833B75" w:rsidR="002F3495" w:rsidRPr="00445DF7" w:rsidRDefault="002F3495" w:rsidP="00BE6D2A">
            <w:pPr>
              <w:spacing w:before="60" w:after="60"/>
              <w:jc w:val="center"/>
              <w:rPr>
                <w:szCs w:val="20"/>
              </w:rPr>
            </w:pPr>
          </w:p>
        </w:tc>
        <w:tc>
          <w:tcPr>
            <w:tcW w:w="1249" w:type="pct"/>
            <w:vAlign w:val="top"/>
          </w:tcPr>
          <w:p w14:paraId="702697C6" w14:textId="555185B4" w:rsidR="002F3495" w:rsidRPr="00445DF7" w:rsidRDefault="002F3495" w:rsidP="00BE6D2A">
            <w:pPr>
              <w:spacing w:before="60" w:after="60"/>
              <w:jc w:val="center"/>
              <w:rPr>
                <w:szCs w:val="20"/>
              </w:rPr>
            </w:pPr>
          </w:p>
        </w:tc>
        <w:tc>
          <w:tcPr>
            <w:tcW w:w="1250" w:type="pct"/>
            <w:vAlign w:val="top"/>
          </w:tcPr>
          <w:p w14:paraId="13998AE2" w14:textId="4DF89AA5" w:rsidR="002F3495" w:rsidRPr="00445DF7" w:rsidRDefault="002F3495" w:rsidP="00BE6D2A">
            <w:pPr>
              <w:spacing w:before="60" w:after="60"/>
              <w:jc w:val="center"/>
              <w:rPr>
                <w:sz w:val="20"/>
                <w:szCs w:val="20"/>
              </w:rPr>
            </w:pPr>
          </w:p>
        </w:tc>
      </w:tr>
      <w:tr w:rsidR="002F3495" w:rsidRPr="00445DF7" w14:paraId="72BAA531" w14:textId="3F216EE7" w:rsidTr="00E94EFD">
        <w:tc>
          <w:tcPr>
            <w:tcW w:w="1273" w:type="pct"/>
          </w:tcPr>
          <w:p w14:paraId="18454EFA" w14:textId="680088CE" w:rsidR="002F3495" w:rsidRPr="00445DF7" w:rsidRDefault="002F3495" w:rsidP="00DC0001">
            <w:pPr>
              <w:spacing w:before="60" w:after="60"/>
              <w:jc w:val="center"/>
              <w:rPr>
                <w:sz w:val="20"/>
                <w:szCs w:val="20"/>
              </w:rPr>
            </w:pPr>
          </w:p>
        </w:tc>
        <w:tc>
          <w:tcPr>
            <w:tcW w:w="614" w:type="pct"/>
          </w:tcPr>
          <w:p w14:paraId="35F3834B" w14:textId="77777777" w:rsidR="002F3495" w:rsidRPr="00445DF7" w:rsidRDefault="002F3495" w:rsidP="00DC0001">
            <w:pPr>
              <w:spacing w:before="60" w:after="60"/>
              <w:jc w:val="center"/>
              <w:rPr>
                <w:sz w:val="20"/>
                <w:szCs w:val="20"/>
              </w:rPr>
            </w:pPr>
          </w:p>
        </w:tc>
        <w:tc>
          <w:tcPr>
            <w:tcW w:w="614" w:type="pct"/>
          </w:tcPr>
          <w:p w14:paraId="4481078D" w14:textId="77777777" w:rsidR="002F3495" w:rsidRPr="00445DF7" w:rsidRDefault="002F3495" w:rsidP="00DC0001">
            <w:pPr>
              <w:spacing w:before="60" w:after="60"/>
              <w:jc w:val="center"/>
              <w:rPr>
                <w:szCs w:val="20"/>
              </w:rPr>
            </w:pPr>
          </w:p>
        </w:tc>
        <w:tc>
          <w:tcPr>
            <w:tcW w:w="1249" w:type="pct"/>
          </w:tcPr>
          <w:p w14:paraId="5A00B01B" w14:textId="19C56359" w:rsidR="002F3495" w:rsidRPr="00445DF7" w:rsidRDefault="002F3495" w:rsidP="00DC0001">
            <w:pPr>
              <w:spacing w:before="60" w:after="60"/>
              <w:jc w:val="center"/>
              <w:rPr>
                <w:szCs w:val="20"/>
              </w:rPr>
            </w:pPr>
          </w:p>
        </w:tc>
        <w:tc>
          <w:tcPr>
            <w:tcW w:w="1250" w:type="pct"/>
          </w:tcPr>
          <w:p w14:paraId="6770F02C" w14:textId="7859D43B" w:rsidR="002F3495" w:rsidRPr="00445DF7" w:rsidRDefault="002F3495" w:rsidP="00DC0001">
            <w:pPr>
              <w:spacing w:before="60" w:after="60"/>
              <w:jc w:val="center"/>
              <w:rPr>
                <w:sz w:val="20"/>
                <w:szCs w:val="20"/>
              </w:rPr>
            </w:pPr>
          </w:p>
        </w:tc>
      </w:tr>
      <w:tr w:rsidR="002F3495" w:rsidRPr="00445DF7" w14:paraId="5EF41619" w14:textId="687272E9" w:rsidTr="00E94EFD">
        <w:tc>
          <w:tcPr>
            <w:tcW w:w="1273" w:type="pct"/>
          </w:tcPr>
          <w:p w14:paraId="7D604780" w14:textId="778D40F7" w:rsidR="002F3495" w:rsidRPr="00445DF7" w:rsidRDefault="002F3495" w:rsidP="00DC0001">
            <w:pPr>
              <w:spacing w:before="60" w:after="60"/>
              <w:jc w:val="center"/>
              <w:rPr>
                <w:sz w:val="20"/>
                <w:szCs w:val="20"/>
              </w:rPr>
            </w:pPr>
          </w:p>
        </w:tc>
        <w:tc>
          <w:tcPr>
            <w:tcW w:w="614" w:type="pct"/>
          </w:tcPr>
          <w:p w14:paraId="71A3FFB2" w14:textId="77777777" w:rsidR="002F3495" w:rsidRPr="00445DF7" w:rsidRDefault="002F3495" w:rsidP="00DC0001">
            <w:pPr>
              <w:spacing w:before="60" w:after="60"/>
              <w:jc w:val="center"/>
              <w:rPr>
                <w:sz w:val="20"/>
                <w:szCs w:val="20"/>
              </w:rPr>
            </w:pPr>
          </w:p>
        </w:tc>
        <w:tc>
          <w:tcPr>
            <w:tcW w:w="614" w:type="pct"/>
          </w:tcPr>
          <w:p w14:paraId="32E4F7E8" w14:textId="77777777" w:rsidR="002F3495" w:rsidRPr="00445DF7" w:rsidRDefault="002F3495" w:rsidP="00DC0001">
            <w:pPr>
              <w:spacing w:before="60" w:after="60"/>
              <w:jc w:val="center"/>
              <w:rPr>
                <w:szCs w:val="20"/>
              </w:rPr>
            </w:pPr>
          </w:p>
        </w:tc>
        <w:tc>
          <w:tcPr>
            <w:tcW w:w="1249" w:type="pct"/>
          </w:tcPr>
          <w:p w14:paraId="3B9535CB" w14:textId="7CC529E4" w:rsidR="002F3495" w:rsidRPr="00445DF7" w:rsidRDefault="002F3495" w:rsidP="00DC0001">
            <w:pPr>
              <w:spacing w:before="60" w:after="60"/>
              <w:jc w:val="center"/>
              <w:rPr>
                <w:szCs w:val="20"/>
              </w:rPr>
            </w:pPr>
          </w:p>
        </w:tc>
        <w:tc>
          <w:tcPr>
            <w:tcW w:w="1250" w:type="pct"/>
          </w:tcPr>
          <w:p w14:paraId="663D7666" w14:textId="69B288C0" w:rsidR="002F3495" w:rsidRPr="00445DF7" w:rsidRDefault="002F3495" w:rsidP="00DC0001">
            <w:pPr>
              <w:spacing w:before="60" w:after="60"/>
              <w:jc w:val="center"/>
              <w:rPr>
                <w:sz w:val="20"/>
                <w:szCs w:val="20"/>
              </w:rPr>
            </w:pPr>
          </w:p>
        </w:tc>
      </w:tr>
      <w:tr w:rsidR="002F3495" w:rsidRPr="00445DF7" w14:paraId="3F9AEBAE" w14:textId="3A38AE3C" w:rsidTr="00E94EFD">
        <w:tc>
          <w:tcPr>
            <w:tcW w:w="1273" w:type="pct"/>
          </w:tcPr>
          <w:p w14:paraId="55009E43" w14:textId="010246C9" w:rsidR="002F3495" w:rsidRPr="00445DF7" w:rsidRDefault="002F3495" w:rsidP="00DC0001">
            <w:pPr>
              <w:spacing w:before="60" w:after="60"/>
              <w:jc w:val="center"/>
              <w:rPr>
                <w:sz w:val="20"/>
                <w:szCs w:val="20"/>
              </w:rPr>
            </w:pPr>
          </w:p>
        </w:tc>
        <w:tc>
          <w:tcPr>
            <w:tcW w:w="614" w:type="pct"/>
          </w:tcPr>
          <w:p w14:paraId="13C460BC" w14:textId="77777777" w:rsidR="002F3495" w:rsidRPr="00445DF7" w:rsidRDefault="002F3495" w:rsidP="00DC0001">
            <w:pPr>
              <w:spacing w:before="60" w:after="60"/>
              <w:jc w:val="center"/>
              <w:rPr>
                <w:sz w:val="20"/>
                <w:szCs w:val="20"/>
              </w:rPr>
            </w:pPr>
          </w:p>
        </w:tc>
        <w:tc>
          <w:tcPr>
            <w:tcW w:w="614" w:type="pct"/>
          </w:tcPr>
          <w:p w14:paraId="48C7089D" w14:textId="77777777" w:rsidR="002F3495" w:rsidRPr="00445DF7" w:rsidRDefault="002F3495" w:rsidP="00DC0001">
            <w:pPr>
              <w:spacing w:before="60" w:after="60"/>
              <w:jc w:val="center"/>
              <w:rPr>
                <w:szCs w:val="20"/>
              </w:rPr>
            </w:pPr>
          </w:p>
        </w:tc>
        <w:tc>
          <w:tcPr>
            <w:tcW w:w="1249" w:type="pct"/>
          </w:tcPr>
          <w:p w14:paraId="6FBFD174" w14:textId="280E545C" w:rsidR="002F3495" w:rsidRPr="00445DF7" w:rsidRDefault="002F3495" w:rsidP="00DC0001">
            <w:pPr>
              <w:spacing w:before="60" w:after="60"/>
              <w:jc w:val="center"/>
              <w:rPr>
                <w:szCs w:val="20"/>
              </w:rPr>
            </w:pPr>
          </w:p>
        </w:tc>
        <w:tc>
          <w:tcPr>
            <w:tcW w:w="1250" w:type="pct"/>
          </w:tcPr>
          <w:p w14:paraId="2CD34215" w14:textId="6B496116" w:rsidR="002F3495" w:rsidRPr="00445DF7" w:rsidRDefault="002F3495" w:rsidP="00DC0001">
            <w:pPr>
              <w:spacing w:before="60" w:after="60"/>
              <w:jc w:val="center"/>
              <w:rPr>
                <w:sz w:val="20"/>
                <w:szCs w:val="20"/>
              </w:rPr>
            </w:pPr>
          </w:p>
        </w:tc>
      </w:tr>
      <w:tr w:rsidR="002F3495" w:rsidRPr="00445DF7" w14:paraId="0D18F251" w14:textId="1F107B70" w:rsidTr="00E94EFD">
        <w:tc>
          <w:tcPr>
            <w:tcW w:w="1273" w:type="pct"/>
          </w:tcPr>
          <w:p w14:paraId="35505A10" w14:textId="4F6234A8" w:rsidR="002F3495" w:rsidRPr="00445DF7" w:rsidRDefault="002F3495" w:rsidP="00DC0001">
            <w:pPr>
              <w:pStyle w:val="Normaltableau2"/>
              <w:spacing w:after="0" w:line="257" w:lineRule="auto"/>
              <w:ind w:left="40"/>
              <w:jc w:val="center"/>
              <w:rPr>
                <w:sz w:val="20"/>
              </w:rPr>
            </w:pPr>
          </w:p>
        </w:tc>
        <w:tc>
          <w:tcPr>
            <w:tcW w:w="614" w:type="pct"/>
          </w:tcPr>
          <w:p w14:paraId="669BE835" w14:textId="77777777" w:rsidR="002F3495" w:rsidRPr="00445DF7" w:rsidRDefault="002F3495" w:rsidP="00DC0001">
            <w:pPr>
              <w:spacing w:before="60" w:after="60"/>
              <w:jc w:val="center"/>
              <w:rPr>
                <w:sz w:val="20"/>
                <w:szCs w:val="20"/>
              </w:rPr>
            </w:pPr>
          </w:p>
        </w:tc>
        <w:tc>
          <w:tcPr>
            <w:tcW w:w="614" w:type="pct"/>
          </w:tcPr>
          <w:p w14:paraId="669F3B8D" w14:textId="77777777" w:rsidR="002F3495" w:rsidRPr="00445DF7" w:rsidRDefault="002F3495" w:rsidP="00DC0001">
            <w:pPr>
              <w:spacing w:before="60" w:after="60"/>
              <w:jc w:val="center"/>
              <w:rPr>
                <w:szCs w:val="20"/>
              </w:rPr>
            </w:pPr>
          </w:p>
        </w:tc>
        <w:tc>
          <w:tcPr>
            <w:tcW w:w="1249" w:type="pct"/>
          </w:tcPr>
          <w:p w14:paraId="062835A4" w14:textId="140A34FB" w:rsidR="002F3495" w:rsidRPr="00445DF7" w:rsidRDefault="002F3495" w:rsidP="00DC0001">
            <w:pPr>
              <w:spacing w:before="60" w:after="60"/>
              <w:jc w:val="center"/>
              <w:rPr>
                <w:szCs w:val="20"/>
              </w:rPr>
            </w:pPr>
          </w:p>
        </w:tc>
        <w:tc>
          <w:tcPr>
            <w:tcW w:w="1250" w:type="pct"/>
          </w:tcPr>
          <w:p w14:paraId="4F9E75C5" w14:textId="44BC3C95" w:rsidR="002F3495" w:rsidRPr="00445DF7" w:rsidRDefault="002F3495" w:rsidP="00DC0001">
            <w:pPr>
              <w:spacing w:before="60" w:after="60"/>
              <w:jc w:val="center"/>
              <w:rPr>
                <w:sz w:val="20"/>
                <w:szCs w:val="20"/>
              </w:rPr>
            </w:pPr>
          </w:p>
        </w:tc>
      </w:tr>
      <w:tr w:rsidR="002F3495" w:rsidRPr="00445DF7" w14:paraId="48588C13" w14:textId="7255C164" w:rsidTr="00E94EFD">
        <w:tc>
          <w:tcPr>
            <w:tcW w:w="1273" w:type="pct"/>
          </w:tcPr>
          <w:p w14:paraId="1114C88C" w14:textId="058AEE3F" w:rsidR="002F3495" w:rsidRPr="00445DF7" w:rsidRDefault="002F3495" w:rsidP="00DC0001">
            <w:pPr>
              <w:pStyle w:val="Normaltableau2"/>
              <w:spacing w:after="0" w:line="257" w:lineRule="auto"/>
              <w:ind w:left="40"/>
              <w:jc w:val="center"/>
              <w:rPr>
                <w:rFonts w:ascii="Arial" w:hAnsi="Arial" w:cs="Arial"/>
                <w:bCs/>
                <w:sz w:val="20"/>
              </w:rPr>
            </w:pPr>
          </w:p>
        </w:tc>
        <w:tc>
          <w:tcPr>
            <w:tcW w:w="614" w:type="pct"/>
          </w:tcPr>
          <w:p w14:paraId="655E6266" w14:textId="77777777" w:rsidR="002F3495" w:rsidRPr="00445DF7" w:rsidRDefault="002F3495" w:rsidP="00DC0001">
            <w:pPr>
              <w:spacing w:before="60" w:after="60"/>
              <w:jc w:val="center"/>
              <w:rPr>
                <w:sz w:val="20"/>
                <w:szCs w:val="20"/>
              </w:rPr>
            </w:pPr>
          </w:p>
        </w:tc>
        <w:tc>
          <w:tcPr>
            <w:tcW w:w="614" w:type="pct"/>
          </w:tcPr>
          <w:p w14:paraId="19EBB19F" w14:textId="77777777" w:rsidR="002F3495" w:rsidRPr="00445DF7" w:rsidRDefault="002F3495" w:rsidP="00DC0001">
            <w:pPr>
              <w:spacing w:before="60" w:after="60"/>
              <w:jc w:val="center"/>
              <w:rPr>
                <w:szCs w:val="20"/>
              </w:rPr>
            </w:pPr>
          </w:p>
        </w:tc>
        <w:tc>
          <w:tcPr>
            <w:tcW w:w="1249" w:type="pct"/>
          </w:tcPr>
          <w:p w14:paraId="70F1BE17" w14:textId="3B251D8E" w:rsidR="002F3495" w:rsidRPr="00445DF7" w:rsidRDefault="002F3495" w:rsidP="00DC0001">
            <w:pPr>
              <w:spacing w:before="60" w:after="60"/>
              <w:jc w:val="center"/>
              <w:rPr>
                <w:szCs w:val="20"/>
              </w:rPr>
            </w:pPr>
          </w:p>
        </w:tc>
        <w:tc>
          <w:tcPr>
            <w:tcW w:w="1250" w:type="pct"/>
          </w:tcPr>
          <w:p w14:paraId="05166CCC" w14:textId="61147F82" w:rsidR="002F3495" w:rsidRPr="00445DF7" w:rsidRDefault="002F3495" w:rsidP="00DC0001">
            <w:pPr>
              <w:spacing w:before="60" w:after="60"/>
              <w:jc w:val="center"/>
              <w:rPr>
                <w:sz w:val="20"/>
                <w:szCs w:val="20"/>
              </w:rPr>
            </w:pPr>
          </w:p>
        </w:tc>
      </w:tr>
    </w:tbl>
    <w:p w14:paraId="08029710" w14:textId="6D8A51F2" w:rsidR="00445DF7" w:rsidRPr="00445DF7" w:rsidRDefault="00445DF7" w:rsidP="00445DF7">
      <w:pPr>
        <w:rPr>
          <w:i/>
          <w:iCs/>
        </w:rPr>
      </w:pPr>
      <w:r w:rsidRPr="00445DF7">
        <w:rPr>
          <w:i/>
          <w:iCs/>
          <w:highlight w:val="yellow"/>
        </w:rPr>
        <w:t>Ajouter</w:t>
      </w:r>
      <w:r w:rsidR="004C55D0">
        <w:rPr>
          <w:i/>
          <w:iCs/>
          <w:highlight w:val="yellow"/>
        </w:rPr>
        <w:t>/supprimer</w:t>
      </w:r>
      <w:r w:rsidRPr="00445DF7">
        <w:rPr>
          <w:i/>
          <w:iCs/>
          <w:highlight w:val="yellow"/>
        </w:rPr>
        <w:t xml:space="preserve"> des lignes autant que nécessaire</w:t>
      </w:r>
      <w:r w:rsidRPr="00445DF7">
        <w:rPr>
          <w:i/>
          <w:iCs/>
        </w:rPr>
        <w:t>.</w:t>
      </w:r>
    </w:p>
    <w:p w14:paraId="34206706" w14:textId="77777777" w:rsidR="00445DF7" w:rsidRDefault="00445DF7" w:rsidP="006C6526"/>
    <w:p w14:paraId="2A9B20EA" w14:textId="77777777" w:rsidR="00445DF7" w:rsidRDefault="00445DF7" w:rsidP="006C6526"/>
    <w:p w14:paraId="709E30F2" w14:textId="77777777" w:rsidR="00445DF7" w:rsidRDefault="00445DF7" w:rsidP="006C6526"/>
    <w:p w14:paraId="71EDF831" w14:textId="77777777" w:rsidR="00445DF7" w:rsidRDefault="00445DF7" w:rsidP="006C6526">
      <w:pPr>
        <w:sectPr w:rsidR="00445DF7" w:rsidSect="00445DF7">
          <w:pgSz w:w="16838" w:h="11906" w:orient="landscape" w:code="9"/>
          <w:pgMar w:top="1418" w:right="970" w:bottom="1418" w:left="851" w:header="397" w:footer="227" w:gutter="0"/>
          <w:cols w:space="708"/>
          <w:docGrid w:linePitch="360"/>
        </w:sectPr>
      </w:pPr>
    </w:p>
    <w:p w14:paraId="5CE40E95" w14:textId="3F06984C" w:rsidR="00A37A56" w:rsidRDefault="00092E45" w:rsidP="00165143">
      <w:pPr>
        <w:pStyle w:val="Titre2"/>
        <w:spacing w:before="240"/>
        <w:ind w:left="578" w:hanging="578"/>
      </w:pPr>
      <w:bookmarkStart w:id="15" w:name="_Toc200527081"/>
      <w:r>
        <w:lastRenderedPageBreak/>
        <w:t>Identification des filières de traitement</w:t>
      </w:r>
      <w:bookmarkEnd w:id="15"/>
    </w:p>
    <w:p w14:paraId="6978C5FE" w14:textId="025A19AF" w:rsidR="00092E45" w:rsidRDefault="00944493" w:rsidP="00092E45">
      <w:r w:rsidRPr="00944493">
        <w:t xml:space="preserve">Les centres de dépôt ou de traitement des déchets sont identifiés durant la phase préparation du chantier. </w:t>
      </w:r>
      <w:r w:rsidR="00A22A80">
        <w:t>Une identification prévisionnelle des centres pr</w:t>
      </w:r>
      <w:r w:rsidR="00496914">
        <w:t>essenties au</w:t>
      </w:r>
      <w:r w:rsidRPr="00944493">
        <w:t xml:space="preserve"> stade de</w:t>
      </w:r>
      <w:r w:rsidR="00496914">
        <w:t xml:space="preserve"> l’offre est fournie ci-dessous</w:t>
      </w:r>
      <w:r w:rsidRPr="00944493">
        <w:t xml:space="preserve"> :</w:t>
      </w:r>
    </w:p>
    <w:p w14:paraId="4584C806" w14:textId="77777777" w:rsidR="00496914" w:rsidRDefault="00496914" w:rsidP="00092E45"/>
    <w:tbl>
      <w:tblPr>
        <w:tblStyle w:val="TboMRS"/>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56"/>
        <w:gridCol w:w="2455"/>
        <w:gridCol w:w="2455"/>
        <w:gridCol w:w="1688"/>
      </w:tblGrid>
      <w:tr w:rsidR="007409A3" w:rsidRPr="00445DF7" w14:paraId="0FA83823" w14:textId="0A69130C" w:rsidTr="00D55972">
        <w:trPr>
          <w:tblHeader/>
        </w:trPr>
        <w:tc>
          <w:tcPr>
            <w:tcW w:w="1356" w:type="pct"/>
            <w:shd w:val="clear" w:color="auto" w:fill="008435"/>
          </w:tcPr>
          <w:p w14:paraId="0A885A1A" w14:textId="2C3B9B90" w:rsidR="007409A3" w:rsidRPr="00445DF7" w:rsidRDefault="007409A3" w:rsidP="00DC0001">
            <w:pPr>
              <w:pStyle w:val="En-ttetableau"/>
              <w:jc w:val="center"/>
              <w:rPr>
                <w:rFonts w:ascii="Arial" w:hAnsi="Arial"/>
                <w:sz w:val="20"/>
              </w:rPr>
            </w:pPr>
            <w:r>
              <w:rPr>
                <w:rFonts w:ascii="Arial" w:hAnsi="Arial"/>
                <w:sz w:val="20"/>
              </w:rPr>
              <w:t>Raison sociale</w:t>
            </w:r>
          </w:p>
        </w:tc>
        <w:tc>
          <w:tcPr>
            <w:tcW w:w="1356" w:type="pct"/>
            <w:shd w:val="clear" w:color="auto" w:fill="008435"/>
          </w:tcPr>
          <w:p w14:paraId="2BF53FFC" w14:textId="5185A92B" w:rsidR="007409A3" w:rsidRPr="00445DF7" w:rsidRDefault="007409A3" w:rsidP="00DC0001">
            <w:pPr>
              <w:pStyle w:val="En-ttetableau"/>
              <w:jc w:val="center"/>
              <w:rPr>
                <w:rFonts w:ascii="Arial" w:hAnsi="Arial"/>
                <w:sz w:val="20"/>
              </w:rPr>
            </w:pPr>
            <w:r>
              <w:rPr>
                <w:rFonts w:ascii="Arial" w:hAnsi="Arial"/>
                <w:sz w:val="20"/>
              </w:rPr>
              <w:t>Type</w:t>
            </w:r>
          </w:p>
        </w:tc>
        <w:tc>
          <w:tcPr>
            <w:tcW w:w="1356" w:type="pct"/>
            <w:shd w:val="clear" w:color="auto" w:fill="008435"/>
          </w:tcPr>
          <w:p w14:paraId="7AA46449" w14:textId="6246B56E" w:rsidR="007409A3" w:rsidRPr="00445DF7" w:rsidRDefault="007409A3" w:rsidP="00DC0001">
            <w:pPr>
              <w:pStyle w:val="En-ttetableau"/>
              <w:jc w:val="center"/>
              <w:rPr>
                <w:rFonts w:ascii="Arial" w:hAnsi="Arial"/>
                <w:sz w:val="20"/>
              </w:rPr>
            </w:pPr>
            <w:r>
              <w:rPr>
                <w:rFonts w:ascii="Arial" w:hAnsi="Arial"/>
                <w:sz w:val="20"/>
              </w:rPr>
              <w:t>Localisation</w:t>
            </w:r>
          </w:p>
        </w:tc>
        <w:tc>
          <w:tcPr>
            <w:tcW w:w="933" w:type="pct"/>
            <w:shd w:val="clear" w:color="auto" w:fill="008435"/>
          </w:tcPr>
          <w:p w14:paraId="7C0C6D5A" w14:textId="3B525BAC" w:rsidR="007409A3" w:rsidRDefault="00D27D8D" w:rsidP="00DC0001">
            <w:pPr>
              <w:pStyle w:val="En-ttetableau"/>
              <w:jc w:val="center"/>
              <w:rPr>
                <w:rFonts w:ascii="Arial" w:hAnsi="Arial"/>
                <w:sz w:val="20"/>
              </w:rPr>
            </w:pPr>
            <w:r>
              <w:rPr>
                <w:rFonts w:ascii="Arial" w:hAnsi="Arial"/>
                <w:sz w:val="20"/>
              </w:rPr>
              <w:t>Distance du chantier (*)</w:t>
            </w:r>
          </w:p>
        </w:tc>
      </w:tr>
      <w:tr w:rsidR="007409A3" w:rsidRPr="00445DF7" w14:paraId="11B9D2F3" w14:textId="5C168F4A" w:rsidTr="00D55972">
        <w:tc>
          <w:tcPr>
            <w:tcW w:w="1356" w:type="pct"/>
          </w:tcPr>
          <w:p w14:paraId="437E54AE" w14:textId="242EB56B" w:rsidR="007409A3" w:rsidRPr="00445DF7" w:rsidRDefault="007409A3" w:rsidP="00DC0001">
            <w:pPr>
              <w:spacing w:before="60" w:after="60"/>
              <w:jc w:val="center"/>
              <w:rPr>
                <w:sz w:val="20"/>
                <w:szCs w:val="20"/>
              </w:rPr>
            </w:pPr>
          </w:p>
        </w:tc>
        <w:tc>
          <w:tcPr>
            <w:tcW w:w="1356" w:type="pct"/>
            <w:vAlign w:val="top"/>
          </w:tcPr>
          <w:p w14:paraId="6083795E" w14:textId="3490703D" w:rsidR="007409A3" w:rsidRPr="00445DF7" w:rsidRDefault="007409A3" w:rsidP="00DC0001">
            <w:pPr>
              <w:spacing w:before="60" w:after="60"/>
              <w:jc w:val="center"/>
              <w:rPr>
                <w:sz w:val="20"/>
                <w:szCs w:val="20"/>
              </w:rPr>
            </w:pPr>
          </w:p>
        </w:tc>
        <w:tc>
          <w:tcPr>
            <w:tcW w:w="1356" w:type="pct"/>
            <w:vAlign w:val="top"/>
          </w:tcPr>
          <w:p w14:paraId="2ED3E30A" w14:textId="577EBFC9" w:rsidR="007409A3" w:rsidRPr="00445DF7" w:rsidRDefault="007409A3" w:rsidP="00DC0001">
            <w:pPr>
              <w:spacing w:before="60" w:after="60"/>
              <w:jc w:val="center"/>
              <w:rPr>
                <w:sz w:val="20"/>
                <w:szCs w:val="20"/>
              </w:rPr>
            </w:pPr>
          </w:p>
        </w:tc>
        <w:tc>
          <w:tcPr>
            <w:tcW w:w="933" w:type="pct"/>
          </w:tcPr>
          <w:p w14:paraId="6883F866" w14:textId="6E769D55" w:rsidR="007409A3" w:rsidRPr="00D55972" w:rsidRDefault="007409A3" w:rsidP="00DC0001">
            <w:pPr>
              <w:spacing w:before="60" w:after="60"/>
              <w:jc w:val="center"/>
              <w:rPr>
                <w:i/>
                <w:iCs/>
                <w:sz w:val="20"/>
                <w:szCs w:val="20"/>
                <w:highlight w:val="yellow"/>
              </w:rPr>
            </w:pPr>
          </w:p>
        </w:tc>
      </w:tr>
      <w:tr w:rsidR="007409A3" w:rsidRPr="00445DF7" w14:paraId="5A43F3A9" w14:textId="566AAE2D" w:rsidTr="00D55972">
        <w:tc>
          <w:tcPr>
            <w:tcW w:w="1356" w:type="pct"/>
          </w:tcPr>
          <w:p w14:paraId="20DE5F5D" w14:textId="77777777" w:rsidR="007409A3" w:rsidRPr="00445DF7" w:rsidRDefault="007409A3" w:rsidP="00DC0001">
            <w:pPr>
              <w:spacing w:before="60" w:after="60"/>
              <w:jc w:val="center"/>
              <w:rPr>
                <w:sz w:val="20"/>
                <w:szCs w:val="20"/>
              </w:rPr>
            </w:pPr>
          </w:p>
        </w:tc>
        <w:tc>
          <w:tcPr>
            <w:tcW w:w="1356" w:type="pct"/>
          </w:tcPr>
          <w:p w14:paraId="0DFD3746" w14:textId="77777777" w:rsidR="007409A3" w:rsidRPr="00445DF7" w:rsidRDefault="007409A3" w:rsidP="00DC0001">
            <w:pPr>
              <w:spacing w:before="60" w:after="60"/>
              <w:jc w:val="center"/>
              <w:rPr>
                <w:sz w:val="20"/>
                <w:szCs w:val="20"/>
              </w:rPr>
            </w:pPr>
          </w:p>
        </w:tc>
        <w:tc>
          <w:tcPr>
            <w:tcW w:w="1356" w:type="pct"/>
          </w:tcPr>
          <w:p w14:paraId="463E2CA8" w14:textId="77777777" w:rsidR="007409A3" w:rsidRPr="00445DF7" w:rsidRDefault="007409A3" w:rsidP="00DC0001">
            <w:pPr>
              <w:spacing w:before="60" w:after="60"/>
              <w:jc w:val="center"/>
              <w:rPr>
                <w:sz w:val="20"/>
                <w:szCs w:val="20"/>
              </w:rPr>
            </w:pPr>
          </w:p>
        </w:tc>
        <w:tc>
          <w:tcPr>
            <w:tcW w:w="933" w:type="pct"/>
          </w:tcPr>
          <w:p w14:paraId="55A8D993" w14:textId="77777777" w:rsidR="007409A3" w:rsidRPr="00445DF7" w:rsidRDefault="007409A3" w:rsidP="00DC0001">
            <w:pPr>
              <w:spacing w:before="60" w:after="60"/>
              <w:jc w:val="center"/>
              <w:rPr>
                <w:szCs w:val="20"/>
              </w:rPr>
            </w:pPr>
          </w:p>
        </w:tc>
      </w:tr>
      <w:tr w:rsidR="007409A3" w:rsidRPr="00445DF7" w14:paraId="20DD57AB" w14:textId="0A6E615D" w:rsidTr="00D55972">
        <w:tc>
          <w:tcPr>
            <w:tcW w:w="1356" w:type="pct"/>
          </w:tcPr>
          <w:p w14:paraId="7BE770EF" w14:textId="77777777" w:rsidR="007409A3" w:rsidRPr="00445DF7" w:rsidRDefault="007409A3" w:rsidP="00DC0001">
            <w:pPr>
              <w:spacing w:before="60" w:after="60"/>
              <w:jc w:val="center"/>
              <w:rPr>
                <w:sz w:val="20"/>
                <w:szCs w:val="20"/>
              </w:rPr>
            </w:pPr>
          </w:p>
        </w:tc>
        <w:tc>
          <w:tcPr>
            <w:tcW w:w="1356" w:type="pct"/>
          </w:tcPr>
          <w:p w14:paraId="78E47928" w14:textId="77777777" w:rsidR="007409A3" w:rsidRPr="00445DF7" w:rsidRDefault="007409A3" w:rsidP="00DC0001">
            <w:pPr>
              <w:spacing w:before="60" w:after="60"/>
              <w:jc w:val="center"/>
              <w:rPr>
                <w:sz w:val="20"/>
                <w:szCs w:val="20"/>
              </w:rPr>
            </w:pPr>
          </w:p>
        </w:tc>
        <w:tc>
          <w:tcPr>
            <w:tcW w:w="1356" w:type="pct"/>
          </w:tcPr>
          <w:p w14:paraId="7008E8F1" w14:textId="77777777" w:rsidR="007409A3" w:rsidRPr="00445DF7" w:rsidRDefault="007409A3" w:rsidP="00DC0001">
            <w:pPr>
              <w:spacing w:before="60" w:after="60"/>
              <w:jc w:val="center"/>
              <w:rPr>
                <w:sz w:val="20"/>
                <w:szCs w:val="20"/>
              </w:rPr>
            </w:pPr>
          </w:p>
        </w:tc>
        <w:tc>
          <w:tcPr>
            <w:tcW w:w="933" w:type="pct"/>
          </w:tcPr>
          <w:p w14:paraId="4799D3F9" w14:textId="77777777" w:rsidR="007409A3" w:rsidRPr="00445DF7" w:rsidRDefault="007409A3" w:rsidP="00DC0001">
            <w:pPr>
              <w:spacing w:before="60" w:after="60"/>
              <w:jc w:val="center"/>
              <w:rPr>
                <w:szCs w:val="20"/>
              </w:rPr>
            </w:pPr>
          </w:p>
        </w:tc>
      </w:tr>
      <w:tr w:rsidR="007409A3" w:rsidRPr="00445DF7" w14:paraId="5ED32F18" w14:textId="51B893BB" w:rsidTr="00D55972">
        <w:tc>
          <w:tcPr>
            <w:tcW w:w="1356" w:type="pct"/>
          </w:tcPr>
          <w:p w14:paraId="6679072C" w14:textId="77777777" w:rsidR="007409A3" w:rsidRPr="00445DF7" w:rsidRDefault="007409A3" w:rsidP="00DC0001">
            <w:pPr>
              <w:spacing w:before="60" w:after="60"/>
              <w:jc w:val="center"/>
              <w:rPr>
                <w:sz w:val="20"/>
                <w:szCs w:val="20"/>
              </w:rPr>
            </w:pPr>
          </w:p>
        </w:tc>
        <w:tc>
          <w:tcPr>
            <w:tcW w:w="1356" w:type="pct"/>
          </w:tcPr>
          <w:p w14:paraId="4C150AD6" w14:textId="77777777" w:rsidR="007409A3" w:rsidRPr="00445DF7" w:rsidRDefault="007409A3" w:rsidP="00DC0001">
            <w:pPr>
              <w:spacing w:before="60" w:after="60"/>
              <w:jc w:val="center"/>
              <w:rPr>
                <w:sz w:val="20"/>
                <w:szCs w:val="20"/>
              </w:rPr>
            </w:pPr>
          </w:p>
        </w:tc>
        <w:tc>
          <w:tcPr>
            <w:tcW w:w="1356" w:type="pct"/>
          </w:tcPr>
          <w:p w14:paraId="5E4D8424" w14:textId="77777777" w:rsidR="007409A3" w:rsidRPr="00445DF7" w:rsidRDefault="007409A3" w:rsidP="00DC0001">
            <w:pPr>
              <w:spacing w:before="60" w:after="60"/>
              <w:jc w:val="center"/>
              <w:rPr>
                <w:sz w:val="20"/>
                <w:szCs w:val="20"/>
              </w:rPr>
            </w:pPr>
          </w:p>
        </w:tc>
        <w:tc>
          <w:tcPr>
            <w:tcW w:w="933" w:type="pct"/>
          </w:tcPr>
          <w:p w14:paraId="310841C1" w14:textId="77777777" w:rsidR="007409A3" w:rsidRPr="00445DF7" w:rsidRDefault="007409A3" w:rsidP="00DC0001">
            <w:pPr>
              <w:spacing w:before="60" w:after="60"/>
              <w:jc w:val="center"/>
              <w:rPr>
                <w:szCs w:val="20"/>
              </w:rPr>
            </w:pPr>
          </w:p>
        </w:tc>
      </w:tr>
      <w:tr w:rsidR="007409A3" w:rsidRPr="00445DF7" w14:paraId="0D1285BD" w14:textId="02DA4FE3" w:rsidTr="00D55972">
        <w:tc>
          <w:tcPr>
            <w:tcW w:w="1356" w:type="pct"/>
          </w:tcPr>
          <w:p w14:paraId="66C299A3" w14:textId="77777777" w:rsidR="007409A3" w:rsidRPr="00445DF7" w:rsidRDefault="007409A3" w:rsidP="00DC0001">
            <w:pPr>
              <w:spacing w:before="60" w:after="60"/>
              <w:jc w:val="center"/>
              <w:rPr>
                <w:sz w:val="20"/>
                <w:szCs w:val="20"/>
              </w:rPr>
            </w:pPr>
          </w:p>
        </w:tc>
        <w:tc>
          <w:tcPr>
            <w:tcW w:w="1356" w:type="pct"/>
          </w:tcPr>
          <w:p w14:paraId="528CEDF6" w14:textId="77777777" w:rsidR="007409A3" w:rsidRPr="00445DF7" w:rsidRDefault="007409A3" w:rsidP="00DC0001">
            <w:pPr>
              <w:spacing w:before="60" w:after="60"/>
              <w:jc w:val="center"/>
              <w:rPr>
                <w:sz w:val="20"/>
                <w:szCs w:val="20"/>
              </w:rPr>
            </w:pPr>
          </w:p>
        </w:tc>
        <w:tc>
          <w:tcPr>
            <w:tcW w:w="1356" w:type="pct"/>
          </w:tcPr>
          <w:p w14:paraId="0391D7DA" w14:textId="77777777" w:rsidR="007409A3" w:rsidRPr="00445DF7" w:rsidRDefault="007409A3" w:rsidP="00DC0001">
            <w:pPr>
              <w:spacing w:before="60" w:after="60"/>
              <w:jc w:val="center"/>
              <w:rPr>
                <w:sz w:val="20"/>
                <w:szCs w:val="20"/>
              </w:rPr>
            </w:pPr>
          </w:p>
        </w:tc>
        <w:tc>
          <w:tcPr>
            <w:tcW w:w="933" w:type="pct"/>
          </w:tcPr>
          <w:p w14:paraId="0C3762A1" w14:textId="77777777" w:rsidR="007409A3" w:rsidRPr="00445DF7" w:rsidRDefault="007409A3" w:rsidP="00DC0001">
            <w:pPr>
              <w:spacing w:before="60" w:after="60"/>
              <w:jc w:val="center"/>
              <w:rPr>
                <w:szCs w:val="20"/>
              </w:rPr>
            </w:pPr>
          </w:p>
        </w:tc>
      </w:tr>
    </w:tbl>
    <w:p w14:paraId="6292C103" w14:textId="6753AEF4" w:rsidR="00D55972" w:rsidRDefault="00D55972" w:rsidP="00496914">
      <w:pPr>
        <w:rPr>
          <w:i/>
          <w:iCs/>
          <w:highlight w:val="yellow"/>
        </w:rPr>
      </w:pPr>
      <w:r w:rsidRPr="00D55972">
        <w:rPr>
          <w:i/>
          <w:iCs/>
        </w:rPr>
        <w:t>(*</w:t>
      </w:r>
      <w:r w:rsidR="00EC4865">
        <w:rPr>
          <w:i/>
          <w:iCs/>
        </w:rPr>
        <w:t xml:space="preserve">) Distance réelle </w:t>
      </w:r>
      <w:r w:rsidR="005E29E9">
        <w:rPr>
          <w:i/>
          <w:iCs/>
        </w:rPr>
        <w:t xml:space="preserve">et non pas </w:t>
      </w:r>
      <w:r w:rsidR="005E29E9" w:rsidRPr="005E29E9">
        <w:rPr>
          <w:i/>
          <w:iCs/>
        </w:rPr>
        <w:t>à vol d'oiseau</w:t>
      </w:r>
      <w:r w:rsidR="005E29E9">
        <w:rPr>
          <w:i/>
          <w:iCs/>
        </w:rPr>
        <w:t>.</w:t>
      </w:r>
    </w:p>
    <w:p w14:paraId="1AA15856" w14:textId="7BCE1484" w:rsidR="00496914" w:rsidRDefault="00496914" w:rsidP="00496914">
      <w:pPr>
        <w:rPr>
          <w:i/>
          <w:iCs/>
        </w:rPr>
      </w:pPr>
      <w:r w:rsidRPr="00445DF7">
        <w:rPr>
          <w:i/>
          <w:iCs/>
          <w:highlight w:val="yellow"/>
        </w:rPr>
        <w:t>Ajouter</w:t>
      </w:r>
      <w:r w:rsidR="004C55D0">
        <w:rPr>
          <w:i/>
          <w:iCs/>
          <w:highlight w:val="yellow"/>
        </w:rPr>
        <w:t>/supprimer</w:t>
      </w:r>
      <w:r w:rsidR="009F3004">
        <w:rPr>
          <w:i/>
          <w:iCs/>
          <w:highlight w:val="yellow"/>
        </w:rPr>
        <w:t xml:space="preserve"> </w:t>
      </w:r>
      <w:r w:rsidRPr="00445DF7">
        <w:rPr>
          <w:i/>
          <w:iCs/>
          <w:highlight w:val="yellow"/>
        </w:rPr>
        <w:t>des lignes autant que nécessaire.</w:t>
      </w:r>
    </w:p>
    <w:p w14:paraId="08127E93" w14:textId="148C1782" w:rsidR="00D04B36" w:rsidRDefault="00C40487" w:rsidP="00C40487">
      <w:pPr>
        <w:pStyle w:val="Titre2"/>
      </w:pPr>
      <w:bookmarkStart w:id="16" w:name="_Toc200527082"/>
      <w:r>
        <w:t>Moyens de contrôle, suivi et traçabilité des déchets</w:t>
      </w:r>
      <w:bookmarkEnd w:id="16"/>
    </w:p>
    <w:p w14:paraId="41484394" w14:textId="3EAF1E80" w:rsidR="00C40487" w:rsidRPr="00C40487" w:rsidRDefault="00C40487" w:rsidP="00C40487">
      <w:pPr>
        <w:rPr>
          <w:i/>
          <w:iCs/>
        </w:rPr>
      </w:pPr>
      <w:r w:rsidRPr="00C40487">
        <w:rPr>
          <w:i/>
          <w:iCs/>
          <w:highlight w:val="yellow"/>
        </w:rPr>
        <w:t>A compléter.</w:t>
      </w:r>
    </w:p>
    <w:p w14:paraId="03195079" w14:textId="77777777" w:rsidR="00092E45" w:rsidRPr="00092E45" w:rsidRDefault="00092E45" w:rsidP="00092E45"/>
    <w:p w14:paraId="4895A01A" w14:textId="2F655113" w:rsidR="00BF7D23" w:rsidRPr="00445DF7" w:rsidRDefault="00BF7D23" w:rsidP="00BF7D23">
      <w:pPr>
        <w:pStyle w:val="Titre1"/>
        <w:rPr>
          <w:lang w:val="fr-FR"/>
        </w:rPr>
      </w:pPr>
      <w:bookmarkStart w:id="17" w:name="_Toc200527083"/>
      <w:r w:rsidRPr="00445DF7">
        <w:rPr>
          <w:lang w:val="fr-FR"/>
        </w:rPr>
        <w:t>Innovations et bonnes pratiques</w:t>
      </w:r>
      <w:bookmarkEnd w:id="17"/>
    </w:p>
    <w:p w14:paraId="4D49ED16" w14:textId="0FFE234C" w:rsidR="00BF7D23" w:rsidRPr="00445DF7" w:rsidRDefault="00BF7D23" w:rsidP="00BF7D23">
      <w:r w:rsidRPr="00445DF7">
        <w:t>Le Titulaire est libre de présenter les innovations et bonnes pratiques qu’il souhaite mettre en œuvre sur le chantier, en lien avec sa politique environnementale ou ses retours d’expérience de chantier similaires, et en rapport avec les enjeux du chantier.</w:t>
      </w:r>
    </w:p>
    <w:p w14:paraId="7F5A7FAA" w14:textId="77777777" w:rsidR="00BF7D23" w:rsidRPr="00445DF7" w:rsidRDefault="00BF7D23" w:rsidP="00BF7D23">
      <w:pPr>
        <w:rPr>
          <w:highlight w:val="yellow"/>
        </w:rPr>
      </w:pPr>
    </w:p>
    <w:p w14:paraId="421068D8" w14:textId="126F4DE1" w:rsidR="00BF7D23" w:rsidRPr="00445DF7" w:rsidRDefault="006C77A6" w:rsidP="00BF7D23">
      <w:pPr>
        <w:rPr>
          <w:i/>
          <w:iCs/>
          <w:highlight w:val="yellow"/>
        </w:rPr>
      </w:pPr>
      <w:r w:rsidRPr="00445DF7">
        <w:rPr>
          <w:i/>
          <w:iCs/>
          <w:highlight w:val="yellow"/>
        </w:rPr>
        <w:t xml:space="preserve">A </w:t>
      </w:r>
      <w:r w:rsidR="009F3004" w:rsidRPr="00445DF7">
        <w:rPr>
          <w:i/>
          <w:iCs/>
          <w:highlight w:val="yellow"/>
        </w:rPr>
        <w:t>compléter</w:t>
      </w:r>
      <w:r w:rsidRPr="00445DF7">
        <w:rPr>
          <w:i/>
          <w:iCs/>
          <w:highlight w:val="yellow"/>
        </w:rPr>
        <w:t xml:space="preserve"> (2 pages maximum).</w:t>
      </w:r>
    </w:p>
    <w:sectPr w:rsidR="00BF7D23" w:rsidRPr="00445DF7" w:rsidSect="00FD4A2F">
      <w:pgSz w:w="11906" w:h="16838" w:code="9"/>
      <w:pgMar w:top="970" w:right="1418" w:bottom="851" w:left="1418" w:header="39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21373F" w14:textId="77777777" w:rsidR="009E11FF" w:rsidRDefault="009E11FF">
      <w:r>
        <w:separator/>
      </w:r>
    </w:p>
    <w:p w14:paraId="475163B2" w14:textId="77777777" w:rsidR="009E11FF" w:rsidRDefault="009E11FF"/>
  </w:endnote>
  <w:endnote w:type="continuationSeparator" w:id="0">
    <w:p w14:paraId="4AEA122E" w14:textId="77777777" w:rsidR="009E11FF" w:rsidRDefault="009E11FF">
      <w:r>
        <w:continuationSeparator/>
      </w:r>
    </w:p>
    <w:p w14:paraId="10C83958" w14:textId="77777777" w:rsidR="009E11FF" w:rsidRDefault="009E11FF"/>
  </w:endnote>
  <w:endnote w:type="continuationNotice" w:id="1">
    <w:p w14:paraId="5102A4C7" w14:textId="77777777" w:rsidR="009E11FF" w:rsidRDefault="009E11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Gill Sans MT">
    <w:panose1 w:val="020B0502020104020203"/>
    <w:charset w:val="00"/>
    <w:family w:val="swiss"/>
    <w:pitch w:val="variable"/>
    <w:sig w:usb0="00000007" w:usb1="00000000" w:usb2="00000000" w:usb3="00000000" w:csb0="00000003"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4B1B8" w14:textId="77777777" w:rsidR="00D93DEB" w:rsidRPr="00A600C7" w:rsidRDefault="00D93DEB" w:rsidP="00A600C7">
    <w:pPr>
      <w:pBdr>
        <w:top w:val="single" w:sz="4" w:space="0" w:color="auto"/>
      </w:pBdr>
      <w:spacing w:before="60"/>
      <w:jc w:val="center"/>
      <w:rPr>
        <w:sz w:val="2"/>
        <w:szCs w:val="2"/>
      </w:rPr>
    </w:pPr>
  </w:p>
  <w:tbl>
    <w:tblPr>
      <w:tblW w:w="0" w:type="auto"/>
      <w:jc w:val="center"/>
      <w:tblLook w:val="04A0" w:firstRow="1" w:lastRow="0" w:firstColumn="1" w:lastColumn="0" w:noHBand="0" w:noVBand="1"/>
    </w:tblPr>
    <w:tblGrid>
      <w:gridCol w:w="1854"/>
      <w:gridCol w:w="5361"/>
      <w:gridCol w:w="1855"/>
    </w:tblGrid>
    <w:tr w:rsidR="00D93DEB" w14:paraId="35CDEDB7" w14:textId="77777777" w:rsidTr="008A57C0">
      <w:trPr>
        <w:jc w:val="center"/>
      </w:trPr>
      <w:tc>
        <w:tcPr>
          <w:tcW w:w="3164" w:type="dxa"/>
          <w:shd w:val="clear" w:color="auto" w:fill="auto"/>
        </w:tcPr>
        <w:p w14:paraId="09D2AAB3" w14:textId="77777777" w:rsidR="00D93DEB" w:rsidRDefault="00D93DEB" w:rsidP="003A2B76">
          <w:pPr>
            <w:jc w:val="center"/>
          </w:pPr>
        </w:p>
      </w:tc>
      <w:tc>
        <w:tcPr>
          <w:tcW w:w="3165" w:type="dxa"/>
          <w:shd w:val="clear" w:color="auto" w:fill="auto"/>
        </w:tcPr>
        <w:p w14:paraId="71EB5A1C" w14:textId="77777777" w:rsidR="00D93DEB" w:rsidRPr="003A2B76" w:rsidRDefault="00D93DEB" w:rsidP="003A2B76">
          <w:pPr>
            <w:jc w:val="center"/>
            <w:rPr>
              <w:sz w:val="2"/>
              <w:szCs w:val="2"/>
            </w:rPr>
          </w:pPr>
        </w:p>
        <w:p w14:paraId="6CECD024" w14:textId="77777777" w:rsidR="00D93DEB" w:rsidRDefault="00543312" w:rsidP="003A2B76">
          <w:pPr>
            <w:jc w:val="center"/>
          </w:pPr>
          <w:r w:rsidRPr="00543312">
            <w:rPr>
              <w:noProof/>
              <w:color w:val="2B579A"/>
              <w:sz w:val="2"/>
              <w:szCs w:val="2"/>
              <w:shd w:val="clear" w:color="auto" w:fill="E6E6E6"/>
            </w:rPr>
            <w:drawing>
              <wp:inline distT="0" distB="0" distL="0" distR="0" wp14:anchorId="0A76A899" wp14:editId="052EA876">
                <wp:extent cx="3267075" cy="376863"/>
                <wp:effectExtent l="0" t="0" r="0" b="4445"/>
                <wp:docPr id="286851881" name="Image 28685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323210" cy="383338"/>
                        </a:xfrm>
                        <a:prstGeom prst="rect">
                          <a:avLst/>
                        </a:prstGeom>
                      </pic:spPr>
                    </pic:pic>
                  </a:graphicData>
                </a:graphic>
              </wp:inline>
            </w:drawing>
          </w:r>
        </w:p>
      </w:tc>
      <w:tc>
        <w:tcPr>
          <w:tcW w:w="3165" w:type="dxa"/>
          <w:shd w:val="clear" w:color="auto" w:fill="auto"/>
        </w:tcPr>
        <w:p w14:paraId="53F9EB8A" w14:textId="77777777" w:rsidR="00D93DEB" w:rsidRDefault="00D93DEB" w:rsidP="003A2B76">
          <w:pPr>
            <w:jc w:val="center"/>
          </w:pPr>
        </w:p>
      </w:tc>
    </w:tr>
  </w:tbl>
  <w:p w14:paraId="3825647E" w14:textId="77777777" w:rsidR="00D93DEB" w:rsidRDefault="00D93DEB" w:rsidP="00A600C7">
    <w:pPr>
      <w:spacing w:before="60"/>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B478B6" w14:textId="77777777" w:rsidR="00A52BD7" w:rsidRPr="00875CF1" w:rsidRDefault="00A52BD7" w:rsidP="001706CB"/>
  <w:p w14:paraId="6D87C631" w14:textId="77777777" w:rsidR="00A52BD7" w:rsidRPr="0091337D" w:rsidRDefault="00A52BD7" w:rsidP="001706CB">
    <w:pPr>
      <w:ind w:left="113"/>
      <w:rPr>
        <w:sz w:val="16"/>
        <w:szCs w:val="16"/>
      </w:rPr>
    </w:pPr>
    <w:r>
      <w:rPr>
        <w:noProof/>
        <w:color w:val="2B579A"/>
        <w:shd w:val="clear" w:color="auto" w:fill="E6E6E6"/>
      </w:rPr>
      <w:drawing>
        <wp:anchor distT="0" distB="0" distL="114300" distR="114300" simplePos="0" relativeHeight="251658249" behindDoc="0" locked="0" layoutInCell="1" allowOverlap="1" wp14:anchorId="6A017727" wp14:editId="55450D86">
          <wp:simplePos x="0" y="0"/>
          <wp:positionH relativeFrom="column">
            <wp:posOffset>1371600</wp:posOffset>
          </wp:positionH>
          <wp:positionV relativeFrom="paragraph">
            <wp:posOffset>48895</wp:posOffset>
          </wp:positionV>
          <wp:extent cx="1380490" cy="542290"/>
          <wp:effectExtent l="19050" t="0" r="0" b="0"/>
          <wp:wrapNone/>
          <wp:docPr id="373448261" name="Image 373448261" descr="LG_TPI-1cm_RVB_Co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G_TPI-1cm_RVB_Coul"/>
                  <pic:cNvPicPr>
                    <a:picLocks noChangeAspect="1" noChangeArrowheads="1"/>
                  </pic:cNvPicPr>
                </pic:nvPicPr>
                <pic:blipFill>
                  <a:blip r:embed="rId1"/>
                  <a:srcRect l="3242" r="4010"/>
                  <a:stretch>
                    <a:fillRect/>
                  </a:stretch>
                </pic:blipFill>
                <pic:spPr bwMode="auto">
                  <a:xfrm>
                    <a:off x="0" y="0"/>
                    <a:ext cx="1380490" cy="542290"/>
                  </a:xfrm>
                  <a:prstGeom prst="rect">
                    <a:avLst/>
                  </a:prstGeom>
                  <a:noFill/>
                  <a:ln w="9525">
                    <a:noFill/>
                    <a:miter lim="800000"/>
                    <a:headEnd/>
                    <a:tailEnd/>
                  </a:ln>
                </pic:spPr>
              </pic:pic>
            </a:graphicData>
          </a:graphic>
        </wp:anchor>
      </w:drawing>
    </w:r>
    <w:r w:rsidRPr="0091337D">
      <w:rPr>
        <w:sz w:val="16"/>
        <w:szCs w:val="16"/>
      </w:rPr>
      <w:t>Maître d’œuvre</w:t>
    </w:r>
  </w:p>
  <w:p w14:paraId="0CCB2B2F" w14:textId="77777777" w:rsidR="00A52BD7" w:rsidRPr="0091337D" w:rsidRDefault="00A52BD7" w:rsidP="001706CB">
    <w:pPr>
      <w:spacing w:line="120" w:lineRule="auto"/>
      <w:ind w:left="113"/>
      <w:rPr>
        <w:sz w:val="18"/>
        <w:szCs w:val="18"/>
      </w:rPr>
    </w:pPr>
  </w:p>
  <w:p w14:paraId="69445468" w14:textId="77777777" w:rsidR="00A52BD7" w:rsidRPr="0091337D" w:rsidRDefault="00A52BD7" w:rsidP="001706CB">
    <w:pPr>
      <w:ind w:left="113"/>
    </w:pPr>
    <w:r w:rsidRPr="0091337D">
      <w:t>setec tpi</w:t>
    </w:r>
  </w:p>
  <w:p w14:paraId="7D670BAB" w14:textId="77777777" w:rsidR="00A52BD7" w:rsidRPr="0091337D" w:rsidRDefault="00A52BD7" w:rsidP="001706CB">
    <w:pPr>
      <w:ind w:left="113"/>
    </w:pPr>
    <w:r w:rsidRPr="0091337D">
      <w:t>setec its</w:t>
    </w:r>
  </w:p>
  <w:p w14:paraId="7537A2EB" w14:textId="77777777" w:rsidR="00A52BD7" w:rsidRPr="0091337D" w:rsidRDefault="00A52BD7" w:rsidP="001706CB"/>
  <w:p w14:paraId="7271FEB0" w14:textId="77777777" w:rsidR="00A52BD7" w:rsidRPr="0091337D" w:rsidRDefault="00A52BD7" w:rsidP="001706CB">
    <w:pPr>
      <w:ind w:left="113"/>
    </w:pPr>
    <w:r w:rsidRPr="0091337D">
      <w:t>42-52 Quai de la Rapée</w:t>
    </w:r>
  </w:p>
  <w:p w14:paraId="1A44A6BE" w14:textId="77777777" w:rsidR="00A52BD7" w:rsidRPr="0091337D" w:rsidRDefault="00A52BD7" w:rsidP="001706CB">
    <w:pPr>
      <w:ind w:left="113"/>
    </w:pPr>
    <w:r w:rsidRPr="0091337D">
      <w:t>Immeuble Central Seine</w:t>
    </w:r>
  </w:p>
  <w:p w14:paraId="56BD83CA" w14:textId="77777777" w:rsidR="00A52BD7" w:rsidRPr="0091337D" w:rsidRDefault="00A52BD7" w:rsidP="001706CB">
    <w:pPr>
      <w:ind w:left="113"/>
    </w:pPr>
    <w:r>
      <w:rPr>
        <w:noProof/>
        <w:color w:val="2B579A"/>
        <w:shd w:val="clear" w:color="auto" w:fill="E6E6E6"/>
      </w:rPr>
      <w:drawing>
        <wp:anchor distT="0" distB="0" distL="114300" distR="114300" simplePos="0" relativeHeight="251658240" behindDoc="0" locked="0" layoutInCell="1" allowOverlap="1" wp14:anchorId="5524BF45" wp14:editId="7DCAA1FD">
          <wp:simplePos x="0" y="0"/>
          <wp:positionH relativeFrom="column">
            <wp:posOffset>1413510</wp:posOffset>
          </wp:positionH>
          <wp:positionV relativeFrom="paragraph">
            <wp:posOffset>32385</wp:posOffset>
          </wp:positionV>
          <wp:extent cx="1329690" cy="361950"/>
          <wp:effectExtent l="19050" t="0" r="3810" b="0"/>
          <wp:wrapNone/>
          <wp:docPr id="1909886109" name="Image 1909886109" descr="Logo Setec Its 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ogo Setec Its CMJN"/>
                  <pic:cNvPicPr>
                    <a:picLocks noChangeAspect="1" noChangeArrowheads="1"/>
                  </pic:cNvPicPr>
                </pic:nvPicPr>
                <pic:blipFill>
                  <a:blip r:embed="rId2"/>
                  <a:srcRect/>
                  <a:stretch>
                    <a:fillRect/>
                  </a:stretch>
                </pic:blipFill>
                <pic:spPr bwMode="auto">
                  <a:xfrm>
                    <a:off x="0" y="0"/>
                    <a:ext cx="1329690" cy="361950"/>
                  </a:xfrm>
                  <a:prstGeom prst="rect">
                    <a:avLst/>
                  </a:prstGeom>
                  <a:noFill/>
                  <a:ln w="9525">
                    <a:noFill/>
                    <a:miter lim="800000"/>
                    <a:headEnd/>
                    <a:tailEnd/>
                  </a:ln>
                </pic:spPr>
              </pic:pic>
            </a:graphicData>
          </a:graphic>
        </wp:anchor>
      </w:drawing>
    </w:r>
    <w:r w:rsidRPr="0091337D">
      <w:t>CS 71230</w:t>
    </w:r>
  </w:p>
  <w:p w14:paraId="3F75C223" w14:textId="77777777" w:rsidR="00A52BD7" w:rsidRPr="0091337D" w:rsidRDefault="00A52BD7" w:rsidP="001706CB">
    <w:pPr>
      <w:ind w:left="113"/>
    </w:pPr>
    <w:r w:rsidRPr="0091337D">
      <w:t>75583 Paris cedex 12</w:t>
    </w:r>
  </w:p>
  <w:p w14:paraId="23A585D1" w14:textId="77777777" w:rsidR="00A52BD7" w:rsidRPr="0091337D" w:rsidRDefault="00A52BD7" w:rsidP="001706CB">
    <w:pPr>
      <w:ind w:left="113"/>
    </w:pPr>
    <w:r w:rsidRPr="0091337D">
      <w:t>Tél :  01.82.51.62.84</w:t>
    </w:r>
  </w:p>
  <w:p w14:paraId="200B793F" w14:textId="77777777" w:rsidR="00A52BD7" w:rsidRPr="0091337D" w:rsidRDefault="00A52BD7" w:rsidP="001706CB">
    <w:pPr>
      <w:ind w:firstLine="113"/>
    </w:pPr>
    <w:r w:rsidRPr="0091337D">
      <w:t>Fax : 01.82.51.58.48</w:t>
    </w:r>
  </w:p>
  <w:p w14:paraId="733722F3" w14:textId="77777777" w:rsidR="00A52BD7" w:rsidRPr="0091337D" w:rsidRDefault="00D1206D" w:rsidP="001706CB">
    <w:pPr>
      <w:ind w:firstLine="113"/>
    </w:pPr>
    <w:r>
      <w:rPr>
        <w:noProof/>
        <w:color w:val="2B579A"/>
        <w:shd w:val="clear" w:color="auto" w:fill="E6E6E6"/>
      </w:rPr>
      <mc:AlternateContent>
        <mc:Choice Requires="wps">
          <w:drawing>
            <wp:anchor distT="0" distB="0" distL="114300" distR="114300" simplePos="0" relativeHeight="251658245" behindDoc="0" locked="0" layoutInCell="1" allowOverlap="1" wp14:anchorId="61B564A3" wp14:editId="06E2B9A1">
              <wp:simplePos x="0" y="0"/>
              <wp:positionH relativeFrom="column">
                <wp:posOffset>914400</wp:posOffset>
              </wp:positionH>
              <wp:positionV relativeFrom="paragraph">
                <wp:posOffset>61595</wp:posOffset>
              </wp:positionV>
              <wp:extent cx="5035550" cy="0"/>
              <wp:effectExtent l="9525" t="13970" r="12700" b="5080"/>
              <wp:wrapNone/>
              <wp:docPr id="68" name="Connecteur droit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3555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BCB9CAB" id="Connecteur droit 68"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in,4.85pt" to="468.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" strokeweight=".25pt"/>
          </w:pict>
        </mc:Fallback>
      </mc:AlternateContent>
    </w:r>
  </w:p>
  <w:p w14:paraId="2544C5E8" w14:textId="77777777" w:rsidR="00A52BD7" w:rsidRPr="0091337D" w:rsidRDefault="00A52BD7" w:rsidP="001706CB">
    <w:pPr>
      <w:ind w:firstLine="113"/>
    </w:pPr>
  </w:p>
  <w:p w14:paraId="5A69120C" w14:textId="77777777" w:rsidR="00A52BD7" w:rsidRPr="0091337D" w:rsidRDefault="00A52BD7" w:rsidP="001706CB">
    <w:pPr>
      <w:ind w:firstLine="113"/>
      <w:rPr>
        <w:sz w:val="22"/>
        <w:szCs w:val="22"/>
      </w:rPr>
    </w:pPr>
    <w:r w:rsidRPr="0091337D">
      <w:rPr>
        <w:b/>
        <w:sz w:val="22"/>
        <w:szCs w:val="22"/>
      </w:rPr>
      <w:t>2</w:t>
    </w:r>
    <w:r w:rsidRPr="0091337D">
      <w:rPr>
        <w:b/>
        <w:sz w:val="28"/>
        <w:szCs w:val="28"/>
      </w:rPr>
      <w:t>au</w:t>
    </w:r>
  </w:p>
  <w:p w14:paraId="0BE63C1E" w14:textId="77777777" w:rsidR="00A52BD7" w:rsidRPr="0091337D" w:rsidRDefault="00A52BD7" w:rsidP="001706CB">
    <w:pPr>
      <w:ind w:firstLine="113"/>
      <w:rPr>
        <w:sz w:val="22"/>
        <w:szCs w:val="22"/>
      </w:rPr>
    </w:pPr>
    <w:r w:rsidRPr="0091337D">
      <w:rPr>
        <w:b/>
        <w:sz w:val="28"/>
        <w:szCs w:val="28"/>
      </w:rPr>
      <w:t>a</w:t>
    </w:r>
    <w:r w:rsidRPr="0091337D">
      <w:rPr>
        <w:sz w:val="22"/>
        <w:szCs w:val="22"/>
      </w:rPr>
      <w:t>rchitecture</w:t>
    </w:r>
  </w:p>
  <w:p w14:paraId="1A9CF1A4" w14:textId="77777777" w:rsidR="00A52BD7" w:rsidRPr="0091337D" w:rsidRDefault="00A52BD7" w:rsidP="001706CB">
    <w:pPr>
      <w:ind w:firstLine="113"/>
      <w:rPr>
        <w:sz w:val="22"/>
        <w:szCs w:val="22"/>
      </w:rPr>
    </w:pPr>
    <w:r w:rsidRPr="0091337D">
      <w:rPr>
        <w:b/>
        <w:sz w:val="28"/>
        <w:szCs w:val="28"/>
      </w:rPr>
      <w:t>a</w:t>
    </w:r>
    <w:r w:rsidRPr="0091337D">
      <w:rPr>
        <w:sz w:val="22"/>
        <w:szCs w:val="22"/>
      </w:rPr>
      <w:t>ménagement</w:t>
    </w:r>
  </w:p>
  <w:p w14:paraId="11EED089" w14:textId="77777777" w:rsidR="00A52BD7" w:rsidRPr="0091337D" w:rsidRDefault="00A52BD7" w:rsidP="001706CB">
    <w:pPr>
      <w:ind w:firstLine="113"/>
      <w:rPr>
        <w:sz w:val="22"/>
        <w:szCs w:val="22"/>
      </w:rPr>
    </w:pPr>
    <w:r w:rsidRPr="0091337D">
      <w:rPr>
        <w:sz w:val="22"/>
        <w:szCs w:val="22"/>
      </w:rPr>
      <w:t xml:space="preserve">et </w:t>
    </w:r>
    <w:r w:rsidRPr="0091337D">
      <w:rPr>
        <w:b/>
        <w:sz w:val="28"/>
        <w:szCs w:val="28"/>
      </w:rPr>
      <w:t>u</w:t>
    </w:r>
    <w:r w:rsidRPr="0091337D">
      <w:rPr>
        <w:sz w:val="22"/>
        <w:szCs w:val="22"/>
      </w:rPr>
      <w:t xml:space="preserve">rbanisme </w:t>
    </w:r>
    <w:r w:rsidRPr="0091337D">
      <w:rPr>
        <w:sz w:val="18"/>
        <w:szCs w:val="18"/>
      </w:rPr>
      <w:t>sarl</w:t>
    </w:r>
  </w:p>
  <w:p w14:paraId="11C2D4D7" w14:textId="77777777" w:rsidR="00A52BD7" w:rsidRPr="0091337D" w:rsidRDefault="00A52BD7" w:rsidP="001706CB">
    <w:pPr>
      <w:ind w:firstLine="113"/>
    </w:pPr>
  </w:p>
  <w:p w14:paraId="7A6BF100" w14:textId="77777777" w:rsidR="00A52BD7" w:rsidRPr="005825D4" w:rsidRDefault="00A52BD7" w:rsidP="001706CB">
    <w:pPr>
      <w:ind w:left="113"/>
    </w:pPr>
    <w:r w:rsidRPr="005825D4">
      <w:t>« twin’s II »</w:t>
    </w:r>
  </w:p>
  <w:p w14:paraId="1A099659" w14:textId="77777777" w:rsidR="00A52BD7" w:rsidRPr="005825D4" w:rsidRDefault="00A52BD7" w:rsidP="001706CB">
    <w:pPr>
      <w:ind w:left="113"/>
    </w:pPr>
    <w:r w:rsidRPr="005825D4">
      <w:t>885, avenue du docteur</w:t>
    </w:r>
  </w:p>
  <w:p w14:paraId="7CD985DB" w14:textId="77777777" w:rsidR="00A52BD7" w:rsidRPr="005825D4" w:rsidRDefault="00A52BD7" w:rsidP="001706CB">
    <w:pPr>
      <w:ind w:left="113"/>
    </w:pPr>
    <w:r w:rsidRPr="005825D4">
      <w:t>julien lefèbvre</w:t>
    </w:r>
  </w:p>
  <w:p w14:paraId="3FF1253C" w14:textId="77777777" w:rsidR="00A52BD7" w:rsidRPr="00831919" w:rsidRDefault="00D1206D" w:rsidP="001706CB">
    <w:pPr>
      <w:ind w:left="113"/>
    </w:pPr>
    <w:r>
      <w:rPr>
        <w:noProof/>
        <w:color w:val="2B579A"/>
        <w:shd w:val="clear" w:color="auto" w:fill="E6E6E6"/>
      </w:rPr>
      <mc:AlternateContent>
        <mc:Choice Requires="wps">
          <w:drawing>
            <wp:anchor distT="0" distB="0" distL="114300" distR="114300" simplePos="0" relativeHeight="251658246" behindDoc="0" locked="0" layoutInCell="1" allowOverlap="1" wp14:anchorId="42F804FE" wp14:editId="3FE46442">
              <wp:simplePos x="0" y="0"/>
              <wp:positionH relativeFrom="column">
                <wp:posOffset>2057400</wp:posOffset>
              </wp:positionH>
              <wp:positionV relativeFrom="paragraph">
                <wp:posOffset>1905</wp:posOffset>
              </wp:positionV>
              <wp:extent cx="4121150" cy="0"/>
              <wp:effectExtent l="9525" t="11430" r="12700" b="7620"/>
              <wp:wrapNone/>
              <wp:docPr id="67" name="Connecteur droit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2115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8D034C4" id="Connecteur droit 67"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15pt" to="486.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" strokeweight=".25pt"/>
          </w:pict>
        </mc:Fallback>
      </mc:AlternateContent>
    </w:r>
    <w:r w:rsidR="00A52BD7" w:rsidRPr="00831919">
      <w:t>06270 Villeneuve-Loubet</w:t>
    </w:r>
  </w:p>
  <w:p w14:paraId="212E403F" w14:textId="77777777" w:rsidR="00A52BD7" w:rsidRDefault="00A52BD7" w:rsidP="001706CB">
    <w:pPr>
      <w:ind w:left="113"/>
    </w:pPr>
    <w:r>
      <w:t>Tel : 04.92.02.42.60</w:t>
    </w:r>
  </w:p>
  <w:p w14:paraId="06637560" w14:textId="77777777" w:rsidR="00A52BD7" w:rsidRDefault="00A52BD7" w:rsidP="001706CB">
    <w:pPr>
      <w:ind w:left="113"/>
    </w:pPr>
    <w:r>
      <w:t>Fax :04.92.02.42.61</w:t>
    </w:r>
  </w:p>
  <w:p w14:paraId="309A981A" w14:textId="77777777" w:rsidR="00A52BD7" w:rsidRDefault="00A52BD7" w:rsidP="001706CB"/>
  <w:p w14:paraId="35C9E813" w14:textId="77777777" w:rsidR="00A52BD7" w:rsidRDefault="00A52BD7" w:rsidP="001706CB"/>
  <w:p w14:paraId="1DD8F772" w14:textId="77777777" w:rsidR="00A52BD7" w:rsidRDefault="00D1206D" w:rsidP="001706CB">
    <w:r>
      <w:rPr>
        <w:noProof/>
        <w:color w:val="2B579A"/>
        <w:shd w:val="clear" w:color="auto" w:fill="E6E6E6"/>
      </w:rPr>
      <mc:AlternateContent>
        <mc:Choice Requires="wps">
          <w:drawing>
            <wp:anchor distT="0" distB="0" distL="114300" distR="114300" simplePos="0" relativeHeight="251658248" behindDoc="0" locked="0" layoutInCell="1" allowOverlap="1" wp14:anchorId="37E7059A" wp14:editId="34CEC5AE">
              <wp:simplePos x="0" y="0"/>
              <wp:positionH relativeFrom="column">
                <wp:posOffset>26670</wp:posOffset>
              </wp:positionH>
              <wp:positionV relativeFrom="paragraph">
                <wp:posOffset>61595</wp:posOffset>
              </wp:positionV>
              <wp:extent cx="10160" cy="1336675"/>
              <wp:effectExtent l="7620" t="13970" r="10795" b="11430"/>
              <wp:wrapNone/>
              <wp:docPr id="66" name="Connecteur droit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160" cy="13366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7D61CBCB" id="Connecteur droit 66" o:spid="_x0000_s1026" style="position:absolute;flip:y;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4.85pt" to="2.9pt,1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" strokeweight=".25pt"/>
          </w:pict>
        </mc:Fallback>
      </mc:AlternateContent>
    </w:r>
  </w:p>
  <w:p w14:paraId="2799A263" w14:textId="77777777" w:rsidR="00A52BD7" w:rsidRDefault="00A52BD7" w:rsidP="001706CB"/>
  <w:p w14:paraId="4BF77EDD" w14:textId="77777777" w:rsidR="00A52BD7" w:rsidRDefault="00A52BD7" w:rsidP="001706CB"/>
  <w:p w14:paraId="70CAC863" w14:textId="77777777" w:rsidR="00A52BD7" w:rsidRDefault="00A52BD7" w:rsidP="001706CB"/>
  <w:p w14:paraId="2E767195" w14:textId="77777777" w:rsidR="00A52BD7" w:rsidRDefault="00A52BD7" w:rsidP="001706CB"/>
  <w:p w14:paraId="10F01F19" w14:textId="77777777" w:rsidR="00A52BD7" w:rsidRDefault="00D1206D" w:rsidP="001706CB">
    <w:r>
      <w:rPr>
        <w:noProof/>
        <w:color w:val="2B579A"/>
        <w:shd w:val="clear" w:color="auto" w:fill="E6E6E6"/>
      </w:rPr>
      <mc:AlternateContent>
        <mc:Choice Requires="wps">
          <w:drawing>
            <wp:anchor distT="0" distB="0" distL="114300" distR="114300" simplePos="0" relativeHeight="251658247" behindDoc="0" locked="0" layoutInCell="1" allowOverlap="1" wp14:anchorId="7B826ACA" wp14:editId="5547CBA1">
              <wp:simplePos x="0" y="0"/>
              <wp:positionH relativeFrom="column">
                <wp:posOffset>-228600</wp:posOffset>
              </wp:positionH>
              <wp:positionV relativeFrom="paragraph">
                <wp:posOffset>97790</wp:posOffset>
              </wp:positionV>
              <wp:extent cx="6400800" cy="0"/>
              <wp:effectExtent l="9525" t="12065" r="9525" b="6985"/>
              <wp:wrapNone/>
              <wp:docPr id="65" name="Connecteur droit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14CB9C51" id="Connecteur droit 65"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7.7pt" to="486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" strokeweight=".25pt"/>
          </w:pict>
        </mc:Fallback>
      </mc:AlternateContent>
    </w:r>
  </w:p>
  <w:tbl>
    <w:tblPr>
      <w:tblW w:w="9560"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815"/>
      <w:gridCol w:w="1170"/>
      <w:gridCol w:w="59"/>
      <w:gridCol w:w="30"/>
      <w:gridCol w:w="997"/>
      <w:gridCol w:w="70"/>
      <w:gridCol w:w="1368"/>
      <w:gridCol w:w="70"/>
      <w:gridCol w:w="469"/>
      <w:gridCol w:w="70"/>
      <w:gridCol w:w="30"/>
      <w:gridCol w:w="402"/>
      <w:gridCol w:w="458"/>
      <w:gridCol w:w="70"/>
      <w:gridCol w:w="821"/>
      <w:gridCol w:w="56"/>
      <w:gridCol w:w="1370"/>
      <w:gridCol w:w="79"/>
      <w:gridCol w:w="596"/>
      <w:gridCol w:w="65"/>
      <w:gridCol w:w="495"/>
    </w:tblGrid>
    <w:tr w:rsidR="00A52BD7" w:rsidRPr="002E188B" w14:paraId="3C5A64DB" w14:textId="77777777">
      <w:trPr>
        <w:trHeight w:hRule="exact" w:val="142"/>
      </w:trPr>
      <w:tc>
        <w:tcPr>
          <w:tcW w:w="2044" w:type="dxa"/>
          <w:gridSpan w:val="3"/>
          <w:tcBorders>
            <w:top w:val="nil"/>
            <w:left w:val="single" w:sz="4" w:space="0" w:color="FFFFFF"/>
            <w:bottom w:val="single" w:sz="4" w:space="0" w:color="FFFFFF"/>
            <w:right w:val="single" w:sz="4" w:space="0" w:color="FFFFFF"/>
            <w:tl2br w:val="single" w:sz="4" w:space="0" w:color="FFFFFF"/>
            <w:tr2bl w:val="single" w:sz="4" w:space="0" w:color="FFFFFF"/>
          </w:tcBorders>
          <w:vAlign w:val="bottom"/>
        </w:tcPr>
        <w:p w14:paraId="66E5BDDF" w14:textId="77777777" w:rsidR="00A52BD7" w:rsidRPr="00676A25" w:rsidRDefault="00D1206D" w:rsidP="001706CB">
          <w:pPr>
            <w:rPr>
              <w:sz w:val="12"/>
              <w:szCs w:val="12"/>
            </w:rPr>
          </w:pPr>
          <w:r>
            <w:rPr>
              <w:noProof/>
              <w:color w:val="2B579A"/>
              <w:sz w:val="12"/>
              <w:szCs w:val="12"/>
              <w:shd w:val="clear" w:color="auto" w:fill="E6E6E6"/>
            </w:rPr>
            <mc:AlternateContent>
              <mc:Choice Requires="wps">
                <w:drawing>
                  <wp:anchor distT="0" distB="0" distL="114300" distR="114300" simplePos="0" relativeHeight="251658243" behindDoc="0" locked="0" layoutInCell="1" allowOverlap="1" wp14:anchorId="3E5BD041" wp14:editId="6351359D">
                    <wp:simplePos x="0" y="0"/>
                    <wp:positionH relativeFrom="column">
                      <wp:posOffset>-342900</wp:posOffset>
                    </wp:positionH>
                    <wp:positionV relativeFrom="paragraph">
                      <wp:posOffset>-714375</wp:posOffset>
                    </wp:positionV>
                    <wp:extent cx="6515100" cy="0"/>
                    <wp:effectExtent l="9525" t="9525" r="9525" b="9525"/>
                    <wp:wrapNone/>
                    <wp:docPr id="64" name="Connecteur droit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097386F" id="Connecteur droit 6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56.25pt" to="486pt,-5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" strokeweight=".25pt"/>
                </w:pict>
              </mc:Fallback>
            </mc:AlternateContent>
          </w:r>
          <w:r>
            <w:rPr>
              <w:noProof/>
              <w:color w:val="2B579A"/>
              <w:sz w:val="12"/>
              <w:szCs w:val="12"/>
              <w:shd w:val="clear" w:color="auto" w:fill="E6E6E6"/>
            </w:rPr>
            <mc:AlternateContent>
              <mc:Choice Requires="wps">
                <w:drawing>
                  <wp:anchor distT="0" distB="0" distL="114300" distR="114300" simplePos="0" relativeHeight="251658244" behindDoc="0" locked="0" layoutInCell="1" allowOverlap="1" wp14:anchorId="3D82A65F" wp14:editId="58355849">
                    <wp:simplePos x="0" y="0"/>
                    <wp:positionH relativeFrom="column">
                      <wp:posOffset>-110490</wp:posOffset>
                    </wp:positionH>
                    <wp:positionV relativeFrom="paragraph">
                      <wp:posOffset>-1701165</wp:posOffset>
                    </wp:positionV>
                    <wp:extent cx="0" cy="1494790"/>
                    <wp:effectExtent l="13335" t="13335" r="5715" b="6350"/>
                    <wp:wrapNone/>
                    <wp:docPr id="63" name="Connecteur droit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49479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1A71B49B" id="Connecteur droit 63" o:spid="_x0000_s1026" style="position:absolute;flip: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pt,-133.95pt" to="-8.7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" strokeweight=".25pt"/>
                </w:pict>
              </mc:Fallback>
            </mc:AlternateContent>
          </w:r>
          <w:r>
            <w:rPr>
              <w:noProof/>
              <w:color w:val="2B579A"/>
              <w:sz w:val="12"/>
              <w:szCs w:val="12"/>
              <w:shd w:val="clear" w:color="auto" w:fill="E6E6E6"/>
            </w:rPr>
            <mc:AlternateContent>
              <mc:Choice Requires="wps">
                <w:drawing>
                  <wp:anchor distT="0" distB="0" distL="114300" distR="114300" simplePos="0" relativeHeight="251658241" behindDoc="0" locked="0" layoutInCell="1" allowOverlap="1" wp14:anchorId="1188D731" wp14:editId="49B43124">
                    <wp:simplePos x="0" y="0"/>
                    <wp:positionH relativeFrom="column">
                      <wp:posOffset>942975</wp:posOffset>
                    </wp:positionH>
                    <wp:positionV relativeFrom="paragraph">
                      <wp:posOffset>-3412490</wp:posOffset>
                    </wp:positionV>
                    <wp:extent cx="4994910" cy="0"/>
                    <wp:effectExtent l="9525" t="6985" r="5715" b="12065"/>
                    <wp:wrapNone/>
                    <wp:docPr id="62" name="Connecteur droit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3B149CFB" id="Connecteur droit 62"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25pt,-268.7pt" to="467.55pt,-26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" strokeweight=".25pt"/>
                </w:pict>
              </mc:Fallback>
            </mc:AlternateContent>
          </w:r>
        </w:p>
      </w:tc>
      <w:tc>
        <w:tcPr>
          <w:tcW w:w="30" w:type="dxa"/>
          <w:tcBorders>
            <w:top w:val="nil"/>
            <w:left w:val="single" w:sz="4" w:space="0" w:color="FFFFFF"/>
            <w:bottom w:val="single" w:sz="4" w:space="0" w:color="FFFFFF"/>
            <w:right w:val="single" w:sz="4" w:space="0" w:color="FFFFFF"/>
            <w:tl2br w:val="single" w:sz="4" w:space="0" w:color="FFFFFF"/>
            <w:tr2bl w:val="single" w:sz="4" w:space="0" w:color="FFFFFF"/>
          </w:tcBorders>
          <w:vAlign w:val="bottom"/>
        </w:tcPr>
        <w:p w14:paraId="16B21245" w14:textId="77777777" w:rsidR="00A52BD7" w:rsidRPr="00676A25" w:rsidRDefault="00A52BD7" w:rsidP="001706CB">
          <w:pPr>
            <w:rPr>
              <w:sz w:val="12"/>
              <w:szCs w:val="12"/>
            </w:rPr>
          </w:pPr>
        </w:p>
      </w:tc>
      <w:tc>
        <w:tcPr>
          <w:tcW w:w="997" w:type="dxa"/>
          <w:tcBorders>
            <w:top w:val="nil"/>
            <w:left w:val="single" w:sz="4" w:space="0" w:color="FFFFFF"/>
            <w:bottom w:val="single" w:sz="4" w:space="0" w:color="FFFFFF"/>
            <w:right w:val="single" w:sz="4" w:space="0" w:color="FFFFFF"/>
          </w:tcBorders>
          <w:vAlign w:val="bottom"/>
        </w:tcPr>
        <w:p w14:paraId="48739704" w14:textId="77777777" w:rsidR="00A52BD7" w:rsidRPr="00676A25" w:rsidRDefault="00D1206D" w:rsidP="001706CB">
          <w:pPr>
            <w:rPr>
              <w:sz w:val="12"/>
              <w:szCs w:val="12"/>
            </w:rPr>
          </w:pPr>
          <w:r>
            <w:rPr>
              <w:noProof/>
              <w:color w:val="2B579A"/>
              <w:sz w:val="12"/>
              <w:szCs w:val="12"/>
              <w:shd w:val="clear" w:color="auto" w:fill="E6E6E6"/>
            </w:rPr>
            <mc:AlternateContent>
              <mc:Choice Requires="wps">
                <w:drawing>
                  <wp:anchor distT="0" distB="0" distL="114300" distR="114300" simplePos="0" relativeHeight="251658242" behindDoc="0" locked="0" layoutInCell="1" allowOverlap="1" wp14:anchorId="20CE10B7" wp14:editId="1C63FFC5">
                    <wp:simplePos x="0" y="0"/>
                    <wp:positionH relativeFrom="column">
                      <wp:posOffset>511810</wp:posOffset>
                    </wp:positionH>
                    <wp:positionV relativeFrom="paragraph">
                      <wp:posOffset>-2079625</wp:posOffset>
                    </wp:positionV>
                    <wp:extent cx="4236085" cy="0"/>
                    <wp:effectExtent l="6985" t="6350" r="5080" b="12700"/>
                    <wp:wrapNone/>
                    <wp:docPr id="61" name="Connecteur droit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3608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1D812B82" id="Connecteur droit 61"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3pt,-163.75pt" to="373.85pt,-16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" strokeweight=".25pt"/>
                </w:pict>
              </mc:Fallback>
            </mc:AlternateContent>
          </w:r>
        </w:p>
      </w:tc>
      <w:tc>
        <w:tcPr>
          <w:tcW w:w="70" w:type="dxa"/>
          <w:tcBorders>
            <w:top w:val="nil"/>
            <w:left w:val="single" w:sz="4" w:space="0" w:color="FFFFFF"/>
            <w:bottom w:val="single" w:sz="4" w:space="0" w:color="FFFFFF"/>
            <w:right w:val="single" w:sz="4" w:space="0" w:color="FFFFFF"/>
          </w:tcBorders>
          <w:vAlign w:val="bottom"/>
        </w:tcPr>
        <w:p w14:paraId="157545E7" w14:textId="77777777" w:rsidR="00A52BD7" w:rsidRPr="00676A25" w:rsidRDefault="00A52BD7" w:rsidP="001706CB">
          <w:pPr>
            <w:rPr>
              <w:sz w:val="12"/>
              <w:szCs w:val="12"/>
            </w:rPr>
          </w:pPr>
        </w:p>
      </w:tc>
      <w:tc>
        <w:tcPr>
          <w:tcW w:w="1368" w:type="dxa"/>
          <w:tcBorders>
            <w:top w:val="nil"/>
            <w:left w:val="single" w:sz="4" w:space="0" w:color="FFFFFF"/>
            <w:bottom w:val="single" w:sz="4" w:space="0" w:color="FFFFFF"/>
            <w:right w:val="single" w:sz="4" w:space="0" w:color="FFFFFF"/>
          </w:tcBorders>
          <w:vAlign w:val="bottom"/>
        </w:tcPr>
        <w:p w14:paraId="4F077367" w14:textId="77777777" w:rsidR="00A52BD7" w:rsidRPr="00676A25" w:rsidRDefault="00A52BD7" w:rsidP="001706CB">
          <w:pPr>
            <w:rPr>
              <w:sz w:val="12"/>
              <w:szCs w:val="12"/>
            </w:rPr>
          </w:pPr>
        </w:p>
      </w:tc>
      <w:tc>
        <w:tcPr>
          <w:tcW w:w="70" w:type="dxa"/>
          <w:tcBorders>
            <w:top w:val="nil"/>
            <w:left w:val="single" w:sz="4" w:space="0" w:color="FFFFFF"/>
            <w:bottom w:val="single" w:sz="4" w:space="0" w:color="FFFFFF"/>
            <w:right w:val="single" w:sz="4" w:space="0" w:color="FFFFFF"/>
          </w:tcBorders>
          <w:vAlign w:val="bottom"/>
        </w:tcPr>
        <w:p w14:paraId="6BE31101" w14:textId="77777777" w:rsidR="00A52BD7" w:rsidRPr="00676A25" w:rsidRDefault="00A52BD7" w:rsidP="001706CB">
          <w:pPr>
            <w:rPr>
              <w:sz w:val="12"/>
              <w:szCs w:val="12"/>
            </w:rPr>
          </w:pPr>
        </w:p>
      </w:tc>
      <w:tc>
        <w:tcPr>
          <w:tcW w:w="539" w:type="dxa"/>
          <w:gridSpan w:val="2"/>
          <w:tcBorders>
            <w:top w:val="nil"/>
            <w:left w:val="single" w:sz="4" w:space="0" w:color="FFFFFF"/>
            <w:bottom w:val="nil"/>
            <w:right w:val="single" w:sz="4" w:space="0" w:color="FFFFFF"/>
          </w:tcBorders>
          <w:vAlign w:val="bottom"/>
        </w:tcPr>
        <w:p w14:paraId="0110445C" w14:textId="77777777" w:rsidR="00A52BD7" w:rsidRPr="00676A25" w:rsidRDefault="00A52BD7" w:rsidP="001706CB">
          <w:pPr>
            <w:rPr>
              <w:sz w:val="12"/>
              <w:szCs w:val="12"/>
            </w:rPr>
          </w:pPr>
        </w:p>
      </w:tc>
      <w:tc>
        <w:tcPr>
          <w:tcW w:w="432" w:type="dxa"/>
          <w:gridSpan w:val="2"/>
          <w:tcBorders>
            <w:top w:val="nil"/>
            <w:left w:val="single" w:sz="4" w:space="0" w:color="FFFFFF"/>
            <w:bottom w:val="nil"/>
            <w:right w:val="single" w:sz="4" w:space="0" w:color="FFFFFF"/>
          </w:tcBorders>
          <w:vAlign w:val="bottom"/>
        </w:tcPr>
        <w:p w14:paraId="681B2D99" w14:textId="77777777" w:rsidR="00A52BD7" w:rsidRPr="00676A25" w:rsidRDefault="00A52BD7" w:rsidP="001706CB">
          <w:pPr>
            <w:rPr>
              <w:sz w:val="12"/>
              <w:szCs w:val="12"/>
            </w:rPr>
          </w:pPr>
        </w:p>
      </w:tc>
      <w:tc>
        <w:tcPr>
          <w:tcW w:w="528" w:type="dxa"/>
          <w:gridSpan w:val="2"/>
          <w:tcBorders>
            <w:top w:val="nil"/>
            <w:left w:val="single" w:sz="4" w:space="0" w:color="FFFFFF"/>
            <w:bottom w:val="nil"/>
            <w:right w:val="single" w:sz="4" w:space="0" w:color="FFFFFF"/>
          </w:tcBorders>
          <w:vAlign w:val="bottom"/>
        </w:tcPr>
        <w:p w14:paraId="75B13EEA" w14:textId="77777777" w:rsidR="00A52BD7" w:rsidRPr="00676A25" w:rsidRDefault="00A52BD7" w:rsidP="001706CB">
          <w:pPr>
            <w:rPr>
              <w:sz w:val="12"/>
              <w:szCs w:val="12"/>
            </w:rPr>
          </w:pPr>
        </w:p>
      </w:tc>
      <w:tc>
        <w:tcPr>
          <w:tcW w:w="2247" w:type="dxa"/>
          <w:gridSpan w:val="3"/>
          <w:tcBorders>
            <w:top w:val="nil"/>
            <w:left w:val="single" w:sz="4" w:space="0" w:color="FFFFFF"/>
            <w:bottom w:val="single" w:sz="4" w:space="0" w:color="808080"/>
            <w:right w:val="single" w:sz="4" w:space="0" w:color="FFFFFF"/>
          </w:tcBorders>
          <w:vAlign w:val="bottom"/>
        </w:tcPr>
        <w:p w14:paraId="2BC797BC" w14:textId="77777777" w:rsidR="00A52BD7" w:rsidRPr="00676A25" w:rsidRDefault="00A52BD7" w:rsidP="001706CB">
          <w:pPr>
            <w:rPr>
              <w:bCs/>
              <w:sz w:val="12"/>
              <w:szCs w:val="12"/>
            </w:rPr>
          </w:pPr>
          <w:r w:rsidRPr="00676A25">
            <w:rPr>
              <w:bCs/>
              <w:sz w:val="12"/>
              <w:szCs w:val="12"/>
            </w:rPr>
            <w:t xml:space="preserve"> Référence :</w:t>
          </w:r>
        </w:p>
      </w:tc>
      <w:tc>
        <w:tcPr>
          <w:tcW w:w="79" w:type="dxa"/>
          <w:tcBorders>
            <w:top w:val="nil"/>
            <w:left w:val="single" w:sz="4" w:space="0" w:color="FFFFFF"/>
            <w:bottom w:val="nil"/>
            <w:right w:val="single" w:sz="4" w:space="0" w:color="FFFFFF"/>
          </w:tcBorders>
          <w:vAlign w:val="bottom"/>
        </w:tcPr>
        <w:p w14:paraId="2314E389" w14:textId="77777777" w:rsidR="00A52BD7" w:rsidRPr="00676A25" w:rsidRDefault="00A52BD7" w:rsidP="001706CB">
          <w:pPr>
            <w:rPr>
              <w:bCs/>
              <w:sz w:val="12"/>
              <w:szCs w:val="12"/>
            </w:rPr>
          </w:pPr>
        </w:p>
      </w:tc>
      <w:tc>
        <w:tcPr>
          <w:tcW w:w="1156" w:type="dxa"/>
          <w:gridSpan w:val="3"/>
          <w:tcBorders>
            <w:top w:val="nil"/>
            <w:left w:val="single" w:sz="4" w:space="0" w:color="FFFFFF"/>
            <w:bottom w:val="single" w:sz="4" w:space="0" w:color="808080"/>
            <w:right w:val="nil"/>
            <w:tr2bl w:val="nil"/>
          </w:tcBorders>
          <w:vAlign w:val="bottom"/>
        </w:tcPr>
        <w:p w14:paraId="7369C93F" w14:textId="77777777" w:rsidR="00A52BD7" w:rsidRPr="00676A25" w:rsidRDefault="00A52BD7" w:rsidP="001706CB">
          <w:pPr>
            <w:rPr>
              <w:bCs/>
              <w:sz w:val="12"/>
              <w:szCs w:val="12"/>
            </w:rPr>
          </w:pPr>
          <w:r w:rsidRPr="00676A25">
            <w:rPr>
              <w:bCs/>
              <w:sz w:val="12"/>
              <w:szCs w:val="12"/>
            </w:rPr>
            <w:t>Indices :</w:t>
          </w:r>
        </w:p>
      </w:tc>
    </w:tr>
    <w:tr w:rsidR="00A52BD7" w:rsidRPr="002E188B" w14:paraId="7C20C622" w14:textId="77777777">
      <w:trPr>
        <w:trHeight w:hRule="exact" w:val="142"/>
      </w:trPr>
      <w:tc>
        <w:tcPr>
          <w:tcW w:w="2044" w:type="dxa"/>
          <w:gridSpan w:val="3"/>
          <w:tcBorders>
            <w:top w:val="single" w:sz="4" w:space="0" w:color="FFFFFF"/>
            <w:left w:val="single" w:sz="4" w:space="0" w:color="FFFFFF"/>
            <w:bottom w:val="single" w:sz="4" w:space="0" w:color="333333"/>
            <w:right w:val="single" w:sz="4" w:space="0" w:color="FFFFFF"/>
          </w:tcBorders>
          <w:vAlign w:val="bottom"/>
        </w:tcPr>
        <w:p w14:paraId="72DBFFD8" w14:textId="77777777" w:rsidR="00A52BD7" w:rsidRPr="00676A25" w:rsidRDefault="00A52BD7" w:rsidP="001706CB">
          <w:pPr>
            <w:rPr>
              <w:sz w:val="12"/>
              <w:szCs w:val="12"/>
            </w:rPr>
          </w:pPr>
        </w:p>
      </w:tc>
      <w:tc>
        <w:tcPr>
          <w:tcW w:w="30" w:type="dxa"/>
          <w:tcBorders>
            <w:top w:val="single" w:sz="4" w:space="0" w:color="FFFFFF"/>
            <w:left w:val="single" w:sz="4" w:space="0" w:color="FFFFFF"/>
            <w:bottom w:val="single" w:sz="4" w:space="0" w:color="333333"/>
            <w:right w:val="single" w:sz="4" w:space="0" w:color="FFFFFF"/>
          </w:tcBorders>
          <w:vAlign w:val="bottom"/>
        </w:tcPr>
        <w:p w14:paraId="7CF2FCF2" w14:textId="77777777" w:rsidR="00A52BD7" w:rsidRPr="00963B1F" w:rsidRDefault="00A52BD7" w:rsidP="001706CB"/>
      </w:tc>
      <w:tc>
        <w:tcPr>
          <w:tcW w:w="997" w:type="dxa"/>
          <w:tcBorders>
            <w:top w:val="single" w:sz="4" w:space="0" w:color="FFFFFF"/>
            <w:left w:val="single" w:sz="4" w:space="0" w:color="FFFFFF"/>
            <w:bottom w:val="single" w:sz="4" w:space="0" w:color="333333"/>
            <w:right w:val="single" w:sz="4" w:space="0" w:color="FFFFFF"/>
          </w:tcBorders>
          <w:noWrap/>
          <w:vAlign w:val="bottom"/>
        </w:tcPr>
        <w:p w14:paraId="10DEDD4F" w14:textId="77777777" w:rsidR="00A52BD7" w:rsidRPr="00676A25" w:rsidRDefault="00A52BD7" w:rsidP="001706CB">
          <w:pPr>
            <w:jc w:val="right"/>
            <w:rPr>
              <w:sz w:val="12"/>
              <w:szCs w:val="12"/>
            </w:rPr>
          </w:pPr>
          <w:r w:rsidRPr="00676A25">
            <w:rPr>
              <w:sz w:val="12"/>
              <w:szCs w:val="12"/>
            </w:rPr>
            <w:t>Société :</w:t>
          </w:r>
        </w:p>
      </w:tc>
      <w:tc>
        <w:tcPr>
          <w:tcW w:w="70" w:type="dxa"/>
          <w:tcBorders>
            <w:top w:val="single" w:sz="4" w:space="0" w:color="FFFFFF"/>
            <w:left w:val="single" w:sz="4" w:space="0" w:color="FFFFFF"/>
            <w:bottom w:val="single" w:sz="4" w:space="0" w:color="FFFFFF"/>
            <w:right w:val="single" w:sz="4" w:space="0" w:color="FFFFFF"/>
          </w:tcBorders>
          <w:vAlign w:val="bottom"/>
        </w:tcPr>
        <w:p w14:paraId="50DCC9E2" w14:textId="77777777" w:rsidR="00A52BD7" w:rsidRPr="00676A25" w:rsidRDefault="00A52BD7" w:rsidP="001706CB">
          <w:pPr>
            <w:rPr>
              <w:sz w:val="12"/>
              <w:szCs w:val="12"/>
            </w:rPr>
          </w:pPr>
        </w:p>
      </w:tc>
      <w:tc>
        <w:tcPr>
          <w:tcW w:w="1368" w:type="dxa"/>
          <w:tcBorders>
            <w:top w:val="single" w:sz="4" w:space="0" w:color="FFFFFF"/>
            <w:left w:val="single" w:sz="4" w:space="0" w:color="FFFFFF"/>
            <w:bottom w:val="single" w:sz="4" w:space="0" w:color="auto"/>
            <w:right w:val="single" w:sz="4" w:space="0" w:color="FFFFFF"/>
          </w:tcBorders>
          <w:vAlign w:val="bottom"/>
        </w:tcPr>
        <w:p w14:paraId="4139C70E" w14:textId="77777777" w:rsidR="00A52BD7" w:rsidRPr="00676A25" w:rsidRDefault="00A52BD7" w:rsidP="001706CB">
          <w:pPr>
            <w:rPr>
              <w:sz w:val="12"/>
              <w:szCs w:val="12"/>
            </w:rPr>
          </w:pPr>
          <w:r w:rsidRPr="00676A25">
            <w:rPr>
              <w:sz w:val="12"/>
              <w:szCs w:val="12"/>
            </w:rPr>
            <w:t>Affaire</w:t>
          </w:r>
          <w:r>
            <w:rPr>
              <w:sz w:val="12"/>
              <w:szCs w:val="12"/>
            </w:rPr>
            <w:t> :</w:t>
          </w:r>
        </w:p>
      </w:tc>
      <w:tc>
        <w:tcPr>
          <w:tcW w:w="70" w:type="dxa"/>
          <w:tcBorders>
            <w:top w:val="single" w:sz="4" w:space="0" w:color="FFFFFF"/>
            <w:left w:val="single" w:sz="4" w:space="0" w:color="FFFFFF"/>
            <w:bottom w:val="single" w:sz="4" w:space="0" w:color="FFFFFF"/>
            <w:right w:val="single" w:sz="4" w:space="0" w:color="FFFFFF"/>
          </w:tcBorders>
          <w:vAlign w:val="bottom"/>
        </w:tcPr>
        <w:p w14:paraId="609649C3" w14:textId="77777777" w:rsidR="00A52BD7" w:rsidRPr="00676A25" w:rsidRDefault="00A52BD7" w:rsidP="001706CB">
          <w:pPr>
            <w:rPr>
              <w:sz w:val="12"/>
              <w:szCs w:val="12"/>
            </w:rPr>
          </w:pPr>
        </w:p>
      </w:tc>
      <w:tc>
        <w:tcPr>
          <w:tcW w:w="539" w:type="dxa"/>
          <w:gridSpan w:val="2"/>
          <w:tcBorders>
            <w:top w:val="single" w:sz="4" w:space="0" w:color="FFFFFF"/>
            <w:left w:val="single" w:sz="4" w:space="0" w:color="FFFFFF"/>
            <w:bottom w:val="single" w:sz="4" w:space="0" w:color="FFFFFF"/>
            <w:right w:val="single" w:sz="4" w:space="0" w:color="FFFFFF"/>
          </w:tcBorders>
          <w:vAlign w:val="bottom"/>
        </w:tcPr>
        <w:p w14:paraId="0098AA57" w14:textId="77777777" w:rsidR="00A52BD7" w:rsidRPr="00676A25" w:rsidRDefault="00A52BD7" w:rsidP="001706CB">
          <w:pPr>
            <w:rPr>
              <w:sz w:val="12"/>
              <w:szCs w:val="12"/>
            </w:rPr>
          </w:pPr>
          <w:r w:rsidRPr="00676A25">
            <w:rPr>
              <w:sz w:val="12"/>
              <w:szCs w:val="12"/>
            </w:rPr>
            <w:t>Emet. :</w:t>
          </w:r>
        </w:p>
      </w:tc>
      <w:tc>
        <w:tcPr>
          <w:tcW w:w="30" w:type="dxa"/>
          <w:tcBorders>
            <w:top w:val="single" w:sz="4" w:space="0" w:color="FFFFFF"/>
            <w:left w:val="single" w:sz="4" w:space="0" w:color="FFFFFF"/>
            <w:tl2br w:val="single" w:sz="4" w:space="0" w:color="FFFFFF"/>
          </w:tcBorders>
          <w:vAlign w:val="bottom"/>
        </w:tcPr>
        <w:p w14:paraId="7BCB7FAD" w14:textId="77777777" w:rsidR="00A52BD7" w:rsidRPr="00676A25" w:rsidRDefault="00A52BD7" w:rsidP="001706CB">
          <w:pPr>
            <w:ind w:left="-4" w:firstLine="4"/>
            <w:rPr>
              <w:sz w:val="12"/>
              <w:szCs w:val="12"/>
            </w:rPr>
          </w:pPr>
        </w:p>
      </w:tc>
      <w:tc>
        <w:tcPr>
          <w:tcW w:w="930" w:type="dxa"/>
          <w:gridSpan w:val="3"/>
          <w:tcBorders>
            <w:top w:val="nil"/>
            <w:bottom w:val="single" w:sz="4" w:space="0" w:color="auto"/>
            <w:right w:val="single" w:sz="4" w:space="0" w:color="FFFFFF"/>
          </w:tcBorders>
          <w:vAlign w:val="bottom"/>
        </w:tcPr>
        <w:p w14:paraId="48EE1944" w14:textId="77777777" w:rsidR="00A52BD7" w:rsidRPr="00676A25" w:rsidRDefault="00A52BD7" w:rsidP="001706CB">
          <w:pPr>
            <w:rPr>
              <w:sz w:val="12"/>
              <w:szCs w:val="12"/>
            </w:rPr>
          </w:pPr>
          <w:r w:rsidRPr="00676A25">
            <w:rPr>
              <w:sz w:val="12"/>
              <w:szCs w:val="12"/>
            </w:rPr>
            <w:t>Type :</w:t>
          </w:r>
        </w:p>
      </w:tc>
      <w:tc>
        <w:tcPr>
          <w:tcW w:w="821" w:type="dxa"/>
          <w:tcBorders>
            <w:top w:val="single" w:sz="4" w:space="0" w:color="808080"/>
            <w:left w:val="single" w:sz="4" w:space="0" w:color="FFFFFF"/>
            <w:right w:val="single" w:sz="4" w:space="0" w:color="FFFFFF"/>
          </w:tcBorders>
          <w:vAlign w:val="bottom"/>
        </w:tcPr>
        <w:p w14:paraId="714C3006" w14:textId="77777777" w:rsidR="00A52BD7" w:rsidRPr="00676A25" w:rsidRDefault="00A52BD7" w:rsidP="001706CB">
          <w:pPr>
            <w:rPr>
              <w:sz w:val="12"/>
              <w:szCs w:val="12"/>
            </w:rPr>
          </w:pPr>
          <w:r w:rsidRPr="00676A25">
            <w:rPr>
              <w:sz w:val="12"/>
              <w:szCs w:val="12"/>
            </w:rPr>
            <w:t>Phase :</w:t>
          </w:r>
        </w:p>
      </w:tc>
      <w:tc>
        <w:tcPr>
          <w:tcW w:w="56" w:type="dxa"/>
          <w:tcBorders>
            <w:top w:val="single" w:sz="4" w:space="0" w:color="808080"/>
            <w:left w:val="single" w:sz="4" w:space="0" w:color="FFFFFF"/>
            <w:bottom w:val="single" w:sz="4" w:space="0" w:color="FFFFFF"/>
            <w:right w:val="single" w:sz="4" w:space="0" w:color="FFFFFF"/>
            <w:tr2bl w:val="single" w:sz="4" w:space="0" w:color="FFFFFF"/>
          </w:tcBorders>
          <w:vAlign w:val="bottom"/>
        </w:tcPr>
        <w:p w14:paraId="12DB4CB8" w14:textId="77777777" w:rsidR="00A52BD7" w:rsidRPr="00676A25" w:rsidRDefault="00A52BD7" w:rsidP="001706CB">
          <w:pPr>
            <w:rPr>
              <w:sz w:val="12"/>
              <w:szCs w:val="12"/>
            </w:rPr>
          </w:pPr>
        </w:p>
      </w:tc>
      <w:tc>
        <w:tcPr>
          <w:tcW w:w="1370" w:type="dxa"/>
          <w:tcBorders>
            <w:top w:val="single" w:sz="4" w:space="0" w:color="808080"/>
            <w:left w:val="single" w:sz="4" w:space="0" w:color="FFFFFF"/>
            <w:bottom w:val="single" w:sz="4" w:space="0" w:color="auto"/>
            <w:right w:val="single" w:sz="4" w:space="0" w:color="FFFFFF"/>
          </w:tcBorders>
          <w:vAlign w:val="bottom"/>
        </w:tcPr>
        <w:p w14:paraId="021AF01C" w14:textId="77777777" w:rsidR="00A52BD7" w:rsidRPr="00676A25" w:rsidRDefault="00A52BD7" w:rsidP="001706CB">
          <w:pPr>
            <w:rPr>
              <w:sz w:val="12"/>
              <w:szCs w:val="12"/>
            </w:rPr>
          </w:pPr>
          <w:r w:rsidRPr="00676A25">
            <w:rPr>
              <w:sz w:val="12"/>
              <w:szCs w:val="12"/>
            </w:rPr>
            <w:t>Numéro :</w:t>
          </w:r>
        </w:p>
      </w:tc>
      <w:tc>
        <w:tcPr>
          <w:tcW w:w="79" w:type="dxa"/>
          <w:tcBorders>
            <w:top w:val="nil"/>
            <w:left w:val="single" w:sz="4" w:space="0" w:color="FFFFFF"/>
            <w:bottom w:val="single" w:sz="4" w:space="0" w:color="FFFFFF"/>
            <w:right w:val="single" w:sz="4" w:space="0" w:color="FFFFFF"/>
          </w:tcBorders>
          <w:vAlign w:val="bottom"/>
        </w:tcPr>
        <w:p w14:paraId="5E7A1DAA" w14:textId="77777777" w:rsidR="00A52BD7" w:rsidRPr="00676A25" w:rsidRDefault="00A52BD7" w:rsidP="001706CB">
          <w:pPr>
            <w:rPr>
              <w:sz w:val="12"/>
              <w:szCs w:val="12"/>
            </w:rPr>
          </w:pPr>
        </w:p>
      </w:tc>
      <w:tc>
        <w:tcPr>
          <w:tcW w:w="596" w:type="dxa"/>
          <w:tcBorders>
            <w:top w:val="single" w:sz="4" w:space="0" w:color="808080"/>
            <w:left w:val="single" w:sz="4" w:space="0" w:color="FFFFFF"/>
            <w:bottom w:val="single" w:sz="4" w:space="0" w:color="auto"/>
            <w:right w:val="single" w:sz="4" w:space="0" w:color="FFFFFF"/>
          </w:tcBorders>
          <w:vAlign w:val="bottom"/>
        </w:tcPr>
        <w:p w14:paraId="0DD0E525" w14:textId="77777777" w:rsidR="00A52BD7" w:rsidRPr="00676A25" w:rsidRDefault="00A52BD7" w:rsidP="001706CB">
          <w:pPr>
            <w:rPr>
              <w:sz w:val="12"/>
              <w:szCs w:val="12"/>
            </w:rPr>
          </w:pPr>
          <w:r w:rsidRPr="00676A25">
            <w:rPr>
              <w:sz w:val="12"/>
              <w:szCs w:val="12"/>
            </w:rPr>
            <w:t>Dif. :</w:t>
          </w:r>
        </w:p>
      </w:tc>
      <w:tc>
        <w:tcPr>
          <w:tcW w:w="65" w:type="dxa"/>
          <w:tcBorders>
            <w:top w:val="single" w:sz="4" w:space="0" w:color="808080"/>
            <w:left w:val="single" w:sz="4" w:space="0" w:color="FFFFFF"/>
            <w:bottom w:val="single" w:sz="4" w:space="0" w:color="FFFFFF"/>
            <w:right w:val="single" w:sz="4" w:space="0" w:color="FFFFFF"/>
          </w:tcBorders>
          <w:vAlign w:val="bottom"/>
        </w:tcPr>
        <w:p w14:paraId="21F37384" w14:textId="77777777" w:rsidR="00A52BD7" w:rsidRPr="00676A25" w:rsidRDefault="00A52BD7" w:rsidP="001706CB">
          <w:pPr>
            <w:rPr>
              <w:sz w:val="12"/>
              <w:szCs w:val="12"/>
            </w:rPr>
          </w:pPr>
        </w:p>
      </w:tc>
      <w:tc>
        <w:tcPr>
          <w:tcW w:w="495" w:type="dxa"/>
          <w:tcBorders>
            <w:top w:val="single" w:sz="4" w:space="0" w:color="808080"/>
            <w:left w:val="single" w:sz="4" w:space="0" w:color="FFFFFF"/>
            <w:bottom w:val="single" w:sz="4" w:space="0" w:color="auto"/>
            <w:right w:val="nil"/>
          </w:tcBorders>
          <w:vAlign w:val="bottom"/>
        </w:tcPr>
        <w:p w14:paraId="13A355D7" w14:textId="77777777" w:rsidR="00A52BD7" w:rsidRPr="00676A25" w:rsidRDefault="00A52BD7" w:rsidP="001706CB">
          <w:pPr>
            <w:rPr>
              <w:sz w:val="12"/>
              <w:szCs w:val="12"/>
            </w:rPr>
          </w:pPr>
          <w:r w:rsidRPr="00676A25">
            <w:rPr>
              <w:sz w:val="12"/>
              <w:szCs w:val="12"/>
            </w:rPr>
            <w:t>Rev. :</w:t>
          </w:r>
        </w:p>
      </w:tc>
    </w:tr>
    <w:tr w:rsidR="00A52BD7" w:rsidRPr="00977476" w14:paraId="332175F2" w14:textId="77777777">
      <w:trPr>
        <w:trHeight w:hRule="exact" w:val="397"/>
      </w:trPr>
      <w:tc>
        <w:tcPr>
          <w:tcW w:w="815" w:type="dxa"/>
          <w:tcBorders>
            <w:top w:val="single" w:sz="4" w:space="0" w:color="333333"/>
            <w:left w:val="single" w:sz="4" w:space="0" w:color="333333"/>
            <w:bottom w:val="single" w:sz="4" w:space="0" w:color="333333"/>
            <w:right w:val="single" w:sz="4" w:space="0" w:color="FFFFFF"/>
          </w:tcBorders>
          <w:vAlign w:val="center"/>
        </w:tcPr>
        <w:p w14:paraId="105E0CED" w14:textId="77777777" w:rsidR="00A52BD7" w:rsidRPr="009713B5" w:rsidRDefault="00A52BD7" w:rsidP="001706CB">
          <w:pPr>
            <w:ind w:left="180"/>
          </w:pPr>
        </w:p>
      </w:tc>
      <w:tc>
        <w:tcPr>
          <w:tcW w:w="1170" w:type="dxa"/>
          <w:tcBorders>
            <w:top w:val="single" w:sz="4" w:space="0" w:color="333333"/>
            <w:left w:val="single" w:sz="4" w:space="0" w:color="FFFFFF"/>
            <w:bottom w:val="single" w:sz="4" w:space="0" w:color="333333"/>
            <w:right w:val="single" w:sz="4" w:space="0" w:color="FFFFFF"/>
          </w:tcBorders>
          <w:vAlign w:val="center"/>
        </w:tcPr>
        <w:p w14:paraId="03229C45" w14:textId="77777777" w:rsidR="00A52BD7" w:rsidRPr="009713B5" w:rsidRDefault="00A52BD7" w:rsidP="001706CB">
          <w:pPr>
            <w:ind w:left="-442" w:firstLine="442"/>
          </w:pPr>
        </w:p>
      </w:tc>
      <w:tc>
        <w:tcPr>
          <w:tcW w:w="89" w:type="dxa"/>
          <w:gridSpan w:val="2"/>
          <w:tcBorders>
            <w:top w:val="single" w:sz="4" w:space="0" w:color="333333"/>
            <w:left w:val="single" w:sz="4" w:space="0" w:color="FFFFFF"/>
            <w:bottom w:val="single" w:sz="4" w:space="0" w:color="333333"/>
            <w:right w:val="single" w:sz="4" w:space="0" w:color="auto"/>
          </w:tcBorders>
          <w:vAlign w:val="center"/>
        </w:tcPr>
        <w:p w14:paraId="61D1B112" w14:textId="77777777" w:rsidR="00A52BD7" w:rsidRPr="009713B5" w:rsidRDefault="00A52BD7" w:rsidP="001706CB"/>
      </w:tc>
      <w:tc>
        <w:tcPr>
          <w:tcW w:w="997" w:type="dxa"/>
          <w:tcBorders>
            <w:top w:val="single" w:sz="4" w:space="0" w:color="333333"/>
            <w:left w:val="single" w:sz="4" w:space="0" w:color="auto"/>
            <w:bottom w:val="single" w:sz="4" w:space="0" w:color="333333"/>
            <w:right w:val="single" w:sz="4" w:space="0" w:color="auto"/>
          </w:tcBorders>
          <w:vAlign w:val="center"/>
        </w:tcPr>
        <w:p w14:paraId="4482ED9C" w14:textId="77777777" w:rsidR="00A52BD7" w:rsidRPr="00676A25" w:rsidRDefault="00A52BD7" w:rsidP="001706CB">
          <w:pPr>
            <w:rPr>
              <w:sz w:val="32"/>
              <w:szCs w:val="32"/>
            </w:rPr>
          </w:pPr>
          <w:r w:rsidRPr="00676A25">
            <w:rPr>
              <w:sz w:val="32"/>
              <w:szCs w:val="32"/>
            </w:rPr>
            <w:t>003</w:t>
          </w:r>
        </w:p>
      </w:tc>
      <w:tc>
        <w:tcPr>
          <w:tcW w:w="70" w:type="dxa"/>
          <w:tcBorders>
            <w:top w:val="single" w:sz="4" w:space="0" w:color="FFFFFF"/>
            <w:left w:val="single" w:sz="4" w:space="0" w:color="auto"/>
            <w:bottom w:val="single" w:sz="4" w:space="0" w:color="333333"/>
            <w:right w:val="single" w:sz="4" w:space="0" w:color="auto"/>
          </w:tcBorders>
          <w:vAlign w:val="center"/>
        </w:tcPr>
        <w:p w14:paraId="6DE263FE" w14:textId="77777777" w:rsidR="00A52BD7" w:rsidRPr="00676A25" w:rsidRDefault="00A52BD7" w:rsidP="001706CB">
          <w:pPr>
            <w:rPr>
              <w:sz w:val="32"/>
              <w:szCs w:val="32"/>
            </w:rPr>
          </w:pPr>
        </w:p>
      </w:tc>
      <w:tc>
        <w:tcPr>
          <w:tcW w:w="1368" w:type="dxa"/>
          <w:tcBorders>
            <w:top w:val="single" w:sz="4" w:space="0" w:color="auto"/>
            <w:left w:val="single" w:sz="4" w:space="0" w:color="auto"/>
            <w:bottom w:val="single" w:sz="4" w:space="0" w:color="333333"/>
            <w:right w:val="single" w:sz="4" w:space="0" w:color="auto"/>
          </w:tcBorders>
          <w:vAlign w:val="center"/>
        </w:tcPr>
        <w:p w14:paraId="2122FDD0" w14:textId="77777777" w:rsidR="00A52BD7" w:rsidRPr="00676A25" w:rsidRDefault="00A52BD7" w:rsidP="001706CB">
          <w:pPr>
            <w:rPr>
              <w:sz w:val="32"/>
              <w:szCs w:val="32"/>
            </w:rPr>
          </w:pPr>
          <w:r w:rsidRPr="00676A25">
            <w:rPr>
              <w:sz w:val="32"/>
              <w:szCs w:val="32"/>
            </w:rPr>
            <w:t>28118</w:t>
          </w:r>
        </w:p>
      </w:tc>
      <w:tc>
        <w:tcPr>
          <w:tcW w:w="70" w:type="dxa"/>
          <w:tcBorders>
            <w:top w:val="single" w:sz="4" w:space="0" w:color="FFFFFF"/>
            <w:left w:val="single" w:sz="4" w:space="0" w:color="auto"/>
            <w:bottom w:val="single" w:sz="4" w:space="0" w:color="333333"/>
            <w:right w:val="single" w:sz="4" w:space="0" w:color="auto"/>
          </w:tcBorders>
          <w:vAlign w:val="center"/>
        </w:tcPr>
        <w:p w14:paraId="566FD5D3" w14:textId="77777777" w:rsidR="00A52BD7" w:rsidRPr="00676A25" w:rsidRDefault="00A52BD7" w:rsidP="001706CB">
          <w:pPr>
            <w:rPr>
              <w:sz w:val="32"/>
              <w:szCs w:val="32"/>
            </w:rPr>
          </w:pPr>
        </w:p>
      </w:tc>
      <w:tc>
        <w:tcPr>
          <w:tcW w:w="469" w:type="dxa"/>
          <w:tcBorders>
            <w:top w:val="single" w:sz="4" w:space="0" w:color="auto"/>
            <w:left w:val="single" w:sz="4" w:space="0" w:color="auto"/>
            <w:bottom w:val="single" w:sz="4" w:space="0" w:color="333333"/>
            <w:right w:val="single" w:sz="4" w:space="0" w:color="auto"/>
          </w:tcBorders>
          <w:vAlign w:val="center"/>
        </w:tcPr>
        <w:p w14:paraId="1B6AE183" w14:textId="77777777" w:rsidR="00A52BD7" w:rsidRPr="00676A25" w:rsidRDefault="00A52BD7" w:rsidP="001706CB">
          <w:pPr>
            <w:rPr>
              <w:sz w:val="32"/>
              <w:szCs w:val="32"/>
            </w:rPr>
          </w:pPr>
        </w:p>
      </w:tc>
      <w:tc>
        <w:tcPr>
          <w:tcW w:w="70" w:type="dxa"/>
          <w:tcBorders>
            <w:top w:val="single" w:sz="4" w:space="0" w:color="FFFFFF"/>
            <w:left w:val="single" w:sz="4" w:space="0" w:color="auto"/>
            <w:bottom w:val="single" w:sz="4" w:space="0" w:color="FFFFFF"/>
            <w:right w:val="single" w:sz="4" w:space="0" w:color="auto"/>
          </w:tcBorders>
          <w:vAlign w:val="center"/>
        </w:tcPr>
        <w:p w14:paraId="6E5A1A9B" w14:textId="77777777" w:rsidR="00A52BD7" w:rsidRPr="00676A25" w:rsidRDefault="00A52BD7" w:rsidP="001706CB">
          <w:pPr>
            <w:rPr>
              <w:sz w:val="32"/>
              <w:szCs w:val="32"/>
            </w:rPr>
          </w:pPr>
        </w:p>
      </w:tc>
      <w:tc>
        <w:tcPr>
          <w:tcW w:w="890" w:type="dxa"/>
          <w:gridSpan w:val="3"/>
          <w:tcBorders>
            <w:top w:val="single" w:sz="2" w:space="0" w:color="auto"/>
            <w:left w:val="single" w:sz="4" w:space="0" w:color="auto"/>
            <w:bottom w:val="single" w:sz="4" w:space="0" w:color="333333"/>
            <w:right w:val="single" w:sz="4" w:space="0" w:color="auto"/>
          </w:tcBorders>
          <w:vAlign w:val="center"/>
        </w:tcPr>
        <w:p w14:paraId="11BB991C" w14:textId="77777777" w:rsidR="00A52BD7" w:rsidRPr="00676A25" w:rsidRDefault="00A52BD7" w:rsidP="001706CB">
          <w:pPr>
            <w:rPr>
              <w:sz w:val="32"/>
              <w:szCs w:val="32"/>
            </w:rPr>
          </w:pPr>
        </w:p>
      </w:tc>
      <w:tc>
        <w:tcPr>
          <w:tcW w:w="70" w:type="dxa"/>
          <w:tcBorders>
            <w:top w:val="single" w:sz="4" w:space="0" w:color="auto"/>
            <w:left w:val="single" w:sz="4" w:space="0" w:color="auto"/>
            <w:bottom w:val="single" w:sz="4" w:space="0" w:color="FFFFFF"/>
            <w:right w:val="single" w:sz="4" w:space="0" w:color="auto"/>
          </w:tcBorders>
          <w:vAlign w:val="center"/>
        </w:tcPr>
        <w:p w14:paraId="64ED70C1" w14:textId="77777777" w:rsidR="00A52BD7" w:rsidRPr="00676A25" w:rsidRDefault="00A52BD7" w:rsidP="001706CB">
          <w:pPr>
            <w:rPr>
              <w:sz w:val="32"/>
              <w:szCs w:val="32"/>
            </w:rPr>
          </w:pPr>
        </w:p>
      </w:tc>
      <w:tc>
        <w:tcPr>
          <w:tcW w:w="821" w:type="dxa"/>
          <w:tcBorders>
            <w:top w:val="single" w:sz="2" w:space="0" w:color="auto"/>
            <w:left w:val="single" w:sz="4" w:space="0" w:color="auto"/>
            <w:bottom w:val="single" w:sz="4" w:space="0" w:color="333333"/>
            <w:right w:val="single" w:sz="4" w:space="0" w:color="auto"/>
          </w:tcBorders>
          <w:vAlign w:val="center"/>
        </w:tcPr>
        <w:p w14:paraId="040B950D" w14:textId="77777777" w:rsidR="00A52BD7" w:rsidRPr="00676A25" w:rsidRDefault="00A52BD7" w:rsidP="001706CB">
          <w:pPr>
            <w:rPr>
              <w:sz w:val="32"/>
              <w:szCs w:val="32"/>
            </w:rPr>
          </w:pPr>
          <w:r>
            <w:rPr>
              <w:sz w:val="32"/>
              <w:szCs w:val="32"/>
            </w:rPr>
            <w:t>PRO</w:t>
          </w:r>
        </w:p>
      </w:tc>
      <w:tc>
        <w:tcPr>
          <w:tcW w:w="56" w:type="dxa"/>
          <w:tcBorders>
            <w:top w:val="single" w:sz="4" w:space="0" w:color="FFFFFF"/>
            <w:left w:val="single" w:sz="4" w:space="0" w:color="auto"/>
            <w:bottom w:val="single" w:sz="4" w:space="0" w:color="FFFFFF"/>
            <w:right w:val="single" w:sz="4" w:space="0" w:color="auto"/>
          </w:tcBorders>
          <w:vAlign w:val="center"/>
        </w:tcPr>
        <w:p w14:paraId="4B61CDA4" w14:textId="77777777" w:rsidR="00A52BD7" w:rsidRPr="00676A25" w:rsidRDefault="00A52BD7" w:rsidP="001706CB">
          <w:pPr>
            <w:rPr>
              <w:sz w:val="32"/>
              <w:szCs w:val="32"/>
            </w:rPr>
          </w:pPr>
        </w:p>
      </w:tc>
      <w:tc>
        <w:tcPr>
          <w:tcW w:w="1370" w:type="dxa"/>
          <w:tcBorders>
            <w:top w:val="single" w:sz="4" w:space="0" w:color="auto"/>
            <w:left w:val="single" w:sz="4" w:space="0" w:color="auto"/>
            <w:bottom w:val="single" w:sz="4" w:space="0" w:color="333333"/>
            <w:right w:val="single" w:sz="4" w:space="0" w:color="auto"/>
          </w:tcBorders>
          <w:vAlign w:val="center"/>
        </w:tcPr>
        <w:p w14:paraId="021AF615" w14:textId="77777777" w:rsidR="00A52BD7" w:rsidRPr="00676A25" w:rsidRDefault="00A52BD7" w:rsidP="001706CB">
          <w:pPr>
            <w:rPr>
              <w:sz w:val="32"/>
              <w:szCs w:val="32"/>
            </w:rPr>
          </w:pPr>
        </w:p>
      </w:tc>
      <w:tc>
        <w:tcPr>
          <w:tcW w:w="79" w:type="dxa"/>
          <w:tcBorders>
            <w:top w:val="single" w:sz="4" w:space="0" w:color="FFFFFF"/>
            <w:left w:val="single" w:sz="4" w:space="0" w:color="auto"/>
            <w:bottom w:val="single" w:sz="4" w:space="0" w:color="FFFFFF"/>
            <w:right w:val="single" w:sz="4" w:space="0" w:color="auto"/>
          </w:tcBorders>
          <w:vAlign w:val="center"/>
        </w:tcPr>
        <w:p w14:paraId="5F5F2D83" w14:textId="77777777" w:rsidR="00A52BD7" w:rsidRPr="00676A25" w:rsidRDefault="00A52BD7" w:rsidP="001706CB">
          <w:pPr>
            <w:rPr>
              <w:sz w:val="32"/>
              <w:szCs w:val="32"/>
            </w:rPr>
          </w:pPr>
        </w:p>
      </w:tc>
      <w:tc>
        <w:tcPr>
          <w:tcW w:w="596" w:type="dxa"/>
          <w:tcBorders>
            <w:top w:val="single" w:sz="4" w:space="0" w:color="auto"/>
            <w:left w:val="single" w:sz="4" w:space="0" w:color="auto"/>
            <w:bottom w:val="single" w:sz="4" w:space="0" w:color="333333"/>
            <w:right w:val="single" w:sz="4" w:space="0" w:color="auto"/>
          </w:tcBorders>
          <w:vAlign w:val="center"/>
        </w:tcPr>
        <w:p w14:paraId="6161E909" w14:textId="77777777" w:rsidR="00A52BD7" w:rsidRPr="00676A25" w:rsidRDefault="00A52BD7" w:rsidP="001706CB">
          <w:pPr>
            <w:rPr>
              <w:sz w:val="32"/>
              <w:szCs w:val="32"/>
            </w:rPr>
          </w:pPr>
        </w:p>
      </w:tc>
      <w:tc>
        <w:tcPr>
          <w:tcW w:w="65" w:type="dxa"/>
          <w:tcBorders>
            <w:top w:val="single" w:sz="4" w:space="0" w:color="FFFFFF"/>
            <w:left w:val="single" w:sz="4" w:space="0" w:color="auto"/>
            <w:bottom w:val="single" w:sz="4" w:space="0" w:color="FFFFFF"/>
            <w:right w:val="single" w:sz="4" w:space="0" w:color="auto"/>
          </w:tcBorders>
          <w:vAlign w:val="center"/>
        </w:tcPr>
        <w:p w14:paraId="0435E513" w14:textId="77777777" w:rsidR="00A52BD7" w:rsidRPr="009713B5" w:rsidRDefault="00A52BD7" w:rsidP="001706CB"/>
      </w:tc>
      <w:tc>
        <w:tcPr>
          <w:tcW w:w="495" w:type="dxa"/>
          <w:tcBorders>
            <w:top w:val="single" w:sz="4" w:space="0" w:color="auto"/>
            <w:left w:val="single" w:sz="4" w:space="0" w:color="auto"/>
            <w:bottom w:val="single" w:sz="4" w:space="0" w:color="333333"/>
            <w:right w:val="single" w:sz="4" w:space="0" w:color="auto"/>
          </w:tcBorders>
          <w:vAlign w:val="center"/>
        </w:tcPr>
        <w:p w14:paraId="22A1C579" w14:textId="77777777" w:rsidR="00A52BD7" w:rsidRPr="009713B5" w:rsidRDefault="00A52BD7" w:rsidP="001706CB"/>
      </w:tc>
    </w:tr>
  </w:tbl>
  <w:p w14:paraId="25B6873A" w14:textId="77777777" w:rsidR="00A52BD7" w:rsidRDefault="00A52BD7" w:rsidP="001706CB"/>
  <w:p w14:paraId="666E8C64" w14:textId="77777777" w:rsidR="00A52BD7" w:rsidRPr="008147A9" w:rsidRDefault="00A52BD7" w:rsidP="001706C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EDC3D7" w14:textId="77777777" w:rsidR="009E11FF" w:rsidRDefault="009E11FF">
      <w:r>
        <w:separator/>
      </w:r>
    </w:p>
    <w:p w14:paraId="5C7ED191" w14:textId="77777777" w:rsidR="009E11FF" w:rsidRDefault="009E11FF"/>
  </w:footnote>
  <w:footnote w:type="continuationSeparator" w:id="0">
    <w:p w14:paraId="48310EFF" w14:textId="77777777" w:rsidR="009E11FF" w:rsidRDefault="009E11FF">
      <w:r>
        <w:continuationSeparator/>
      </w:r>
    </w:p>
    <w:p w14:paraId="1D191911" w14:textId="77777777" w:rsidR="009E11FF" w:rsidRDefault="009E11FF"/>
  </w:footnote>
  <w:footnote w:type="continuationNotice" w:id="1">
    <w:p w14:paraId="3BC5CA3C" w14:textId="77777777" w:rsidR="009E11FF" w:rsidRDefault="009E11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421" w:type="pct"/>
      <w:jc w:val="center"/>
      <w:tblLook w:val="01E0" w:firstRow="1" w:lastRow="1" w:firstColumn="1" w:lastColumn="1" w:noHBand="0" w:noVBand="0"/>
    </w:tblPr>
    <w:tblGrid>
      <w:gridCol w:w="1224"/>
      <w:gridCol w:w="944"/>
      <w:gridCol w:w="5662"/>
      <w:gridCol w:w="590"/>
      <w:gridCol w:w="1414"/>
    </w:tblGrid>
    <w:tr w:rsidR="00B02A1F" w14:paraId="30000E37" w14:textId="77777777" w:rsidTr="000D4F3D">
      <w:trPr>
        <w:trHeight w:val="425"/>
        <w:jc w:val="center"/>
      </w:trPr>
      <w:tc>
        <w:tcPr>
          <w:tcW w:w="622" w:type="pct"/>
          <w:shd w:val="clear" w:color="auto" w:fill="auto"/>
          <w:vAlign w:val="center"/>
        </w:tcPr>
        <w:p w14:paraId="3B860EF2" w14:textId="77777777" w:rsidR="00B34DBA" w:rsidRPr="007E58D2" w:rsidRDefault="00B34DBA" w:rsidP="00B34DBA">
          <w:pPr>
            <w:jc w:val="center"/>
          </w:pPr>
          <w:r>
            <w:rPr>
              <w:noProof/>
              <w:color w:val="2B579A"/>
              <w:shd w:val="clear" w:color="auto" w:fill="E6E6E6"/>
            </w:rPr>
            <w:drawing>
              <wp:anchor distT="0" distB="0" distL="114300" distR="114300" simplePos="0" relativeHeight="251658250" behindDoc="0" locked="0" layoutInCell="1" allowOverlap="1" wp14:anchorId="13A36767" wp14:editId="7EC2990E">
                <wp:simplePos x="0" y="0"/>
                <wp:positionH relativeFrom="column">
                  <wp:posOffset>-71755</wp:posOffset>
                </wp:positionH>
                <wp:positionV relativeFrom="paragraph">
                  <wp:posOffset>-83185</wp:posOffset>
                </wp:positionV>
                <wp:extent cx="781050" cy="723265"/>
                <wp:effectExtent l="0" t="0" r="0" b="635"/>
                <wp:wrapNone/>
                <wp:docPr id="1624863806" name="Image 1624863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81050" cy="723265"/>
                        </a:xfrm>
                        <a:prstGeom prst="rect">
                          <a:avLst/>
                        </a:prstGeom>
                      </pic:spPr>
                    </pic:pic>
                  </a:graphicData>
                </a:graphic>
                <wp14:sizeRelH relativeFrom="margin">
                  <wp14:pctWidth>0</wp14:pctWidth>
                </wp14:sizeRelH>
                <wp14:sizeRelV relativeFrom="margin">
                  <wp14:pctHeight>0</wp14:pctHeight>
                </wp14:sizeRelV>
              </wp:anchor>
            </w:drawing>
          </w:r>
        </w:p>
      </w:tc>
      <w:tc>
        <w:tcPr>
          <w:tcW w:w="3659" w:type="pct"/>
          <w:gridSpan w:val="3"/>
          <w:shd w:val="clear" w:color="auto" w:fill="auto"/>
          <w:vAlign w:val="center"/>
        </w:tcPr>
        <w:p w14:paraId="20F82212" w14:textId="77777777" w:rsidR="00B34DBA" w:rsidRPr="00354FA8" w:rsidRDefault="00B34DBA" w:rsidP="00E21C66">
          <w:pPr>
            <w:spacing w:after="60"/>
            <w:jc w:val="center"/>
            <w:rPr>
              <w:b/>
              <w:sz w:val="16"/>
              <w:szCs w:val="16"/>
            </w:rPr>
          </w:pPr>
          <w:r w:rsidRPr="005A02C7">
            <w:rPr>
              <w:rFonts w:cs="Arial"/>
              <w:b/>
              <w:bCs/>
              <w:color w:val="7F7F7F"/>
              <w:sz w:val="17"/>
              <w:szCs w:val="17"/>
              <w:lang w:eastAsia="en-US"/>
            </w:rPr>
            <w:t xml:space="preserve">RN20 - </w:t>
          </w:r>
          <w:r w:rsidR="00605CE9">
            <w:rPr>
              <w:rFonts w:cs="Arial"/>
              <w:b/>
              <w:bCs/>
              <w:color w:val="7F7F7F"/>
              <w:sz w:val="17"/>
              <w:szCs w:val="17"/>
              <w:lang w:eastAsia="en-US"/>
            </w:rPr>
            <w:t>D</w:t>
          </w:r>
          <w:r w:rsidRPr="005A02C7">
            <w:rPr>
              <w:rFonts w:cs="Arial"/>
              <w:b/>
              <w:bCs/>
              <w:color w:val="7F7F7F"/>
              <w:sz w:val="17"/>
              <w:szCs w:val="17"/>
              <w:lang w:eastAsia="en-US"/>
            </w:rPr>
            <w:t>éviation de Tarascon sur Ariège et le tunnel de Quié</w:t>
          </w:r>
        </w:p>
      </w:tc>
      <w:tc>
        <w:tcPr>
          <w:tcW w:w="719" w:type="pct"/>
          <w:shd w:val="clear" w:color="auto" w:fill="auto"/>
          <w:vAlign w:val="center"/>
        </w:tcPr>
        <w:p w14:paraId="6A3FE34E" w14:textId="7BD6E02A" w:rsidR="00B34DBA" w:rsidRPr="00903EA3" w:rsidRDefault="00B34DBA" w:rsidP="00B34DBA">
          <w:pPr>
            <w:jc w:val="right"/>
            <w:rPr>
              <w:sz w:val="16"/>
              <w:szCs w:val="16"/>
            </w:rPr>
          </w:pPr>
          <w:r>
            <w:rPr>
              <w:rFonts w:cs="Arial"/>
              <w:sz w:val="16"/>
              <w:szCs w:val="16"/>
            </w:rPr>
            <w:t xml:space="preserve">Indice </w:t>
          </w:r>
          <w:r>
            <w:rPr>
              <w:rFonts w:cs="Arial"/>
              <w:sz w:val="16"/>
              <w:szCs w:val="16"/>
            </w:rPr>
            <w:fldChar w:fldCharType="begin"/>
          </w:r>
          <w:r>
            <w:rPr>
              <w:rFonts w:cs="Arial"/>
              <w:sz w:val="16"/>
              <w:szCs w:val="16"/>
            </w:rPr>
            <w:instrText xml:space="preserve"> DOCPROPERTY  Cart_Indice  \* MERGEFORMAT </w:instrText>
          </w:r>
          <w:r>
            <w:rPr>
              <w:rFonts w:cs="Arial"/>
              <w:sz w:val="16"/>
              <w:szCs w:val="16"/>
            </w:rPr>
            <w:fldChar w:fldCharType="separate"/>
          </w:r>
          <w:r w:rsidR="00FD680D">
            <w:rPr>
              <w:rFonts w:cs="Arial"/>
              <w:sz w:val="16"/>
              <w:szCs w:val="16"/>
            </w:rPr>
            <w:t>0</w:t>
          </w:r>
          <w:r>
            <w:rPr>
              <w:rFonts w:cs="Arial"/>
              <w:sz w:val="16"/>
              <w:szCs w:val="16"/>
            </w:rPr>
            <w:fldChar w:fldCharType="end"/>
          </w:r>
        </w:p>
      </w:tc>
    </w:tr>
    <w:tr w:rsidR="00B02A1F" w:rsidRPr="00903EA3" w14:paraId="4640C1A4" w14:textId="77777777" w:rsidTr="00822E30">
      <w:trPr>
        <w:trHeight w:val="263"/>
        <w:jc w:val="center"/>
      </w:trPr>
      <w:tc>
        <w:tcPr>
          <w:tcW w:w="1102" w:type="pct"/>
          <w:gridSpan w:val="2"/>
          <w:shd w:val="clear" w:color="auto" w:fill="auto"/>
        </w:tcPr>
        <w:p w14:paraId="0D2E1685" w14:textId="77777777" w:rsidR="00B34DBA" w:rsidRDefault="00B34DBA" w:rsidP="00B34DBA"/>
      </w:tc>
      <w:tc>
        <w:tcPr>
          <w:tcW w:w="2879" w:type="pct"/>
          <w:shd w:val="clear" w:color="auto" w:fill="auto"/>
          <w:vAlign w:val="center"/>
        </w:tcPr>
        <w:p w14:paraId="3C22AB2F" w14:textId="4911FC26" w:rsidR="00B34DBA" w:rsidRPr="00207DE4" w:rsidRDefault="00434F8A" w:rsidP="00B34DBA">
          <w:pPr>
            <w:ind w:left="34"/>
            <w:jc w:val="center"/>
            <w:rPr>
              <w:b/>
              <w:caps/>
              <w:sz w:val="18"/>
              <w:szCs w:val="18"/>
            </w:rPr>
          </w:pPr>
          <w:r>
            <w:rPr>
              <w:rFonts w:cs="Arial"/>
              <w:b/>
              <w:caps/>
              <w:color w:val="008435"/>
              <w:sz w:val="16"/>
              <w:szCs w:val="16"/>
            </w:rPr>
            <w:fldChar w:fldCharType="begin"/>
          </w:r>
          <w:r w:rsidRPr="00207DE4">
            <w:rPr>
              <w:rFonts w:cs="Arial"/>
              <w:b/>
              <w:caps/>
              <w:color w:val="008435"/>
              <w:sz w:val="16"/>
              <w:szCs w:val="16"/>
            </w:rPr>
            <w:instrText xml:space="preserve"> DOCPROPERTY  Cart_Emetteur  \* MERGEFORMAT </w:instrText>
          </w:r>
          <w:r>
            <w:rPr>
              <w:rFonts w:cs="Arial"/>
              <w:b/>
              <w:caps/>
              <w:color w:val="008435"/>
              <w:sz w:val="16"/>
              <w:szCs w:val="16"/>
            </w:rPr>
            <w:fldChar w:fldCharType="separate"/>
          </w:r>
          <w:r w:rsidR="00FD680D">
            <w:rPr>
              <w:rFonts w:cs="Arial"/>
              <w:b/>
              <w:caps/>
              <w:color w:val="008435"/>
              <w:sz w:val="16"/>
              <w:szCs w:val="16"/>
            </w:rPr>
            <w:t>ALS</w:t>
          </w:r>
          <w:r>
            <w:rPr>
              <w:rFonts w:cs="Arial"/>
              <w:b/>
              <w:caps/>
              <w:color w:val="008435"/>
              <w:sz w:val="16"/>
              <w:szCs w:val="16"/>
            </w:rPr>
            <w:fldChar w:fldCharType="end"/>
          </w:r>
          <w:r w:rsidRPr="00207DE4">
            <w:rPr>
              <w:rFonts w:cs="Arial"/>
              <w:b/>
              <w:caps/>
              <w:color w:val="008435"/>
              <w:sz w:val="16"/>
              <w:szCs w:val="16"/>
            </w:rPr>
            <w:t xml:space="preserve"> </w:t>
          </w:r>
          <w:r w:rsidR="0015010B" w:rsidRPr="00434F8A">
            <w:rPr>
              <w:rFonts w:cs="Arial"/>
              <w:b/>
              <w:caps/>
              <w:color w:val="008435"/>
              <w:sz w:val="16"/>
              <w:szCs w:val="16"/>
            </w:rPr>
            <w:fldChar w:fldCharType="begin"/>
          </w:r>
          <w:r w:rsidR="0015010B" w:rsidRPr="00207DE4">
            <w:rPr>
              <w:rFonts w:cs="Arial"/>
              <w:b/>
              <w:caps/>
              <w:color w:val="008435"/>
              <w:sz w:val="16"/>
              <w:szCs w:val="16"/>
            </w:rPr>
            <w:instrText xml:space="preserve"> DOCPROPERTY  Cart_Phase  \* MERGEFORMAT </w:instrText>
          </w:r>
          <w:r w:rsidR="0015010B" w:rsidRPr="00434F8A">
            <w:rPr>
              <w:rFonts w:cs="Arial"/>
              <w:b/>
              <w:caps/>
              <w:color w:val="008435"/>
              <w:sz w:val="16"/>
              <w:szCs w:val="16"/>
            </w:rPr>
            <w:fldChar w:fldCharType="separate"/>
          </w:r>
          <w:r w:rsidR="00FD680D">
            <w:rPr>
              <w:rFonts w:cs="Arial"/>
              <w:b/>
              <w:caps/>
              <w:color w:val="008435"/>
              <w:sz w:val="16"/>
              <w:szCs w:val="16"/>
            </w:rPr>
            <w:t>DCE</w:t>
          </w:r>
          <w:r w:rsidR="0015010B" w:rsidRPr="00434F8A">
            <w:rPr>
              <w:rFonts w:cs="Arial"/>
              <w:b/>
              <w:caps/>
              <w:color w:val="008435"/>
              <w:sz w:val="16"/>
              <w:szCs w:val="16"/>
            </w:rPr>
            <w:fldChar w:fldCharType="end"/>
          </w:r>
          <w:r w:rsidR="0015010B" w:rsidRPr="00207DE4">
            <w:rPr>
              <w:rFonts w:cs="Arial"/>
              <w:b/>
              <w:caps/>
              <w:color w:val="008435"/>
              <w:sz w:val="16"/>
              <w:szCs w:val="16"/>
            </w:rPr>
            <w:t xml:space="preserve"> </w:t>
          </w:r>
          <w:r w:rsidR="0015010B" w:rsidRPr="00193906">
            <w:rPr>
              <w:rFonts w:cs="Arial"/>
              <w:b/>
              <w:caps/>
              <w:color w:val="008435"/>
              <w:sz w:val="16"/>
              <w:szCs w:val="16"/>
            </w:rPr>
            <w:fldChar w:fldCharType="begin"/>
          </w:r>
          <w:r w:rsidR="0015010B" w:rsidRPr="00193906">
            <w:rPr>
              <w:rFonts w:cs="Arial"/>
              <w:b/>
              <w:caps/>
              <w:color w:val="008435"/>
              <w:sz w:val="16"/>
              <w:szCs w:val="16"/>
            </w:rPr>
            <w:instrText xml:space="preserve"> DOCPROPERTY  Cart_Domaine  \* MERGEFORMAT </w:instrText>
          </w:r>
          <w:r w:rsidR="0015010B" w:rsidRPr="00193906">
            <w:rPr>
              <w:rFonts w:cs="Arial"/>
              <w:b/>
              <w:caps/>
              <w:color w:val="008435"/>
              <w:sz w:val="16"/>
              <w:szCs w:val="16"/>
            </w:rPr>
            <w:fldChar w:fldCharType="separate"/>
          </w:r>
          <w:r w:rsidR="00FD680D">
            <w:rPr>
              <w:rFonts w:cs="Arial"/>
              <w:b/>
              <w:caps/>
              <w:color w:val="008435"/>
              <w:sz w:val="16"/>
              <w:szCs w:val="16"/>
            </w:rPr>
            <w:t>ENV</w:t>
          </w:r>
          <w:r w:rsidR="0015010B" w:rsidRPr="00193906">
            <w:rPr>
              <w:rFonts w:cs="Arial"/>
              <w:b/>
              <w:caps/>
              <w:color w:val="008435"/>
              <w:sz w:val="16"/>
              <w:szCs w:val="16"/>
            </w:rPr>
            <w:fldChar w:fldCharType="end"/>
          </w:r>
          <w:r w:rsidR="0015010B" w:rsidRPr="00193906">
            <w:rPr>
              <w:rFonts w:cs="Arial"/>
              <w:b/>
              <w:caps/>
              <w:color w:val="008435"/>
              <w:sz w:val="16"/>
              <w:szCs w:val="16"/>
            </w:rPr>
            <w:t xml:space="preserve"> </w:t>
          </w:r>
          <w:r w:rsidR="0015010B" w:rsidRPr="00193906">
            <w:rPr>
              <w:rFonts w:cs="Arial"/>
              <w:b/>
              <w:caps/>
              <w:color w:val="008435"/>
              <w:sz w:val="16"/>
              <w:szCs w:val="16"/>
            </w:rPr>
            <w:fldChar w:fldCharType="begin"/>
          </w:r>
          <w:r w:rsidR="0015010B" w:rsidRPr="00193906">
            <w:rPr>
              <w:rFonts w:cs="Arial"/>
              <w:b/>
              <w:caps/>
              <w:color w:val="008435"/>
              <w:sz w:val="16"/>
              <w:szCs w:val="16"/>
            </w:rPr>
            <w:instrText xml:space="preserve"> DOCPROPERTY  Cart_Zone  \* MERGEFORMAT </w:instrText>
          </w:r>
          <w:r w:rsidR="0015010B" w:rsidRPr="00193906">
            <w:rPr>
              <w:rFonts w:cs="Arial"/>
              <w:b/>
              <w:caps/>
              <w:color w:val="008435"/>
              <w:sz w:val="16"/>
              <w:szCs w:val="16"/>
            </w:rPr>
            <w:fldChar w:fldCharType="separate"/>
          </w:r>
          <w:r w:rsidR="00FD680D">
            <w:rPr>
              <w:rFonts w:cs="Arial"/>
              <w:b/>
              <w:caps/>
              <w:color w:val="008435"/>
              <w:sz w:val="16"/>
              <w:szCs w:val="16"/>
            </w:rPr>
            <w:t>GEN</w:t>
          </w:r>
          <w:r w:rsidR="0015010B" w:rsidRPr="00193906">
            <w:rPr>
              <w:rFonts w:cs="Arial"/>
              <w:b/>
              <w:caps/>
              <w:color w:val="008435"/>
              <w:sz w:val="16"/>
              <w:szCs w:val="16"/>
            </w:rPr>
            <w:fldChar w:fldCharType="end"/>
          </w:r>
          <w:r w:rsidR="0015010B" w:rsidRPr="00207DE4">
            <w:rPr>
              <w:rFonts w:cs="Arial"/>
              <w:b/>
              <w:caps/>
              <w:color w:val="008435"/>
              <w:sz w:val="16"/>
              <w:szCs w:val="16"/>
            </w:rPr>
            <w:t xml:space="preserve"> </w:t>
          </w:r>
          <w:r w:rsidR="0015010B" w:rsidRPr="00434F8A">
            <w:rPr>
              <w:rFonts w:cs="Arial"/>
              <w:b/>
              <w:caps/>
              <w:color w:val="008435"/>
              <w:sz w:val="16"/>
              <w:szCs w:val="16"/>
            </w:rPr>
            <w:fldChar w:fldCharType="begin"/>
          </w:r>
          <w:r w:rsidR="0015010B" w:rsidRPr="00207DE4">
            <w:rPr>
              <w:rFonts w:cs="Arial"/>
              <w:b/>
              <w:caps/>
              <w:color w:val="008435"/>
              <w:sz w:val="16"/>
              <w:szCs w:val="16"/>
            </w:rPr>
            <w:instrText xml:space="preserve"> DOCPROPERTY  Cart_TypeDoc  \* MERGEFORMAT </w:instrText>
          </w:r>
          <w:r w:rsidR="0015010B" w:rsidRPr="00434F8A">
            <w:rPr>
              <w:rFonts w:cs="Arial"/>
              <w:b/>
              <w:caps/>
              <w:color w:val="008435"/>
              <w:sz w:val="16"/>
              <w:szCs w:val="16"/>
            </w:rPr>
            <w:fldChar w:fldCharType="separate"/>
          </w:r>
          <w:r w:rsidR="00FD680D">
            <w:rPr>
              <w:rFonts w:cs="Arial"/>
              <w:b/>
              <w:caps/>
              <w:color w:val="008435"/>
              <w:sz w:val="16"/>
              <w:szCs w:val="16"/>
            </w:rPr>
            <w:t>NRE</w:t>
          </w:r>
          <w:r w:rsidR="0015010B" w:rsidRPr="00434F8A">
            <w:rPr>
              <w:rFonts w:cs="Arial"/>
              <w:b/>
              <w:caps/>
              <w:color w:val="008435"/>
              <w:sz w:val="16"/>
              <w:szCs w:val="16"/>
            </w:rPr>
            <w:fldChar w:fldCharType="end"/>
          </w:r>
          <w:r w:rsidR="0015010B" w:rsidRPr="00207DE4">
            <w:rPr>
              <w:rFonts w:cs="Arial"/>
              <w:b/>
              <w:caps/>
              <w:color w:val="008435"/>
              <w:sz w:val="16"/>
              <w:szCs w:val="16"/>
            </w:rPr>
            <w:t xml:space="preserve"> </w:t>
          </w:r>
          <w:r w:rsidR="004B53FC" w:rsidRPr="00434F8A">
            <w:rPr>
              <w:rFonts w:cs="Arial"/>
              <w:b/>
              <w:caps/>
              <w:color w:val="008435"/>
              <w:sz w:val="16"/>
              <w:szCs w:val="16"/>
            </w:rPr>
            <w:fldChar w:fldCharType="begin"/>
          </w:r>
          <w:r w:rsidR="004B53FC" w:rsidRPr="00207DE4">
            <w:rPr>
              <w:rFonts w:cs="Arial"/>
              <w:b/>
              <w:caps/>
              <w:color w:val="008435"/>
              <w:sz w:val="16"/>
              <w:szCs w:val="16"/>
            </w:rPr>
            <w:instrText xml:space="preserve"> DOCPROPERTY  Cart_Numéro  \* MERGEFORMAT </w:instrText>
          </w:r>
          <w:r w:rsidR="004B53FC" w:rsidRPr="00434F8A">
            <w:rPr>
              <w:rFonts w:cs="Arial"/>
              <w:b/>
              <w:caps/>
              <w:color w:val="008435"/>
              <w:sz w:val="16"/>
              <w:szCs w:val="16"/>
            </w:rPr>
            <w:fldChar w:fldCharType="separate"/>
          </w:r>
          <w:r w:rsidR="00FD680D">
            <w:rPr>
              <w:rFonts w:cs="Arial"/>
              <w:b/>
              <w:caps/>
              <w:color w:val="008435"/>
              <w:sz w:val="16"/>
              <w:szCs w:val="16"/>
            </w:rPr>
            <w:t>00031</w:t>
          </w:r>
          <w:r w:rsidR="004B53FC" w:rsidRPr="00434F8A">
            <w:rPr>
              <w:rFonts w:cs="Arial"/>
              <w:b/>
              <w:caps/>
              <w:color w:val="008435"/>
              <w:sz w:val="16"/>
              <w:szCs w:val="16"/>
            </w:rPr>
            <w:fldChar w:fldCharType="end"/>
          </w:r>
          <w:r w:rsidR="004B53FC" w:rsidRPr="00207DE4">
            <w:rPr>
              <w:rFonts w:cs="Arial"/>
              <w:b/>
              <w:caps/>
              <w:sz w:val="16"/>
              <w:szCs w:val="16"/>
            </w:rPr>
            <w:t xml:space="preserve"> </w:t>
          </w:r>
          <w:r w:rsidRPr="00207DE4">
            <w:rPr>
              <w:rFonts w:cs="Arial"/>
              <w:b/>
              <w:caps/>
              <w:sz w:val="16"/>
              <w:szCs w:val="16"/>
            </w:rPr>
            <w:t xml:space="preserve">- </w:t>
          </w:r>
          <w:r w:rsidR="004B53FC" w:rsidRPr="00434F8A">
            <w:rPr>
              <w:rFonts w:cs="Arial"/>
              <w:b/>
              <w:caps/>
              <w:sz w:val="16"/>
              <w:szCs w:val="16"/>
            </w:rPr>
            <w:fldChar w:fldCharType="begin"/>
          </w:r>
          <w:r w:rsidR="004B53FC" w:rsidRPr="00207DE4">
            <w:rPr>
              <w:rFonts w:cs="Arial"/>
              <w:b/>
              <w:caps/>
              <w:sz w:val="16"/>
              <w:szCs w:val="16"/>
            </w:rPr>
            <w:instrText xml:space="preserve"> DOCPROPERTY  TITRE</w:instrText>
          </w:r>
          <w:r w:rsidR="00EC2AB8" w:rsidRPr="00207DE4">
            <w:rPr>
              <w:rFonts w:cs="Arial"/>
              <w:b/>
              <w:caps/>
              <w:sz w:val="16"/>
              <w:szCs w:val="16"/>
            </w:rPr>
            <w:instrText>piece</w:instrText>
          </w:r>
          <w:r w:rsidR="004B53FC" w:rsidRPr="00207DE4">
            <w:rPr>
              <w:rFonts w:cs="Arial"/>
              <w:b/>
              <w:caps/>
              <w:sz w:val="16"/>
              <w:szCs w:val="16"/>
            </w:rPr>
            <w:instrText xml:space="preserve">  \* MERGEFORMAT </w:instrText>
          </w:r>
          <w:r w:rsidR="004B53FC" w:rsidRPr="00434F8A">
            <w:rPr>
              <w:rFonts w:cs="Arial"/>
              <w:b/>
              <w:caps/>
              <w:sz w:val="16"/>
              <w:szCs w:val="16"/>
            </w:rPr>
            <w:fldChar w:fldCharType="separate"/>
          </w:r>
          <w:r w:rsidR="00FD680D">
            <w:rPr>
              <w:rFonts w:cs="Arial"/>
              <w:b/>
              <w:caps/>
              <w:sz w:val="16"/>
              <w:szCs w:val="16"/>
            </w:rPr>
            <w:t>Trame de Schéma Organisationnel du Plan de Respect de l'Environnement (SOPRE)</w:t>
          </w:r>
          <w:r w:rsidR="004B53FC" w:rsidRPr="00434F8A">
            <w:rPr>
              <w:rFonts w:cs="Arial"/>
              <w:b/>
              <w:caps/>
              <w:sz w:val="16"/>
              <w:szCs w:val="16"/>
            </w:rPr>
            <w:fldChar w:fldCharType="end"/>
          </w:r>
        </w:p>
      </w:tc>
      <w:tc>
        <w:tcPr>
          <w:tcW w:w="1019" w:type="pct"/>
          <w:gridSpan w:val="2"/>
          <w:shd w:val="clear" w:color="auto" w:fill="auto"/>
          <w:vAlign w:val="center"/>
        </w:tcPr>
        <w:p w14:paraId="190DECC3" w14:textId="77777777" w:rsidR="00B34DBA" w:rsidRPr="008720DE" w:rsidRDefault="00B34DBA" w:rsidP="00B34DBA">
          <w:pPr>
            <w:jc w:val="right"/>
            <w:rPr>
              <w:rFonts w:cs="Arial"/>
              <w:sz w:val="18"/>
              <w:szCs w:val="18"/>
            </w:rPr>
          </w:pPr>
          <w:r w:rsidRPr="008720DE">
            <w:rPr>
              <w:rFonts w:cs="Arial"/>
              <w:sz w:val="18"/>
              <w:szCs w:val="18"/>
            </w:rPr>
            <w:fldChar w:fldCharType="begin"/>
          </w:r>
          <w:r w:rsidRPr="008720DE">
            <w:rPr>
              <w:rFonts w:cs="Arial"/>
              <w:sz w:val="18"/>
              <w:szCs w:val="18"/>
            </w:rPr>
            <w:instrText xml:space="preserve"> PAGE </w:instrText>
          </w:r>
          <w:r w:rsidRPr="008720DE">
            <w:rPr>
              <w:rFonts w:cs="Arial"/>
              <w:sz w:val="18"/>
              <w:szCs w:val="18"/>
            </w:rPr>
            <w:fldChar w:fldCharType="separate"/>
          </w:r>
          <w:r w:rsidRPr="008720DE">
            <w:rPr>
              <w:rFonts w:cs="Arial"/>
              <w:sz w:val="18"/>
              <w:szCs w:val="18"/>
            </w:rPr>
            <w:t>16</w:t>
          </w:r>
          <w:r w:rsidRPr="008720DE">
            <w:rPr>
              <w:rFonts w:cs="Arial"/>
              <w:sz w:val="18"/>
              <w:szCs w:val="18"/>
            </w:rPr>
            <w:fldChar w:fldCharType="end"/>
          </w:r>
          <w:r w:rsidRPr="008720DE">
            <w:rPr>
              <w:rFonts w:cs="Arial"/>
              <w:sz w:val="18"/>
              <w:szCs w:val="18"/>
            </w:rPr>
            <w:t>/</w:t>
          </w:r>
          <w:r w:rsidRPr="008720DE">
            <w:rPr>
              <w:rFonts w:cs="Arial"/>
              <w:sz w:val="18"/>
              <w:szCs w:val="18"/>
            </w:rPr>
            <w:fldChar w:fldCharType="begin"/>
          </w:r>
          <w:r w:rsidRPr="008720DE">
            <w:rPr>
              <w:rFonts w:cs="Arial"/>
              <w:sz w:val="18"/>
              <w:szCs w:val="18"/>
            </w:rPr>
            <w:instrText xml:space="preserve"> NUMPAGES </w:instrText>
          </w:r>
          <w:r w:rsidRPr="008720DE">
            <w:rPr>
              <w:rFonts w:cs="Arial"/>
              <w:sz w:val="18"/>
              <w:szCs w:val="18"/>
            </w:rPr>
            <w:fldChar w:fldCharType="separate"/>
          </w:r>
          <w:r w:rsidRPr="008720DE">
            <w:rPr>
              <w:rFonts w:cs="Arial"/>
              <w:sz w:val="18"/>
              <w:szCs w:val="18"/>
            </w:rPr>
            <w:t>16</w:t>
          </w:r>
          <w:r w:rsidRPr="008720DE">
            <w:rPr>
              <w:rFonts w:cs="Arial"/>
              <w:sz w:val="18"/>
              <w:szCs w:val="18"/>
            </w:rPr>
            <w:fldChar w:fldCharType="end"/>
          </w:r>
        </w:p>
      </w:tc>
    </w:tr>
  </w:tbl>
  <w:p w14:paraId="3D519163" w14:textId="77777777" w:rsidR="00D93DEB" w:rsidRDefault="00D93DEB" w:rsidP="002E0DBB"/>
</w:hdr>
</file>

<file path=word/intelligence2.xml><?xml version="1.0" encoding="utf-8"?>
<int2:intelligence xmlns:int2="http://schemas.microsoft.com/office/intelligence/2020/intelligence" xmlns:oel="http://schemas.microsoft.com/office/2019/extlst">
  <int2:observations>
    <int2:textHash int2:hashCode="N8kze2IS44ZESt" int2:id="7CPJbd98">
      <int2:state int2:value="Rejected" int2:type="LegacyProofing"/>
    </int2:textHash>
    <int2:textHash int2:hashCode="D1ccEfydhyETKP" int2:id="v0zQbott">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F12CA78"/>
    <w:lvl w:ilvl="0">
      <w:start w:val="1"/>
      <w:numFmt w:val="bullet"/>
      <w:pStyle w:val="Listepuces"/>
      <w:lvlText w:val=""/>
      <w:lvlJc w:val="left"/>
      <w:pPr>
        <w:ind w:left="417" w:hanging="360"/>
      </w:pPr>
      <w:rPr>
        <w:rFonts w:ascii="Wingdings" w:hAnsi="Wingdings" w:hint="default"/>
        <w:color w:val="EA6711"/>
        <w:sz w:val="18"/>
        <w:szCs w:val="16"/>
      </w:rPr>
    </w:lvl>
  </w:abstractNum>
  <w:abstractNum w:abstractNumId="1" w15:restartNumberingAfterBreak="0">
    <w:nsid w:val="05F81D9A"/>
    <w:multiLevelType w:val="hybridMultilevel"/>
    <w:tmpl w:val="7360C84E"/>
    <w:lvl w:ilvl="0" w:tplc="E87ED484">
      <w:start w:val="1"/>
      <w:numFmt w:val="decimal"/>
      <w:pStyle w:val="SAnnexe"/>
      <w:lvlText w:val="Annexe %1 —"/>
      <w:lvlJc w:val="left"/>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E55882"/>
    <w:multiLevelType w:val="hybridMultilevel"/>
    <w:tmpl w:val="7A5A38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02A45E2"/>
    <w:multiLevelType w:val="hybridMultilevel"/>
    <w:tmpl w:val="AC7A57D0"/>
    <w:lvl w:ilvl="0" w:tplc="46DCCD8E">
      <w:start w:val="1"/>
      <w:numFmt w:val="bullet"/>
      <w:lvlText w:val="▪"/>
      <w:lvlJc w:val="left"/>
      <w:pPr>
        <w:ind w:left="720" w:hanging="360"/>
      </w:pPr>
      <w:rPr>
        <w:rFonts w:ascii="@MS Mincho" w:hAnsi="@MS Mincho" w:hint="default"/>
        <w:b/>
        <w:i w:val="0"/>
        <w:color w:val="943634"/>
        <w:sz w:val="20"/>
      </w:rPr>
    </w:lvl>
    <w:lvl w:ilvl="1" w:tplc="040C0003">
      <w:start w:val="1"/>
      <w:numFmt w:val="bullet"/>
      <w:lvlText w:val="o"/>
      <w:lvlJc w:val="left"/>
      <w:pPr>
        <w:ind w:left="1440" w:hanging="360"/>
      </w:pPr>
      <w:rPr>
        <w:rFonts w:ascii="@MS Mincho" w:hAnsi="@MS Mincho" w:cs="@MS Mincho" w:hint="default"/>
      </w:rPr>
    </w:lvl>
    <w:lvl w:ilvl="2" w:tplc="040C0005">
      <w:start w:val="1"/>
      <w:numFmt w:val="bullet"/>
      <w:lvlText w:val=""/>
      <w:lvlJc w:val="left"/>
      <w:pPr>
        <w:ind w:left="2160" w:hanging="360"/>
      </w:pPr>
      <w:rPr>
        <w:rFonts w:ascii="@MS Mincho" w:hAnsi="@MS Mincho" w:hint="default"/>
      </w:rPr>
    </w:lvl>
    <w:lvl w:ilvl="3" w:tplc="040C0001" w:tentative="1">
      <w:start w:val="1"/>
      <w:numFmt w:val="bullet"/>
      <w:lvlText w:val=""/>
      <w:lvlJc w:val="left"/>
      <w:pPr>
        <w:ind w:left="2880" w:hanging="360"/>
      </w:pPr>
      <w:rPr>
        <w:rFonts w:ascii="@MS Mincho" w:hAnsi="@MS Mincho" w:hint="default"/>
      </w:rPr>
    </w:lvl>
    <w:lvl w:ilvl="4" w:tplc="040C0003" w:tentative="1">
      <w:start w:val="1"/>
      <w:numFmt w:val="bullet"/>
      <w:lvlText w:val="o"/>
      <w:lvlJc w:val="left"/>
      <w:pPr>
        <w:ind w:left="3600" w:hanging="360"/>
      </w:pPr>
      <w:rPr>
        <w:rFonts w:ascii="@MS Mincho" w:hAnsi="@MS Mincho" w:cs="@MS Mincho" w:hint="default"/>
      </w:rPr>
    </w:lvl>
    <w:lvl w:ilvl="5" w:tplc="040C0005" w:tentative="1">
      <w:start w:val="1"/>
      <w:numFmt w:val="bullet"/>
      <w:lvlText w:val=""/>
      <w:lvlJc w:val="left"/>
      <w:pPr>
        <w:ind w:left="4320" w:hanging="360"/>
      </w:pPr>
      <w:rPr>
        <w:rFonts w:ascii="@MS Mincho" w:hAnsi="@MS Mincho" w:hint="default"/>
      </w:rPr>
    </w:lvl>
    <w:lvl w:ilvl="6" w:tplc="040C0001" w:tentative="1">
      <w:start w:val="1"/>
      <w:numFmt w:val="bullet"/>
      <w:lvlText w:val=""/>
      <w:lvlJc w:val="left"/>
      <w:pPr>
        <w:ind w:left="5040" w:hanging="360"/>
      </w:pPr>
      <w:rPr>
        <w:rFonts w:ascii="@MS Mincho" w:hAnsi="@MS Mincho" w:hint="default"/>
      </w:rPr>
    </w:lvl>
    <w:lvl w:ilvl="7" w:tplc="040C0003" w:tentative="1">
      <w:start w:val="1"/>
      <w:numFmt w:val="bullet"/>
      <w:lvlText w:val="o"/>
      <w:lvlJc w:val="left"/>
      <w:pPr>
        <w:ind w:left="5760" w:hanging="360"/>
      </w:pPr>
      <w:rPr>
        <w:rFonts w:ascii="@MS Mincho" w:hAnsi="@MS Mincho" w:cs="@MS Mincho" w:hint="default"/>
      </w:rPr>
    </w:lvl>
    <w:lvl w:ilvl="8" w:tplc="040C0005" w:tentative="1">
      <w:start w:val="1"/>
      <w:numFmt w:val="bullet"/>
      <w:lvlText w:val=""/>
      <w:lvlJc w:val="left"/>
      <w:pPr>
        <w:ind w:left="6480" w:hanging="360"/>
      </w:pPr>
      <w:rPr>
        <w:rFonts w:ascii="@MS Mincho" w:hAnsi="@MS Mincho" w:hint="default"/>
      </w:rPr>
    </w:lvl>
  </w:abstractNum>
  <w:abstractNum w:abstractNumId="4" w15:restartNumberingAfterBreak="0">
    <w:nsid w:val="10B057F5"/>
    <w:multiLevelType w:val="multilevel"/>
    <w:tmpl w:val="675CB1FC"/>
    <w:lvl w:ilvl="0">
      <w:start w:val="1"/>
      <w:numFmt w:val="bullet"/>
      <w:lvlText w:val=""/>
      <w:lvlJc w:val="left"/>
      <w:pPr>
        <w:ind w:left="1494" w:hanging="360"/>
      </w:pPr>
      <w:rPr>
        <w:rFonts w:ascii="@MS Mincho" w:hAnsi="@MS Mincho" w:hint="default"/>
        <w:color w:val="17843D"/>
      </w:rPr>
    </w:lvl>
    <w:lvl w:ilvl="1">
      <w:start w:val="1"/>
      <w:numFmt w:val="bullet"/>
      <w:lvlText w:val="o"/>
      <w:lvlJc w:val="left"/>
      <w:pPr>
        <w:tabs>
          <w:tab w:val="num" w:pos="1985"/>
        </w:tabs>
        <w:ind w:left="1985" w:hanging="284"/>
      </w:pPr>
      <w:rPr>
        <w:rFonts w:ascii="@MS Mincho" w:hAnsi="@MS Mincho" w:hint="default"/>
        <w:color w:val="18833D"/>
      </w:rPr>
    </w:lvl>
    <w:lvl w:ilvl="2">
      <w:start w:val="1"/>
      <w:numFmt w:val="bullet"/>
      <w:lvlText w:val=""/>
      <w:lvlJc w:val="left"/>
      <w:pPr>
        <w:tabs>
          <w:tab w:val="num" w:pos="2552"/>
        </w:tabs>
        <w:ind w:left="2552" w:hanging="284"/>
      </w:pPr>
      <w:rPr>
        <w:rFonts w:ascii="@MS Mincho" w:hAnsi="@MS Mincho" w:hint="default"/>
        <w:color w:val="18833D"/>
      </w:rPr>
    </w:lvl>
    <w:lvl w:ilvl="3">
      <w:start w:val="1"/>
      <w:numFmt w:val="bullet"/>
      <w:lvlText w:val=""/>
      <w:lvlJc w:val="left"/>
      <w:pPr>
        <w:ind w:left="3784" w:hanging="1232"/>
      </w:pPr>
      <w:rPr>
        <w:rFonts w:ascii="@MS Mincho" w:hAnsi="@MS Mincho" w:hint="default"/>
        <w:color w:val="18833D"/>
      </w:rPr>
    </w:lvl>
    <w:lvl w:ilvl="4">
      <w:start w:val="1"/>
      <w:numFmt w:val="bullet"/>
      <w:lvlText w:val="o"/>
      <w:lvlJc w:val="left"/>
      <w:pPr>
        <w:ind w:left="4504" w:hanging="360"/>
      </w:pPr>
      <w:rPr>
        <w:rFonts w:ascii="@MS Mincho" w:hAnsi="@MS Mincho" w:cs="@MS Mincho" w:hint="default"/>
      </w:rPr>
    </w:lvl>
    <w:lvl w:ilvl="5">
      <w:start w:val="1"/>
      <w:numFmt w:val="bullet"/>
      <w:lvlText w:val=""/>
      <w:lvlJc w:val="left"/>
      <w:pPr>
        <w:ind w:left="5224" w:hanging="360"/>
      </w:pPr>
      <w:rPr>
        <w:rFonts w:ascii="@MS Mincho" w:hAnsi="@MS Mincho" w:hint="default"/>
      </w:rPr>
    </w:lvl>
    <w:lvl w:ilvl="6">
      <w:start w:val="1"/>
      <w:numFmt w:val="bullet"/>
      <w:lvlText w:val=""/>
      <w:lvlJc w:val="left"/>
      <w:pPr>
        <w:ind w:left="5944" w:hanging="360"/>
      </w:pPr>
      <w:rPr>
        <w:rFonts w:ascii="@MS Mincho" w:hAnsi="@MS Mincho" w:hint="default"/>
      </w:rPr>
    </w:lvl>
    <w:lvl w:ilvl="7">
      <w:start w:val="1"/>
      <w:numFmt w:val="bullet"/>
      <w:lvlText w:val="o"/>
      <w:lvlJc w:val="left"/>
      <w:pPr>
        <w:ind w:left="6664" w:hanging="360"/>
      </w:pPr>
      <w:rPr>
        <w:rFonts w:ascii="@MS Mincho" w:hAnsi="@MS Mincho" w:cs="@MS Mincho" w:hint="default"/>
      </w:rPr>
    </w:lvl>
    <w:lvl w:ilvl="8">
      <w:start w:val="1"/>
      <w:numFmt w:val="bullet"/>
      <w:lvlText w:val=""/>
      <w:lvlJc w:val="left"/>
      <w:pPr>
        <w:ind w:left="7384" w:hanging="360"/>
      </w:pPr>
      <w:rPr>
        <w:rFonts w:ascii="@MS Mincho" w:hAnsi="@MS Mincho" w:hint="default"/>
      </w:rPr>
    </w:lvl>
  </w:abstractNum>
  <w:abstractNum w:abstractNumId="5" w15:restartNumberingAfterBreak="0">
    <w:nsid w:val="18907DC2"/>
    <w:multiLevelType w:val="multilevel"/>
    <w:tmpl w:val="1C509A54"/>
    <w:lvl w:ilvl="0">
      <w:start w:val="1"/>
      <w:numFmt w:val="decimal"/>
      <w:pStyle w:val="Titre1"/>
      <w:lvlText w:val="%1."/>
      <w:lvlJc w:val="left"/>
      <w:pPr>
        <w:tabs>
          <w:tab w:val="num" w:pos="432"/>
        </w:tabs>
        <w:ind w:left="432" w:hanging="432"/>
      </w:pPr>
      <w:rPr>
        <w:rFonts w:hint="default"/>
        <w:color w:val="008000"/>
        <w:u w:val="none"/>
      </w:rPr>
    </w:lvl>
    <w:lvl w:ilvl="1">
      <w:start w:val="1"/>
      <w:numFmt w:val="decimal"/>
      <w:pStyle w:val="Titre2"/>
      <w:lvlText w:val="%1.%2."/>
      <w:lvlJc w:val="left"/>
      <w:pPr>
        <w:tabs>
          <w:tab w:val="num" w:pos="576"/>
        </w:tabs>
        <w:ind w:left="576" w:hanging="576"/>
      </w:pPr>
      <w:rPr>
        <w:rFonts w:hint="default"/>
        <w:color w:val="008000"/>
      </w:rPr>
    </w:lvl>
    <w:lvl w:ilvl="2">
      <w:start w:val="1"/>
      <w:numFmt w:val="decimal"/>
      <w:pStyle w:val="Titre3"/>
      <w:lvlText w:val="%1.%2.%3."/>
      <w:lvlJc w:val="left"/>
      <w:pPr>
        <w:tabs>
          <w:tab w:val="num" w:pos="2138"/>
        </w:tabs>
        <w:ind w:left="2138" w:hanging="720"/>
      </w:pPr>
      <w:rPr>
        <w:rFonts w:hint="default"/>
        <w:color w:val="008000"/>
      </w:rPr>
    </w:lvl>
    <w:lvl w:ilvl="3">
      <w:start w:val="1"/>
      <w:numFmt w:val="decimal"/>
      <w:pStyle w:val="Titre4"/>
      <w:lvlText w:val="%1.%2.%3.%4."/>
      <w:lvlJc w:val="left"/>
      <w:pPr>
        <w:tabs>
          <w:tab w:val="num" w:pos="1998"/>
        </w:tabs>
        <w:ind w:left="1998" w:hanging="864"/>
      </w:pPr>
      <w:rPr>
        <w:rFonts w:hint="default"/>
        <w:color w:val="008000"/>
      </w:rPr>
    </w:lvl>
    <w:lvl w:ilvl="4">
      <w:start w:val="1"/>
      <w:numFmt w:val="decimal"/>
      <w:lvlText w:val="%1.%2.%3.%4.%5"/>
      <w:lvlJc w:val="left"/>
      <w:pPr>
        <w:tabs>
          <w:tab w:val="num" w:pos="1150"/>
        </w:tabs>
        <w:ind w:left="1150"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6" w15:restartNumberingAfterBreak="0">
    <w:nsid w:val="1C0778F4"/>
    <w:multiLevelType w:val="hybridMultilevel"/>
    <w:tmpl w:val="52FA91FE"/>
    <w:lvl w:ilvl="0" w:tplc="49FA4C12">
      <w:start w:val="1"/>
      <w:numFmt w:val="bullet"/>
      <w:lvlText w:val=""/>
      <w:lvlJc w:val="left"/>
      <w:pPr>
        <w:ind w:left="502" w:hanging="360"/>
      </w:pPr>
      <w:rPr>
        <w:rFonts w:ascii="Wingdings" w:hAnsi="Wingdings" w:hint="default"/>
        <w:sz w:val="20"/>
        <w:szCs w:val="20"/>
      </w:rPr>
    </w:lvl>
    <w:lvl w:ilvl="1" w:tplc="040C000B">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1A33A5"/>
    <w:multiLevelType w:val="hybridMultilevel"/>
    <w:tmpl w:val="6EFC4FC4"/>
    <w:lvl w:ilvl="0" w:tplc="B0FE89EA">
      <w:start w:val="1"/>
      <w:numFmt w:val="bullet"/>
      <w:lvlText w:val=""/>
      <w:lvlJc w:val="left"/>
      <w:pPr>
        <w:tabs>
          <w:tab w:val="num" w:pos="720"/>
        </w:tabs>
        <w:ind w:left="720" w:hanging="360"/>
      </w:pPr>
      <w:rPr>
        <w:rFonts w:ascii="@MS Mincho" w:hAnsi="@MS Mincho" w:hint="default"/>
      </w:rPr>
    </w:lvl>
    <w:lvl w:ilvl="1" w:tplc="040C0003">
      <w:start w:val="1"/>
      <w:numFmt w:val="bullet"/>
      <w:lvlText w:val="o"/>
      <w:lvlJc w:val="left"/>
      <w:pPr>
        <w:tabs>
          <w:tab w:val="num" w:pos="1440"/>
        </w:tabs>
        <w:ind w:left="1440" w:hanging="360"/>
      </w:pPr>
      <w:rPr>
        <w:rFonts w:ascii="@MS Mincho" w:hAnsi="@MS Mincho" w:cs="@MS Mincho" w:hint="default"/>
      </w:rPr>
    </w:lvl>
    <w:lvl w:ilvl="2" w:tplc="040C0005">
      <w:start w:val="1"/>
      <w:numFmt w:val="bullet"/>
      <w:lvlText w:val=""/>
      <w:lvlJc w:val="left"/>
      <w:pPr>
        <w:tabs>
          <w:tab w:val="num" w:pos="2160"/>
        </w:tabs>
        <w:ind w:left="2160" w:hanging="360"/>
      </w:pPr>
      <w:rPr>
        <w:rFonts w:ascii="@MS Mincho" w:hAnsi="@MS Mincho" w:hint="default"/>
      </w:rPr>
    </w:lvl>
    <w:lvl w:ilvl="3" w:tplc="040C0001">
      <w:start w:val="1"/>
      <w:numFmt w:val="bullet"/>
      <w:lvlText w:val=""/>
      <w:lvlJc w:val="left"/>
      <w:pPr>
        <w:tabs>
          <w:tab w:val="num" w:pos="2880"/>
        </w:tabs>
        <w:ind w:left="2880" w:hanging="360"/>
      </w:pPr>
      <w:rPr>
        <w:rFonts w:ascii="@MS Mincho" w:hAnsi="@MS Mincho" w:hint="default"/>
      </w:rPr>
    </w:lvl>
    <w:lvl w:ilvl="4" w:tplc="040C0003" w:tentative="1">
      <w:start w:val="1"/>
      <w:numFmt w:val="bullet"/>
      <w:lvlText w:val="o"/>
      <w:lvlJc w:val="left"/>
      <w:pPr>
        <w:tabs>
          <w:tab w:val="num" w:pos="3600"/>
        </w:tabs>
        <w:ind w:left="3600" w:hanging="360"/>
      </w:pPr>
      <w:rPr>
        <w:rFonts w:ascii="@MS Mincho" w:hAnsi="@MS Mincho" w:cs="@MS Mincho" w:hint="default"/>
      </w:rPr>
    </w:lvl>
    <w:lvl w:ilvl="5" w:tplc="040C0005" w:tentative="1">
      <w:start w:val="1"/>
      <w:numFmt w:val="bullet"/>
      <w:lvlText w:val=""/>
      <w:lvlJc w:val="left"/>
      <w:pPr>
        <w:tabs>
          <w:tab w:val="num" w:pos="4320"/>
        </w:tabs>
        <w:ind w:left="4320" w:hanging="360"/>
      </w:pPr>
      <w:rPr>
        <w:rFonts w:ascii="@MS Mincho" w:hAnsi="@MS Mincho" w:hint="default"/>
      </w:rPr>
    </w:lvl>
    <w:lvl w:ilvl="6" w:tplc="040C0001" w:tentative="1">
      <w:start w:val="1"/>
      <w:numFmt w:val="bullet"/>
      <w:lvlText w:val=""/>
      <w:lvlJc w:val="left"/>
      <w:pPr>
        <w:tabs>
          <w:tab w:val="num" w:pos="5040"/>
        </w:tabs>
        <w:ind w:left="5040" w:hanging="360"/>
      </w:pPr>
      <w:rPr>
        <w:rFonts w:ascii="@MS Mincho" w:hAnsi="@MS Mincho" w:hint="default"/>
      </w:rPr>
    </w:lvl>
    <w:lvl w:ilvl="7" w:tplc="040C0003" w:tentative="1">
      <w:start w:val="1"/>
      <w:numFmt w:val="bullet"/>
      <w:lvlText w:val="o"/>
      <w:lvlJc w:val="left"/>
      <w:pPr>
        <w:tabs>
          <w:tab w:val="num" w:pos="5760"/>
        </w:tabs>
        <w:ind w:left="5760" w:hanging="360"/>
      </w:pPr>
      <w:rPr>
        <w:rFonts w:ascii="@MS Mincho" w:hAnsi="@MS Mincho" w:cs="@MS Mincho" w:hint="default"/>
      </w:rPr>
    </w:lvl>
    <w:lvl w:ilvl="8" w:tplc="040C0005" w:tentative="1">
      <w:start w:val="1"/>
      <w:numFmt w:val="bullet"/>
      <w:lvlText w:val=""/>
      <w:lvlJc w:val="left"/>
      <w:pPr>
        <w:tabs>
          <w:tab w:val="num" w:pos="6480"/>
        </w:tabs>
        <w:ind w:left="6480" w:hanging="360"/>
      </w:pPr>
      <w:rPr>
        <w:rFonts w:ascii="@MS Mincho" w:hAnsi="@MS Mincho" w:hint="default"/>
      </w:rPr>
    </w:lvl>
  </w:abstractNum>
  <w:abstractNum w:abstractNumId="8" w15:restartNumberingAfterBreak="0">
    <w:nsid w:val="1DCB3556"/>
    <w:multiLevelType w:val="hybridMultilevel"/>
    <w:tmpl w:val="C6AC3B3A"/>
    <w:lvl w:ilvl="0" w:tplc="E822F100">
      <w:start w:val="6"/>
      <w:numFmt w:val="bullet"/>
      <w:lvlText w:val="-"/>
      <w:lvlJc w:val="left"/>
      <w:rPr>
        <w:rFonts w:ascii="Times New Roman" w:eastAsia="Arial"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E6B731D"/>
    <w:multiLevelType w:val="multilevel"/>
    <w:tmpl w:val="E480AB84"/>
    <w:lvl w:ilvl="0">
      <w:start w:val="1"/>
      <w:numFmt w:val="decimal"/>
      <w:pStyle w:val="STitre1"/>
      <w:lvlText w:val="%1 —"/>
      <w:lvlJc w:val="left"/>
      <w:pPr>
        <w:tabs>
          <w:tab w:val="num" w:pos="984"/>
        </w:tabs>
        <w:ind w:left="984" w:hanging="624"/>
      </w:pPr>
      <w:rPr>
        <w:rFonts w:hint="default"/>
      </w:rPr>
    </w:lvl>
    <w:lvl w:ilvl="1">
      <w:start w:val="1"/>
      <w:numFmt w:val="decimal"/>
      <w:lvlText w:val="%1.%2"/>
      <w:lvlJc w:val="left"/>
      <w:pPr>
        <w:tabs>
          <w:tab w:val="num" w:pos="757"/>
        </w:tabs>
        <w:ind w:left="984" w:hanging="624"/>
      </w:pPr>
      <w:rPr>
        <w:rFonts w:hint="default"/>
      </w:rPr>
    </w:lvl>
    <w:lvl w:ilvl="2">
      <w:start w:val="1"/>
      <w:numFmt w:val="decimal"/>
      <w:suff w:val="space"/>
      <w:lvlText w:val="%1.%2.%3"/>
      <w:lvlJc w:val="left"/>
      <w:pPr>
        <w:ind w:left="4679" w:firstLine="0"/>
      </w:pPr>
      <w:rPr>
        <w:rFonts w:hint="default"/>
      </w:rPr>
    </w:lvl>
    <w:lvl w:ilvl="3">
      <w:start w:val="1"/>
      <w:numFmt w:val="decimal"/>
      <w:suff w:val="space"/>
      <w:lvlText w:val="%1.%2.%3.%4"/>
      <w:lvlJc w:val="left"/>
      <w:pPr>
        <w:ind w:left="360" w:firstLine="0"/>
      </w:pPr>
      <w:rPr>
        <w:rFonts w:hint="default"/>
      </w:rPr>
    </w:lvl>
    <w:lvl w:ilvl="4">
      <w:start w:val="1"/>
      <w:numFmt w:val="decimal"/>
      <w:suff w:val="space"/>
      <w:lvlText w:val="%1.%2.%3.%4.%5"/>
      <w:lvlJc w:val="left"/>
      <w:pPr>
        <w:ind w:left="927" w:firstLine="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0" w15:restartNumberingAfterBreak="0">
    <w:nsid w:val="31F53EDF"/>
    <w:multiLevelType w:val="hybridMultilevel"/>
    <w:tmpl w:val="6B9E026A"/>
    <w:styleLink w:val="StyleAvecpuces10pt"/>
    <w:lvl w:ilvl="0" w:tplc="70E0B2FE">
      <w:start w:val="2"/>
      <w:numFmt w:val="bullet"/>
      <w:lvlText w:val="-"/>
      <w:lvlJc w:val="left"/>
      <w:pPr>
        <w:ind w:left="720" w:hanging="360"/>
      </w:pPr>
      <w:rPr>
        <w:rFonts w:ascii="@MS Mincho" w:eastAsia="@MS Mincho" w:hAnsi="@MS Mincho" w:cs="@MS Mincho" w:hint="default"/>
      </w:rPr>
    </w:lvl>
    <w:lvl w:ilvl="1" w:tplc="040C0003" w:tentative="1">
      <w:start w:val="1"/>
      <w:numFmt w:val="bullet"/>
      <w:lvlText w:val="o"/>
      <w:lvlJc w:val="left"/>
      <w:pPr>
        <w:ind w:left="1440" w:hanging="360"/>
      </w:pPr>
      <w:rPr>
        <w:rFonts w:ascii="@MS Mincho" w:hAnsi="@MS Mincho" w:cs="@MS Mincho" w:hint="default"/>
      </w:rPr>
    </w:lvl>
    <w:lvl w:ilvl="2" w:tplc="040C0005" w:tentative="1">
      <w:start w:val="1"/>
      <w:numFmt w:val="bullet"/>
      <w:lvlText w:val=""/>
      <w:lvlJc w:val="left"/>
      <w:pPr>
        <w:ind w:left="2160" w:hanging="360"/>
      </w:pPr>
      <w:rPr>
        <w:rFonts w:ascii="@MS Mincho" w:hAnsi="@MS Mincho" w:hint="default"/>
      </w:rPr>
    </w:lvl>
    <w:lvl w:ilvl="3" w:tplc="040C0001" w:tentative="1">
      <w:start w:val="1"/>
      <w:numFmt w:val="bullet"/>
      <w:lvlText w:val=""/>
      <w:lvlJc w:val="left"/>
      <w:pPr>
        <w:ind w:left="2880" w:hanging="360"/>
      </w:pPr>
      <w:rPr>
        <w:rFonts w:ascii="@MS Mincho" w:hAnsi="@MS Mincho" w:hint="default"/>
      </w:rPr>
    </w:lvl>
    <w:lvl w:ilvl="4" w:tplc="040C0003" w:tentative="1">
      <w:start w:val="1"/>
      <w:numFmt w:val="bullet"/>
      <w:lvlText w:val="o"/>
      <w:lvlJc w:val="left"/>
      <w:pPr>
        <w:ind w:left="3600" w:hanging="360"/>
      </w:pPr>
      <w:rPr>
        <w:rFonts w:ascii="@MS Mincho" w:hAnsi="@MS Mincho" w:cs="@MS Mincho" w:hint="default"/>
      </w:rPr>
    </w:lvl>
    <w:lvl w:ilvl="5" w:tplc="040C0005" w:tentative="1">
      <w:start w:val="1"/>
      <w:numFmt w:val="bullet"/>
      <w:lvlText w:val=""/>
      <w:lvlJc w:val="left"/>
      <w:pPr>
        <w:ind w:left="4320" w:hanging="360"/>
      </w:pPr>
      <w:rPr>
        <w:rFonts w:ascii="@MS Mincho" w:hAnsi="@MS Mincho" w:hint="default"/>
      </w:rPr>
    </w:lvl>
    <w:lvl w:ilvl="6" w:tplc="040C0001" w:tentative="1">
      <w:start w:val="1"/>
      <w:numFmt w:val="bullet"/>
      <w:lvlText w:val=""/>
      <w:lvlJc w:val="left"/>
      <w:pPr>
        <w:ind w:left="5040" w:hanging="360"/>
      </w:pPr>
      <w:rPr>
        <w:rFonts w:ascii="@MS Mincho" w:hAnsi="@MS Mincho" w:hint="default"/>
      </w:rPr>
    </w:lvl>
    <w:lvl w:ilvl="7" w:tplc="040C0003" w:tentative="1">
      <w:start w:val="1"/>
      <w:numFmt w:val="bullet"/>
      <w:lvlText w:val="o"/>
      <w:lvlJc w:val="left"/>
      <w:pPr>
        <w:ind w:left="5760" w:hanging="360"/>
      </w:pPr>
      <w:rPr>
        <w:rFonts w:ascii="@MS Mincho" w:hAnsi="@MS Mincho" w:cs="@MS Mincho" w:hint="default"/>
      </w:rPr>
    </w:lvl>
    <w:lvl w:ilvl="8" w:tplc="040C0005" w:tentative="1">
      <w:start w:val="1"/>
      <w:numFmt w:val="bullet"/>
      <w:lvlText w:val=""/>
      <w:lvlJc w:val="left"/>
      <w:pPr>
        <w:ind w:left="6480" w:hanging="360"/>
      </w:pPr>
      <w:rPr>
        <w:rFonts w:ascii="@MS Mincho" w:hAnsi="@MS Mincho" w:hint="default"/>
      </w:rPr>
    </w:lvl>
  </w:abstractNum>
  <w:abstractNum w:abstractNumId="11" w15:restartNumberingAfterBreak="0">
    <w:nsid w:val="33601E0A"/>
    <w:multiLevelType w:val="hybridMultilevel"/>
    <w:tmpl w:val="1F36C932"/>
    <w:lvl w:ilvl="0" w:tplc="4FAE49C2">
      <w:start w:val="1"/>
      <w:numFmt w:val="bullet"/>
      <w:lvlText w:val=""/>
      <w:lvlJc w:val="left"/>
      <w:pPr>
        <w:ind w:left="2421" w:hanging="360"/>
      </w:pPr>
      <w:rPr>
        <w:rFonts w:ascii="@MS Mincho" w:hAnsi="@MS Mincho" w:hint="default"/>
        <w:color w:val="948A54"/>
      </w:rPr>
    </w:lvl>
    <w:lvl w:ilvl="1" w:tplc="040C0003">
      <w:start w:val="1"/>
      <w:numFmt w:val="bullet"/>
      <w:lvlText w:val="o"/>
      <w:lvlJc w:val="left"/>
      <w:pPr>
        <w:ind w:left="3141" w:hanging="360"/>
      </w:pPr>
      <w:rPr>
        <w:rFonts w:ascii="@MS Mincho" w:hAnsi="@MS Mincho" w:cs="@MS Mincho" w:hint="default"/>
      </w:rPr>
    </w:lvl>
    <w:lvl w:ilvl="2" w:tplc="040C0005" w:tentative="1">
      <w:start w:val="1"/>
      <w:numFmt w:val="bullet"/>
      <w:lvlText w:val=""/>
      <w:lvlJc w:val="left"/>
      <w:pPr>
        <w:ind w:left="3861" w:hanging="360"/>
      </w:pPr>
      <w:rPr>
        <w:rFonts w:ascii="@MS Mincho" w:hAnsi="@MS Mincho" w:hint="default"/>
      </w:rPr>
    </w:lvl>
    <w:lvl w:ilvl="3" w:tplc="040C0001" w:tentative="1">
      <w:start w:val="1"/>
      <w:numFmt w:val="bullet"/>
      <w:lvlText w:val=""/>
      <w:lvlJc w:val="left"/>
      <w:pPr>
        <w:ind w:left="4581" w:hanging="360"/>
      </w:pPr>
      <w:rPr>
        <w:rFonts w:ascii="@MS Mincho" w:hAnsi="@MS Mincho" w:hint="default"/>
      </w:rPr>
    </w:lvl>
    <w:lvl w:ilvl="4" w:tplc="040C0003" w:tentative="1">
      <w:start w:val="1"/>
      <w:numFmt w:val="bullet"/>
      <w:lvlText w:val="o"/>
      <w:lvlJc w:val="left"/>
      <w:pPr>
        <w:ind w:left="5301" w:hanging="360"/>
      </w:pPr>
      <w:rPr>
        <w:rFonts w:ascii="@MS Mincho" w:hAnsi="@MS Mincho" w:cs="@MS Mincho" w:hint="default"/>
      </w:rPr>
    </w:lvl>
    <w:lvl w:ilvl="5" w:tplc="040C0005" w:tentative="1">
      <w:start w:val="1"/>
      <w:numFmt w:val="bullet"/>
      <w:lvlText w:val=""/>
      <w:lvlJc w:val="left"/>
      <w:pPr>
        <w:ind w:left="6021" w:hanging="360"/>
      </w:pPr>
      <w:rPr>
        <w:rFonts w:ascii="@MS Mincho" w:hAnsi="@MS Mincho" w:hint="default"/>
      </w:rPr>
    </w:lvl>
    <w:lvl w:ilvl="6" w:tplc="040C0001" w:tentative="1">
      <w:start w:val="1"/>
      <w:numFmt w:val="bullet"/>
      <w:lvlText w:val=""/>
      <w:lvlJc w:val="left"/>
      <w:pPr>
        <w:ind w:left="6741" w:hanging="360"/>
      </w:pPr>
      <w:rPr>
        <w:rFonts w:ascii="@MS Mincho" w:hAnsi="@MS Mincho" w:hint="default"/>
      </w:rPr>
    </w:lvl>
    <w:lvl w:ilvl="7" w:tplc="040C0003" w:tentative="1">
      <w:start w:val="1"/>
      <w:numFmt w:val="bullet"/>
      <w:lvlText w:val="o"/>
      <w:lvlJc w:val="left"/>
      <w:pPr>
        <w:ind w:left="7461" w:hanging="360"/>
      </w:pPr>
      <w:rPr>
        <w:rFonts w:ascii="@MS Mincho" w:hAnsi="@MS Mincho" w:cs="@MS Mincho" w:hint="default"/>
      </w:rPr>
    </w:lvl>
    <w:lvl w:ilvl="8" w:tplc="040C0005" w:tentative="1">
      <w:start w:val="1"/>
      <w:numFmt w:val="bullet"/>
      <w:lvlText w:val=""/>
      <w:lvlJc w:val="left"/>
      <w:pPr>
        <w:ind w:left="8181" w:hanging="360"/>
      </w:pPr>
      <w:rPr>
        <w:rFonts w:ascii="@MS Mincho" w:hAnsi="@MS Mincho" w:hint="default"/>
      </w:rPr>
    </w:lvl>
  </w:abstractNum>
  <w:abstractNum w:abstractNumId="12" w15:restartNumberingAfterBreak="0">
    <w:nsid w:val="34100BB6"/>
    <w:multiLevelType w:val="hybridMultilevel"/>
    <w:tmpl w:val="87041CFC"/>
    <w:lvl w:ilvl="0" w:tplc="FFFFFFFF">
      <w:start w:val="29"/>
      <w:numFmt w:val="bullet"/>
      <w:lvlText w:val="-"/>
      <w:lvlJc w:val="left"/>
      <w:pPr>
        <w:ind w:left="644" w:hanging="360"/>
      </w:pPr>
      <w:rPr>
        <w:rFonts w:ascii="Arial" w:eastAsia="Times New Roman" w:hAnsi="Arial" w:cs="Arial" w:hint="default"/>
      </w:rPr>
    </w:lvl>
    <w:lvl w:ilvl="1" w:tplc="6F78BA98">
      <w:start w:val="18"/>
      <w:numFmt w:val="bullet"/>
      <w:lvlText w:val="∟"/>
      <w:lvlJc w:val="left"/>
      <w:pPr>
        <w:ind w:left="1364" w:hanging="360"/>
      </w:pPr>
      <w:rPr>
        <w:rFonts w:ascii="Calibri" w:eastAsiaTheme="minorHAnsi" w:hAnsi="Calibri" w:hint="default"/>
      </w:rPr>
    </w:lvl>
    <w:lvl w:ilvl="2" w:tplc="FFFFFFFF">
      <w:start w:val="1"/>
      <w:numFmt w:val="bullet"/>
      <w:lvlText w:val=""/>
      <w:lvlJc w:val="left"/>
      <w:pPr>
        <w:ind w:left="2084" w:hanging="360"/>
      </w:pPr>
      <w:rPr>
        <w:rFonts w:ascii="Wingdings" w:hAnsi="Wingdings" w:hint="default"/>
      </w:rPr>
    </w:lvl>
    <w:lvl w:ilvl="3" w:tplc="FFFFFFFF">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13" w15:restartNumberingAfterBreak="0">
    <w:nsid w:val="34BF4EC4"/>
    <w:multiLevelType w:val="hybridMultilevel"/>
    <w:tmpl w:val="CB0C0D30"/>
    <w:lvl w:ilvl="0" w:tplc="25B61754">
      <w:start w:val="1"/>
      <w:numFmt w:val="bullet"/>
      <w:lvlText w:val=""/>
      <w:lvlJc w:val="left"/>
      <w:pPr>
        <w:ind w:left="720" w:hanging="360"/>
      </w:pPr>
      <w:rPr>
        <w:rFonts w:ascii="@MS Mincho" w:hAnsi="@MS Mincho" w:hint="default"/>
        <w:color w:val="1F497D"/>
      </w:rPr>
    </w:lvl>
    <w:lvl w:ilvl="1" w:tplc="040C0003" w:tentative="1">
      <w:start w:val="1"/>
      <w:numFmt w:val="bullet"/>
      <w:lvlText w:val="o"/>
      <w:lvlJc w:val="left"/>
      <w:pPr>
        <w:ind w:left="1440" w:hanging="360"/>
      </w:pPr>
      <w:rPr>
        <w:rFonts w:ascii="@MS Mincho" w:hAnsi="@MS Mincho" w:cs="@MS Mincho" w:hint="default"/>
      </w:rPr>
    </w:lvl>
    <w:lvl w:ilvl="2" w:tplc="040C0005" w:tentative="1">
      <w:start w:val="1"/>
      <w:numFmt w:val="bullet"/>
      <w:lvlText w:val=""/>
      <w:lvlJc w:val="left"/>
      <w:pPr>
        <w:ind w:left="2160" w:hanging="360"/>
      </w:pPr>
      <w:rPr>
        <w:rFonts w:ascii="@MS Mincho" w:hAnsi="@MS Mincho" w:hint="default"/>
      </w:rPr>
    </w:lvl>
    <w:lvl w:ilvl="3" w:tplc="040C0001" w:tentative="1">
      <w:start w:val="1"/>
      <w:numFmt w:val="bullet"/>
      <w:lvlText w:val=""/>
      <w:lvlJc w:val="left"/>
      <w:pPr>
        <w:ind w:left="2880" w:hanging="360"/>
      </w:pPr>
      <w:rPr>
        <w:rFonts w:ascii="@MS Mincho" w:hAnsi="@MS Mincho" w:hint="default"/>
      </w:rPr>
    </w:lvl>
    <w:lvl w:ilvl="4" w:tplc="040C0003" w:tentative="1">
      <w:start w:val="1"/>
      <w:numFmt w:val="bullet"/>
      <w:lvlText w:val="o"/>
      <w:lvlJc w:val="left"/>
      <w:pPr>
        <w:ind w:left="3600" w:hanging="360"/>
      </w:pPr>
      <w:rPr>
        <w:rFonts w:ascii="@MS Mincho" w:hAnsi="@MS Mincho" w:cs="@MS Mincho" w:hint="default"/>
      </w:rPr>
    </w:lvl>
    <w:lvl w:ilvl="5" w:tplc="040C0005" w:tentative="1">
      <w:start w:val="1"/>
      <w:numFmt w:val="bullet"/>
      <w:lvlText w:val=""/>
      <w:lvlJc w:val="left"/>
      <w:pPr>
        <w:ind w:left="4320" w:hanging="360"/>
      </w:pPr>
      <w:rPr>
        <w:rFonts w:ascii="@MS Mincho" w:hAnsi="@MS Mincho" w:hint="default"/>
      </w:rPr>
    </w:lvl>
    <w:lvl w:ilvl="6" w:tplc="040C0001" w:tentative="1">
      <w:start w:val="1"/>
      <w:numFmt w:val="bullet"/>
      <w:lvlText w:val=""/>
      <w:lvlJc w:val="left"/>
      <w:pPr>
        <w:ind w:left="5040" w:hanging="360"/>
      </w:pPr>
      <w:rPr>
        <w:rFonts w:ascii="@MS Mincho" w:hAnsi="@MS Mincho" w:hint="default"/>
      </w:rPr>
    </w:lvl>
    <w:lvl w:ilvl="7" w:tplc="040C0003" w:tentative="1">
      <w:start w:val="1"/>
      <w:numFmt w:val="bullet"/>
      <w:lvlText w:val="o"/>
      <w:lvlJc w:val="left"/>
      <w:pPr>
        <w:ind w:left="5760" w:hanging="360"/>
      </w:pPr>
      <w:rPr>
        <w:rFonts w:ascii="@MS Mincho" w:hAnsi="@MS Mincho" w:cs="@MS Mincho" w:hint="default"/>
      </w:rPr>
    </w:lvl>
    <w:lvl w:ilvl="8" w:tplc="040C0005" w:tentative="1">
      <w:start w:val="1"/>
      <w:numFmt w:val="bullet"/>
      <w:lvlText w:val=""/>
      <w:lvlJc w:val="left"/>
      <w:pPr>
        <w:ind w:left="6480" w:hanging="360"/>
      </w:pPr>
      <w:rPr>
        <w:rFonts w:ascii="@MS Mincho" w:hAnsi="@MS Mincho" w:hint="default"/>
      </w:rPr>
    </w:lvl>
  </w:abstractNum>
  <w:abstractNum w:abstractNumId="14" w15:restartNumberingAfterBreak="0">
    <w:nsid w:val="34D473B2"/>
    <w:multiLevelType w:val="hybridMultilevel"/>
    <w:tmpl w:val="3126F640"/>
    <w:lvl w:ilvl="0" w:tplc="E822F100">
      <w:start w:val="6"/>
      <w:numFmt w:val="bullet"/>
      <w:lvlText w:val="-"/>
      <w:lvlJc w:val="left"/>
      <w:rPr>
        <w:rFonts w:ascii="Times New Roman" w:eastAsia="Arial"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8826F8E"/>
    <w:multiLevelType w:val="hybridMultilevel"/>
    <w:tmpl w:val="7E52AB58"/>
    <w:lvl w:ilvl="0" w:tplc="86CA868C">
      <w:start w:val="29"/>
      <w:numFmt w:val="bullet"/>
      <w:pStyle w:val="Tiret1"/>
      <w:lvlText w:val="-"/>
      <w:lvlJc w:val="left"/>
      <w:pPr>
        <w:ind w:left="644" w:hanging="360"/>
      </w:pPr>
      <w:rPr>
        <w:rFonts w:ascii="@MS Mincho" w:eastAsia="@MS Mincho" w:hAnsi="@MS Mincho" w:cs="@MS Mincho" w:hint="default"/>
      </w:rPr>
    </w:lvl>
    <w:lvl w:ilvl="1" w:tplc="A76C62DE">
      <w:start w:val="1"/>
      <w:numFmt w:val="bullet"/>
      <w:pStyle w:val="Tiret2"/>
      <w:lvlText w:val="o"/>
      <w:lvlJc w:val="left"/>
      <w:pPr>
        <w:ind w:left="1364" w:hanging="360"/>
      </w:pPr>
      <w:rPr>
        <w:rFonts w:ascii="@MS Mincho" w:hAnsi="@MS Mincho" w:cs="@MS Mincho" w:hint="default"/>
      </w:rPr>
    </w:lvl>
    <w:lvl w:ilvl="2" w:tplc="040C0005">
      <w:start w:val="1"/>
      <w:numFmt w:val="bullet"/>
      <w:lvlText w:val=""/>
      <w:lvlJc w:val="left"/>
      <w:pPr>
        <w:ind w:left="2084" w:hanging="360"/>
      </w:pPr>
      <w:rPr>
        <w:rFonts w:ascii="@MS Mincho" w:hAnsi="@MS Mincho" w:hint="default"/>
      </w:rPr>
    </w:lvl>
    <w:lvl w:ilvl="3" w:tplc="040C0001">
      <w:start w:val="1"/>
      <w:numFmt w:val="bullet"/>
      <w:lvlText w:val=""/>
      <w:lvlJc w:val="left"/>
      <w:pPr>
        <w:ind w:left="2804" w:hanging="360"/>
      </w:pPr>
      <w:rPr>
        <w:rFonts w:ascii="@MS Mincho" w:hAnsi="@MS Mincho" w:hint="default"/>
      </w:rPr>
    </w:lvl>
    <w:lvl w:ilvl="4" w:tplc="040C0003" w:tentative="1">
      <w:start w:val="1"/>
      <w:numFmt w:val="bullet"/>
      <w:lvlText w:val="o"/>
      <w:lvlJc w:val="left"/>
      <w:pPr>
        <w:ind w:left="3524" w:hanging="360"/>
      </w:pPr>
      <w:rPr>
        <w:rFonts w:ascii="@MS Mincho" w:hAnsi="@MS Mincho" w:cs="@MS Mincho" w:hint="default"/>
      </w:rPr>
    </w:lvl>
    <w:lvl w:ilvl="5" w:tplc="040C0005" w:tentative="1">
      <w:start w:val="1"/>
      <w:numFmt w:val="bullet"/>
      <w:lvlText w:val=""/>
      <w:lvlJc w:val="left"/>
      <w:pPr>
        <w:ind w:left="4244" w:hanging="360"/>
      </w:pPr>
      <w:rPr>
        <w:rFonts w:ascii="@MS Mincho" w:hAnsi="@MS Mincho" w:hint="default"/>
      </w:rPr>
    </w:lvl>
    <w:lvl w:ilvl="6" w:tplc="040C0001" w:tentative="1">
      <w:start w:val="1"/>
      <w:numFmt w:val="bullet"/>
      <w:lvlText w:val=""/>
      <w:lvlJc w:val="left"/>
      <w:pPr>
        <w:ind w:left="4964" w:hanging="360"/>
      </w:pPr>
      <w:rPr>
        <w:rFonts w:ascii="@MS Mincho" w:hAnsi="@MS Mincho" w:hint="default"/>
      </w:rPr>
    </w:lvl>
    <w:lvl w:ilvl="7" w:tplc="040C0003" w:tentative="1">
      <w:start w:val="1"/>
      <w:numFmt w:val="bullet"/>
      <w:lvlText w:val="o"/>
      <w:lvlJc w:val="left"/>
      <w:pPr>
        <w:ind w:left="5684" w:hanging="360"/>
      </w:pPr>
      <w:rPr>
        <w:rFonts w:ascii="@MS Mincho" w:hAnsi="@MS Mincho" w:cs="@MS Mincho" w:hint="default"/>
      </w:rPr>
    </w:lvl>
    <w:lvl w:ilvl="8" w:tplc="040C0005" w:tentative="1">
      <w:start w:val="1"/>
      <w:numFmt w:val="bullet"/>
      <w:lvlText w:val=""/>
      <w:lvlJc w:val="left"/>
      <w:pPr>
        <w:ind w:left="6404" w:hanging="360"/>
      </w:pPr>
      <w:rPr>
        <w:rFonts w:ascii="@MS Mincho" w:hAnsi="@MS Mincho" w:hint="default"/>
      </w:rPr>
    </w:lvl>
  </w:abstractNum>
  <w:abstractNum w:abstractNumId="16" w15:restartNumberingAfterBreak="0">
    <w:nsid w:val="4A21139F"/>
    <w:multiLevelType w:val="hybridMultilevel"/>
    <w:tmpl w:val="DEF61A46"/>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E067E73"/>
    <w:multiLevelType w:val="multilevel"/>
    <w:tmpl w:val="6A687D70"/>
    <w:lvl w:ilvl="0">
      <w:start w:val="1"/>
      <w:numFmt w:val="upperLetter"/>
      <w:suff w:val="nothing"/>
      <w:lvlText w:val="Annexe %1"/>
      <w:lvlJc w:val="left"/>
      <w:pPr>
        <w:ind w:left="0" w:firstLine="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4E501C4E"/>
    <w:multiLevelType w:val="hybridMultilevel"/>
    <w:tmpl w:val="2D9880E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528C7CA5"/>
    <w:multiLevelType w:val="hybridMultilevel"/>
    <w:tmpl w:val="3EC2259C"/>
    <w:lvl w:ilvl="0" w:tplc="A2DE8A20">
      <w:start w:val="1"/>
      <w:numFmt w:val="bullet"/>
      <w:lvlText w:val="o"/>
      <w:lvlJc w:val="left"/>
      <w:pPr>
        <w:ind w:left="720" w:hanging="360"/>
      </w:pPr>
      <w:rPr>
        <w:rFonts w:ascii="Courier New" w:hAnsi="Courier New" w:cs="Courier New" w:hint="default"/>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6537242"/>
    <w:multiLevelType w:val="hybridMultilevel"/>
    <w:tmpl w:val="F2C4E4CE"/>
    <w:lvl w:ilvl="0" w:tplc="040C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5A48566E"/>
    <w:multiLevelType w:val="hybridMultilevel"/>
    <w:tmpl w:val="9DD810B2"/>
    <w:lvl w:ilvl="0" w:tplc="BA7A90B6">
      <w:start w:val="1"/>
      <w:numFmt w:val="bullet"/>
      <w:lvlText w:val="•"/>
      <w:lvlJc w:val="left"/>
      <w:rPr>
        <w:rFonts w:ascii="Arial" w:hAnsi="Arial" w:hint="default"/>
        <w:b/>
        <w:i w:val="0"/>
        <w:color w:val="000000"/>
        <w:sz w:val="2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D1E1CB1"/>
    <w:multiLevelType w:val="hybridMultilevel"/>
    <w:tmpl w:val="B77807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198422A"/>
    <w:multiLevelType w:val="hybridMultilevel"/>
    <w:tmpl w:val="CC0EB608"/>
    <w:lvl w:ilvl="0" w:tplc="F476E820">
      <w:start w:val="1"/>
      <w:numFmt w:val="upperLetter"/>
      <w:lvlText w:val="%1."/>
      <w:lvlJc w:val="left"/>
      <w:pPr>
        <w:ind w:left="1996" w:hanging="360"/>
      </w:pPr>
      <w:rPr>
        <w:rFonts w:hint="default"/>
      </w:rPr>
    </w:lvl>
    <w:lvl w:ilvl="1" w:tplc="040C0003" w:tentative="1">
      <w:start w:val="1"/>
      <w:numFmt w:val="bullet"/>
      <w:lvlText w:val="o"/>
      <w:lvlJc w:val="left"/>
      <w:pPr>
        <w:ind w:left="2716" w:hanging="360"/>
      </w:pPr>
      <w:rPr>
        <w:rFonts w:ascii="@MS Mincho" w:hAnsi="@MS Mincho" w:cs="@MS Mincho" w:hint="default"/>
      </w:rPr>
    </w:lvl>
    <w:lvl w:ilvl="2" w:tplc="040C0005" w:tentative="1">
      <w:start w:val="1"/>
      <w:numFmt w:val="bullet"/>
      <w:lvlText w:val=""/>
      <w:lvlJc w:val="left"/>
      <w:pPr>
        <w:ind w:left="3436" w:hanging="360"/>
      </w:pPr>
      <w:rPr>
        <w:rFonts w:ascii="@MS Mincho" w:hAnsi="@MS Mincho" w:hint="default"/>
      </w:rPr>
    </w:lvl>
    <w:lvl w:ilvl="3" w:tplc="040C0001" w:tentative="1">
      <w:start w:val="1"/>
      <w:numFmt w:val="bullet"/>
      <w:lvlText w:val=""/>
      <w:lvlJc w:val="left"/>
      <w:pPr>
        <w:ind w:left="4156" w:hanging="360"/>
      </w:pPr>
      <w:rPr>
        <w:rFonts w:ascii="@MS Mincho" w:hAnsi="@MS Mincho" w:hint="default"/>
      </w:rPr>
    </w:lvl>
    <w:lvl w:ilvl="4" w:tplc="040C0003" w:tentative="1">
      <w:start w:val="1"/>
      <w:numFmt w:val="bullet"/>
      <w:lvlText w:val="o"/>
      <w:lvlJc w:val="left"/>
      <w:pPr>
        <w:ind w:left="4876" w:hanging="360"/>
      </w:pPr>
      <w:rPr>
        <w:rFonts w:ascii="@MS Mincho" w:hAnsi="@MS Mincho" w:cs="@MS Mincho" w:hint="default"/>
      </w:rPr>
    </w:lvl>
    <w:lvl w:ilvl="5" w:tplc="040C0005" w:tentative="1">
      <w:start w:val="1"/>
      <w:numFmt w:val="bullet"/>
      <w:lvlText w:val=""/>
      <w:lvlJc w:val="left"/>
      <w:pPr>
        <w:ind w:left="5596" w:hanging="360"/>
      </w:pPr>
      <w:rPr>
        <w:rFonts w:ascii="@MS Mincho" w:hAnsi="@MS Mincho" w:hint="default"/>
      </w:rPr>
    </w:lvl>
    <w:lvl w:ilvl="6" w:tplc="040C0001" w:tentative="1">
      <w:start w:val="1"/>
      <w:numFmt w:val="bullet"/>
      <w:lvlText w:val=""/>
      <w:lvlJc w:val="left"/>
      <w:pPr>
        <w:ind w:left="6316" w:hanging="360"/>
      </w:pPr>
      <w:rPr>
        <w:rFonts w:ascii="@MS Mincho" w:hAnsi="@MS Mincho" w:hint="default"/>
      </w:rPr>
    </w:lvl>
    <w:lvl w:ilvl="7" w:tplc="040C0003" w:tentative="1">
      <w:start w:val="1"/>
      <w:numFmt w:val="bullet"/>
      <w:lvlText w:val="o"/>
      <w:lvlJc w:val="left"/>
      <w:pPr>
        <w:ind w:left="7036" w:hanging="360"/>
      </w:pPr>
      <w:rPr>
        <w:rFonts w:ascii="@MS Mincho" w:hAnsi="@MS Mincho" w:cs="@MS Mincho" w:hint="default"/>
      </w:rPr>
    </w:lvl>
    <w:lvl w:ilvl="8" w:tplc="040C0005" w:tentative="1">
      <w:start w:val="1"/>
      <w:numFmt w:val="bullet"/>
      <w:lvlText w:val=""/>
      <w:lvlJc w:val="left"/>
      <w:pPr>
        <w:ind w:left="7756" w:hanging="360"/>
      </w:pPr>
      <w:rPr>
        <w:rFonts w:ascii="@MS Mincho" w:hAnsi="@MS Mincho" w:hint="default"/>
      </w:rPr>
    </w:lvl>
  </w:abstractNum>
  <w:num w:numId="1" w16cid:durableId="576018482">
    <w:abstractNumId w:val="15"/>
  </w:num>
  <w:num w:numId="2" w16cid:durableId="1856771843">
    <w:abstractNumId w:val="23"/>
  </w:num>
  <w:num w:numId="3" w16cid:durableId="1475677376">
    <w:abstractNumId w:val="17"/>
  </w:num>
  <w:num w:numId="4" w16cid:durableId="1531794123">
    <w:abstractNumId w:val="4"/>
  </w:num>
  <w:num w:numId="5" w16cid:durableId="848181495">
    <w:abstractNumId w:val="11"/>
  </w:num>
  <w:num w:numId="6" w16cid:durableId="118571872">
    <w:abstractNumId w:val="7"/>
  </w:num>
  <w:num w:numId="7" w16cid:durableId="186723959">
    <w:abstractNumId w:val="13"/>
  </w:num>
  <w:num w:numId="8" w16cid:durableId="714353191">
    <w:abstractNumId w:val="3"/>
  </w:num>
  <w:num w:numId="9" w16cid:durableId="837963376">
    <w:abstractNumId w:val="10"/>
  </w:num>
  <w:num w:numId="10" w16cid:durableId="997534069">
    <w:abstractNumId w:val="5"/>
  </w:num>
  <w:num w:numId="11" w16cid:durableId="8525767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8793781">
    <w:abstractNumId w:val="9"/>
  </w:num>
  <w:num w:numId="13" w16cid:durableId="893083908">
    <w:abstractNumId w:val="14"/>
  </w:num>
  <w:num w:numId="14" w16cid:durableId="46413522">
    <w:abstractNumId w:val="5"/>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74883238">
    <w:abstractNumId w:val="8"/>
  </w:num>
  <w:num w:numId="16" w16cid:durableId="178666254">
    <w:abstractNumId w:val="21"/>
  </w:num>
  <w:num w:numId="17" w16cid:durableId="1047610750">
    <w:abstractNumId w:val="1"/>
  </w:num>
  <w:num w:numId="18" w16cid:durableId="1346397767">
    <w:abstractNumId w:val="5"/>
  </w:num>
  <w:num w:numId="19" w16cid:durableId="82374379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1023516">
    <w:abstractNumId w:val="5"/>
  </w:num>
  <w:num w:numId="21" w16cid:durableId="1991909810">
    <w:abstractNumId w:val="5"/>
  </w:num>
  <w:num w:numId="22" w16cid:durableId="145440500">
    <w:abstractNumId w:val="22"/>
  </w:num>
  <w:num w:numId="23" w16cid:durableId="1683823412">
    <w:abstractNumId w:val="19"/>
  </w:num>
  <w:num w:numId="24" w16cid:durableId="1412464571">
    <w:abstractNumId w:val="5"/>
  </w:num>
  <w:num w:numId="25" w16cid:durableId="85423016">
    <w:abstractNumId w:val="5"/>
  </w:num>
  <w:num w:numId="26" w16cid:durableId="576401534">
    <w:abstractNumId w:val="5"/>
  </w:num>
  <w:num w:numId="27" w16cid:durableId="433866958">
    <w:abstractNumId w:val="6"/>
  </w:num>
  <w:num w:numId="28" w16cid:durableId="15954342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7609550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2584097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61104348">
    <w:abstractNumId w:val="5"/>
  </w:num>
  <w:num w:numId="32" w16cid:durableId="349529885">
    <w:abstractNumId w:val="5"/>
  </w:num>
  <w:num w:numId="33" w16cid:durableId="117769745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4241813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15867078">
    <w:abstractNumId w:val="5"/>
  </w:num>
  <w:num w:numId="36" w16cid:durableId="151506927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36848308">
    <w:abstractNumId w:val="12"/>
  </w:num>
  <w:num w:numId="38" w16cid:durableId="20730576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7369688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61285687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66186699">
    <w:abstractNumId w:val="2"/>
  </w:num>
  <w:num w:numId="42" w16cid:durableId="639186853">
    <w:abstractNumId w:val="20"/>
  </w:num>
  <w:num w:numId="43" w16cid:durableId="1609237225">
    <w:abstractNumId w:val="0"/>
  </w:num>
  <w:num w:numId="44" w16cid:durableId="1080715486">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2338"/>
    <w:rsid w:val="0000009B"/>
    <w:rsid w:val="000000B2"/>
    <w:rsid w:val="00000358"/>
    <w:rsid w:val="000003D6"/>
    <w:rsid w:val="00000425"/>
    <w:rsid w:val="00000457"/>
    <w:rsid w:val="00000496"/>
    <w:rsid w:val="000006CE"/>
    <w:rsid w:val="00000700"/>
    <w:rsid w:val="00000B79"/>
    <w:rsid w:val="00000EFE"/>
    <w:rsid w:val="00000F85"/>
    <w:rsid w:val="00001266"/>
    <w:rsid w:val="00001829"/>
    <w:rsid w:val="00001C88"/>
    <w:rsid w:val="00001E8E"/>
    <w:rsid w:val="000022CD"/>
    <w:rsid w:val="000026EB"/>
    <w:rsid w:val="000029E1"/>
    <w:rsid w:val="000029F1"/>
    <w:rsid w:val="00002B36"/>
    <w:rsid w:val="00002C61"/>
    <w:rsid w:val="00002D65"/>
    <w:rsid w:val="00003008"/>
    <w:rsid w:val="000034B0"/>
    <w:rsid w:val="000037C8"/>
    <w:rsid w:val="00003A1D"/>
    <w:rsid w:val="00003AB4"/>
    <w:rsid w:val="00003C28"/>
    <w:rsid w:val="00004081"/>
    <w:rsid w:val="00004292"/>
    <w:rsid w:val="0000436C"/>
    <w:rsid w:val="0000468E"/>
    <w:rsid w:val="00005036"/>
    <w:rsid w:val="0000507B"/>
    <w:rsid w:val="000053A2"/>
    <w:rsid w:val="00005536"/>
    <w:rsid w:val="000059AE"/>
    <w:rsid w:val="00005D7C"/>
    <w:rsid w:val="00006441"/>
    <w:rsid w:val="0000657C"/>
    <w:rsid w:val="0000664A"/>
    <w:rsid w:val="000067F3"/>
    <w:rsid w:val="0000692B"/>
    <w:rsid w:val="000077E7"/>
    <w:rsid w:val="00007904"/>
    <w:rsid w:val="00007C41"/>
    <w:rsid w:val="00007DAC"/>
    <w:rsid w:val="00007E40"/>
    <w:rsid w:val="00007E49"/>
    <w:rsid w:val="00007E99"/>
    <w:rsid w:val="000101D4"/>
    <w:rsid w:val="000102A5"/>
    <w:rsid w:val="0001031F"/>
    <w:rsid w:val="000106A9"/>
    <w:rsid w:val="000111F3"/>
    <w:rsid w:val="00011454"/>
    <w:rsid w:val="000114C2"/>
    <w:rsid w:val="000114F4"/>
    <w:rsid w:val="0001152B"/>
    <w:rsid w:val="000115B0"/>
    <w:rsid w:val="000116A1"/>
    <w:rsid w:val="000116B5"/>
    <w:rsid w:val="000117F7"/>
    <w:rsid w:val="0001189A"/>
    <w:rsid w:val="0001189C"/>
    <w:rsid w:val="0001199F"/>
    <w:rsid w:val="00011B19"/>
    <w:rsid w:val="00011ED9"/>
    <w:rsid w:val="00012189"/>
    <w:rsid w:val="00012272"/>
    <w:rsid w:val="000122F5"/>
    <w:rsid w:val="00012318"/>
    <w:rsid w:val="0001244E"/>
    <w:rsid w:val="0001246B"/>
    <w:rsid w:val="0001257A"/>
    <w:rsid w:val="000125AB"/>
    <w:rsid w:val="000125CD"/>
    <w:rsid w:val="000127DF"/>
    <w:rsid w:val="00012A0D"/>
    <w:rsid w:val="00012A4E"/>
    <w:rsid w:val="00012CE2"/>
    <w:rsid w:val="00012DA7"/>
    <w:rsid w:val="00012EF9"/>
    <w:rsid w:val="0001301B"/>
    <w:rsid w:val="000131C4"/>
    <w:rsid w:val="00013288"/>
    <w:rsid w:val="00013360"/>
    <w:rsid w:val="0001361D"/>
    <w:rsid w:val="00013736"/>
    <w:rsid w:val="00013738"/>
    <w:rsid w:val="000137B1"/>
    <w:rsid w:val="00013939"/>
    <w:rsid w:val="000139F3"/>
    <w:rsid w:val="00013A2C"/>
    <w:rsid w:val="00013B80"/>
    <w:rsid w:val="00013C18"/>
    <w:rsid w:val="00013C68"/>
    <w:rsid w:val="00013CF8"/>
    <w:rsid w:val="00013E48"/>
    <w:rsid w:val="000144D6"/>
    <w:rsid w:val="00014661"/>
    <w:rsid w:val="000146D6"/>
    <w:rsid w:val="000146E2"/>
    <w:rsid w:val="00014BE1"/>
    <w:rsid w:val="0001500A"/>
    <w:rsid w:val="00015197"/>
    <w:rsid w:val="00015255"/>
    <w:rsid w:val="0001535A"/>
    <w:rsid w:val="000155DD"/>
    <w:rsid w:val="00015A35"/>
    <w:rsid w:val="00015AB9"/>
    <w:rsid w:val="00015E76"/>
    <w:rsid w:val="000161D1"/>
    <w:rsid w:val="00016219"/>
    <w:rsid w:val="0001632D"/>
    <w:rsid w:val="0001635A"/>
    <w:rsid w:val="00016526"/>
    <w:rsid w:val="00016773"/>
    <w:rsid w:val="000167F6"/>
    <w:rsid w:val="00016C87"/>
    <w:rsid w:val="000174F9"/>
    <w:rsid w:val="00017601"/>
    <w:rsid w:val="00017899"/>
    <w:rsid w:val="0001789B"/>
    <w:rsid w:val="00017E33"/>
    <w:rsid w:val="00020236"/>
    <w:rsid w:val="000202AD"/>
    <w:rsid w:val="000202CC"/>
    <w:rsid w:val="00020562"/>
    <w:rsid w:val="00020A91"/>
    <w:rsid w:val="00020C80"/>
    <w:rsid w:val="00020CB8"/>
    <w:rsid w:val="00020E82"/>
    <w:rsid w:val="000210FA"/>
    <w:rsid w:val="0002129A"/>
    <w:rsid w:val="000215C5"/>
    <w:rsid w:val="00021ABA"/>
    <w:rsid w:val="00021AFE"/>
    <w:rsid w:val="00021C32"/>
    <w:rsid w:val="00021E9D"/>
    <w:rsid w:val="00022212"/>
    <w:rsid w:val="00022407"/>
    <w:rsid w:val="00022A8F"/>
    <w:rsid w:val="00022E62"/>
    <w:rsid w:val="00022FA9"/>
    <w:rsid w:val="000230C0"/>
    <w:rsid w:val="00023321"/>
    <w:rsid w:val="00023639"/>
    <w:rsid w:val="00023982"/>
    <w:rsid w:val="000239FD"/>
    <w:rsid w:val="00023B70"/>
    <w:rsid w:val="00023E3B"/>
    <w:rsid w:val="00023F38"/>
    <w:rsid w:val="0002415A"/>
    <w:rsid w:val="000242E6"/>
    <w:rsid w:val="000243A6"/>
    <w:rsid w:val="000243F0"/>
    <w:rsid w:val="00024508"/>
    <w:rsid w:val="000245EA"/>
    <w:rsid w:val="00024760"/>
    <w:rsid w:val="000247AB"/>
    <w:rsid w:val="000247EC"/>
    <w:rsid w:val="00024893"/>
    <w:rsid w:val="00024898"/>
    <w:rsid w:val="00024ECD"/>
    <w:rsid w:val="00025034"/>
    <w:rsid w:val="0002503D"/>
    <w:rsid w:val="0002559A"/>
    <w:rsid w:val="000255F0"/>
    <w:rsid w:val="00025782"/>
    <w:rsid w:val="00025B79"/>
    <w:rsid w:val="00025BC6"/>
    <w:rsid w:val="00025D15"/>
    <w:rsid w:val="000260E4"/>
    <w:rsid w:val="00026134"/>
    <w:rsid w:val="0002630A"/>
    <w:rsid w:val="00026443"/>
    <w:rsid w:val="00026586"/>
    <w:rsid w:val="00026775"/>
    <w:rsid w:val="000267F7"/>
    <w:rsid w:val="0002685E"/>
    <w:rsid w:val="00026932"/>
    <w:rsid w:val="00026EA9"/>
    <w:rsid w:val="00026FD8"/>
    <w:rsid w:val="00027100"/>
    <w:rsid w:val="0002723E"/>
    <w:rsid w:val="00027345"/>
    <w:rsid w:val="0002772A"/>
    <w:rsid w:val="00027BAC"/>
    <w:rsid w:val="00027E50"/>
    <w:rsid w:val="00027FFE"/>
    <w:rsid w:val="00030325"/>
    <w:rsid w:val="000304C7"/>
    <w:rsid w:val="000305D6"/>
    <w:rsid w:val="00030D15"/>
    <w:rsid w:val="00030D24"/>
    <w:rsid w:val="00030E98"/>
    <w:rsid w:val="00031128"/>
    <w:rsid w:val="0003126C"/>
    <w:rsid w:val="000312CA"/>
    <w:rsid w:val="000313A2"/>
    <w:rsid w:val="00031610"/>
    <w:rsid w:val="000318D5"/>
    <w:rsid w:val="0003214A"/>
    <w:rsid w:val="00032153"/>
    <w:rsid w:val="000321F6"/>
    <w:rsid w:val="00032592"/>
    <w:rsid w:val="000325C3"/>
    <w:rsid w:val="000326C1"/>
    <w:rsid w:val="000326DD"/>
    <w:rsid w:val="00032748"/>
    <w:rsid w:val="000327CB"/>
    <w:rsid w:val="000328DD"/>
    <w:rsid w:val="0003296C"/>
    <w:rsid w:val="00032A32"/>
    <w:rsid w:val="00032B20"/>
    <w:rsid w:val="00032CDD"/>
    <w:rsid w:val="00032E3D"/>
    <w:rsid w:val="000330C0"/>
    <w:rsid w:val="00033209"/>
    <w:rsid w:val="000332AF"/>
    <w:rsid w:val="000333E5"/>
    <w:rsid w:val="000333EB"/>
    <w:rsid w:val="0003351C"/>
    <w:rsid w:val="00033526"/>
    <w:rsid w:val="0003353F"/>
    <w:rsid w:val="000335B7"/>
    <w:rsid w:val="00033764"/>
    <w:rsid w:val="00033C77"/>
    <w:rsid w:val="00033ED5"/>
    <w:rsid w:val="00034267"/>
    <w:rsid w:val="00034296"/>
    <w:rsid w:val="00034495"/>
    <w:rsid w:val="0003450F"/>
    <w:rsid w:val="00034644"/>
    <w:rsid w:val="0003479F"/>
    <w:rsid w:val="00034BBD"/>
    <w:rsid w:val="00034C03"/>
    <w:rsid w:val="00034C5C"/>
    <w:rsid w:val="00034E38"/>
    <w:rsid w:val="00035073"/>
    <w:rsid w:val="00035306"/>
    <w:rsid w:val="00035697"/>
    <w:rsid w:val="000359EC"/>
    <w:rsid w:val="00035B10"/>
    <w:rsid w:val="00035D69"/>
    <w:rsid w:val="000365B2"/>
    <w:rsid w:val="000367EC"/>
    <w:rsid w:val="0003687B"/>
    <w:rsid w:val="00036A0B"/>
    <w:rsid w:val="00036BDF"/>
    <w:rsid w:val="00036C36"/>
    <w:rsid w:val="00036CFB"/>
    <w:rsid w:val="00036D7A"/>
    <w:rsid w:val="00036FB8"/>
    <w:rsid w:val="000371E8"/>
    <w:rsid w:val="000371F4"/>
    <w:rsid w:val="00037664"/>
    <w:rsid w:val="000378A2"/>
    <w:rsid w:val="000401D5"/>
    <w:rsid w:val="0004020E"/>
    <w:rsid w:val="000403B8"/>
    <w:rsid w:val="000405E9"/>
    <w:rsid w:val="000408AA"/>
    <w:rsid w:val="00040996"/>
    <w:rsid w:val="000409D6"/>
    <w:rsid w:val="00040AB1"/>
    <w:rsid w:val="00040AD7"/>
    <w:rsid w:val="00040C99"/>
    <w:rsid w:val="000410E5"/>
    <w:rsid w:val="000411D9"/>
    <w:rsid w:val="00041523"/>
    <w:rsid w:val="00041614"/>
    <w:rsid w:val="000417B5"/>
    <w:rsid w:val="00041868"/>
    <w:rsid w:val="00041959"/>
    <w:rsid w:val="00041A16"/>
    <w:rsid w:val="00041A8C"/>
    <w:rsid w:val="00041AFA"/>
    <w:rsid w:val="00041C58"/>
    <w:rsid w:val="00041E8D"/>
    <w:rsid w:val="00041EE1"/>
    <w:rsid w:val="00041F94"/>
    <w:rsid w:val="00042339"/>
    <w:rsid w:val="00042369"/>
    <w:rsid w:val="00042486"/>
    <w:rsid w:val="000427C4"/>
    <w:rsid w:val="00042C12"/>
    <w:rsid w:val="00042EAD"/>
    <w:rsid w:val="00042F46"/>
    <w:rsid w:val="0004320E"/>
    <w:rsid w:val="0004334C"/>
    <w:rsid w:val="000433C6"/>
    <w:rsid w:val="0004373A"/>
    <w:rsid w:val="00043AE9"/>
    <w:rsid w:val="00043C39"/>
    <w:rsid w:val="0004471C"/>
    <w:rsid w:val="000448C9"/>
    <w:rsid w:val="00044B61"/>
    <w:rsid w:val="00044D09"/>
    <w:rsid w:val="00044D92"/>
    <w:rsid w:val="00044DBE"/>
    <w:rsid w:val="00045152"/>
    <w:rsid w:val="0004522D"/>
    <w:rsid w:val="00045341"/>
    <w:rsid w:val="0004536E"/>
    <w:rsid w:val="00045381"/>
    <w:rsid w:val="000456A4"/>
    <w:rsid w:val="000457CC"/>
    <w:rsid w:val="00045834"/>
    <w:rsid w:val="00045864"/>
    <w:rsid w:val="00045AA2"/>
    <w:rsid w:val="00045BEB"/>
    <w:rsid w:val="00045D16"/>
    <w:rsid w:val="00045E06"/>
    <w:rsid w:val="00045FD8"/>
    <w:rsid w:val="00046130"/>
    <w:rsid w:val="0004642A"/>
    <w:rsid w:val="00046508"/>
    <w:rsid w:val="00046D00"/>
    <w:rsid w:val="00046D1A"/>
    <w:rsid w:val="00047012"/>
    <w:rsid w:val="00047054"/>
    <w:rsid w:val="000475BF"/>
    <w:rsid w:val="00047742"/>
    <w:rsid w:val="0004798B"/>
    <w:rsid w:val="00047A96"/>
    <w:rsid w:val="00047BF4"/>
    <w:rsid w:val="00047D37"/>
    <w:rsid w:val="00050085"/>
    <w:rsid w:val="00050173"/>
    <w:rsid w:val="000503EC"/>
    <w:rsid w:val="00050429"/>
    <w:rsid w:val="00050434"/>
    <w:rsid w:val="00050A6E"/>
    <w:rsid w:val="00050AC7"/>
    <w:rsid w:val="00050EB4"/>
    <w:rsid w:val="0005116E"/>
    <w:rsid w:val="000512E7"/>
    <w:rsid w:val="00051445"/>
    <w:rsid w:val="00051536"/>
    <w:rsid w:val="00051622"/>
    <w:rsid w:val="00051CFD"/>
    <w:rsid w:val="00052227"/>
    <w:rsid w:val="000523C6"/>
    <w:rsid w:val="0005272C"/>
    <w:rsid w:val="000527CE"/>
    <w:rsid w:val="0005286B"/>
    <w:rsid w:val="00052932"/>
    <w:rsid w:val="00052952"/>
    <w:rsid w:val="00052BC5"/>
    <w:rsid w:val="000531EA"/>
    <w:rsid w:val="000534DE"/>
    <w:rsid w:val="00053B50"/>
    <w:rsid w:val="00053BC4"/>
    <w:rsid w:val="00053C63"/>
    <w:rsid w:val="00053DB7"/>
    <w:rsid w:val="00053DDF"/>
    <w:rsid w:val="00053F9D"/>
    <w:rsid w:val="00053FB3"/>
    <w:rsid w:val="0005412A"/>
    <w:rsid w:val="000542E9"/>
    <w:rsid w:val="000544CE"/>
    <w:rsid w:val="0005458C"/>
    <w:rsid w:val="00054676"/>
    <w:rsid w:val="0005495B"/>
    <w:rsid w:val="00054BE0"/>
    <w:rsid w:val="00054DD6"/>
    <w:rsid w:val="00054FDB"/>
    <w:rsid w:val="00055034"/>
    <w:rsid w:val="00055599"/>
    <w:rsid w:val="00055703"/>
    <w:rsid w:val="00055770"/>
    <w:rsid w:val="000557A9"/>
    <w:rsid w:val="00055985"/>
    <w:rsid w:val="00055D7F"/>
    <w:rsid w:val="00055E40"/>
    <w:rsid w:val="00056013"/>
    <w:rsid w:val="00056103"/>
    <w:rsid w:val="000563CA"/>
    <w:rsid w:val="00056402"/>
    <w:rsid w:val="00056857"/>
    <w:rsid w:val="00056A3F"/>
    <w:rsid w:val="00056BDC"/>
    <w:rsid w:val="00056D3E"/>
    <w:rsid w:val="000575FB"/>
    <w:rsid w:val="000576EF"/>
    <w:rsid w:val="000578AC"/>
    <w:rsid w:val="00057970"/>
    <w:rsid w:val="00057A6C"/>
    <w:rsid w:val="00057CBD"/>
    <w:rsid w:val="00057D43"/>
    <w:rsid w:val="0006004B"/>
    <w:rsid w:val="00060356"/>
    <w:rsid w:val="000603CE"/>
    <w:rsid w:val="00060518"/>
    <w:rsid w:val="00060D21"/>
    <w:rsid w:val="00060FC8"/>
    <w:rsid w:val="0006108C"/>
    <w:rsid w:val="000610E5"/>
    <w:rsid w:val="00061243"/>
    <w:rsid w:val="00061269"/>
    <w:rsid w:val="0006163F"/>
    <w:rsid w:val="00061A9D"/>
    <w:rsid w:val="00061C02"/>
    <w:rsid w:val="00061EC6"/>
    <w:rsid w:val="00061F65"/>
    <w:rsid w:val="00061FA1"/>
    <w:rsid w:val="000623ED"/>
    <w:rsid w:val="000624A5"/>
    <w:rsid w:val="00062534"/>
    <w:rsid w:val="00062592"/>
    <w:rsid w:val="00062649"/>
    <w:rsid w:val="000626CF"/>
    <w:rsid w:val="00062856"/>
    <w:rsid w:val="00062A86"/>
    <w:rsid w:val="00062E17"/>
    <w:rsid w:val="00062ED7"/>
    <w:rsid w:val="000631C2"/>
    <w:rsid w:val="000633A9"/>
    <w:rsid w:val="0006354D"/>
    <w:rsid w:val="000635C5"/>
    <w:rsid w:val="000637BD"/>
    <w:rsid w:val="00063AC5"/>
    <w:rsid w:val="00063B07"/>
    <w:rsid w:val="00063C9D"/>
    <w:rsid w:val="00063D2C"/>
    <w:rsid w:val="00063FA0"/>
    <w:rsid w:val="00064109"/>
    <w:rsid w:val="000647EA"/>
    <w:rsid w:val="000648C0"/>
    <w:rsid w:val="00064D7B"/>
    <w:rsid w:val="00064E20"/>
    <w:rsid w:val="00064F78"/>
    <w:rsid w:val="00064FFB"/>
    <w:rsid w:val="000654DF"/>
    <w:rsid w:val="000657DD"/>
    <w:rsid w:val="000659BB"/>
    <w:rsid w:val="000659BD"/>
    <w:rsid w:val="00065D90"/>
    <w:rsid w:val="000660B6"/>
    <w:rsid w:val="00066AF5"/>
    <w:rsid w:val="00066B89"/>
    <w:rsid w:val="00066E17"/>
    <w:rsid w:val="00066E64"/>
    <w:rsid w:val="00067059"/>
    <w:rsid w:val="00067C6E"/>
    <w:rsid w:val="00067CBA"/>
    <w:rsid w:val="00067D69"/>
    <w:rsid w:val="00067F74"/>
    <w:rsid w:val="00067FE3"/>
    <w:rsid w:val="000701A6"/>
    <w:rsid w:val="00070834"/>
    <w:rsid w:val="000708EB"/>
    <w:rsid w:val="00070924"/>
    <w:rsid w:val="00070C85"/>
    <w:rsid w:val="00070D0F"/>
    <w:rsid w:val="00070F41"/>
    <w:rsid w:val="000710BE"/>
    <w:rsid w:val="000719E8"/>
    <w:rsid w:val="00071B21"/>
    <w:rsid w:val="00071B5C"/>
    <w:rsid w:val="00072148"/>
    <w:rsid w:val="000724BB"/>
    <w:rsid w:val="00072881"/>
    <w:rsid w:val="00072A0B"/>
    <w:rsid w:val="00072D9E"/>
    <w:rsid w:val="00073057"/>
    <w:rsid w:val="0007313C"/>
    <w:rsid w:val="00073166"/>
    <w:rsid w:val="00073478"/>
    <w:rsid w:val="00073617"/>
    <w:rsid w:val="00073722"/>
    <w:rsid w:val="00073892"/>
    <w:rsid w:val="00073A3E"/>
    <w:rsid w:val="00073BA4"/>
    <w:rsid w:val="0007402B"/>
    <w:rsid w:val="00074268"/>
    <w:rsid w:val="00074287"/>
    <w:rsid w:val="000744AE"/>
    <w:rsid w:val="00074547"/>
    <w:rsid w:val="000745CD"/>
    <w:rsid w:val="00074629"/>
    <w:rsid w:val="00074819"/>
    <w:rsid w:val="00074848"/>
    <w:rsid w:val="00074AE8"/>
    <w:rsid w:val="000751A3"/>
    <w:rsid w:val="0007525A"/>
    <w:rsid w:val="0007542A"/>
    <w:rsid w:val="000758DD"/>
    <w:rsid w:val="00075C10"/>
    <w:rsid w:val="0007614A"/>
    <w:rsid w:val="00076399"/>
    <w:rsid w:val="000763BF"/>
    <w:rsid w:val="00076407"/>
    <w:rsid w:val="000764C9"/>
    <w:rsid w:val="000765EE"/>
    <w:rsid w:val="0007666D"/>
    <w:rsid w:val="00076693"/>
    <w:rsid w:val="000766AA"/>
    <w:rsid w:val="000768D4"/>
    <w:rsid w:val="00076ECC"/>
    <w:rsid w:val="00077170"/>
    <w:rsid w:val="000772F3"/>
    <w:rsid w:val="000772F6"/>
    <w:rsid w:val="00077498"/>
    <w:rsid w:val="000777A9"/>
    <w:rsid w:val="0007782D"/>
    <w:rsid w:val="000778C8"/>
    <w:rsid w:val="000779C0"/>
    <w:rsid w:val="00077A5A"/>
    <w:rsid w:val="00077B7F"/>
    <w:rsid w:val="00077EAB"/>
    <w:rsid w:val="0008069E"/>
    <w:rsid w:val="0008086F"/>
    <w:rsid w:val="0008087B"/>
    <w:rsid w:val="000809B1"/>
    <w:rsid w:val="00080D1B"/>
    <w:rsid w:val="00080D72"/>
    <w:rsid w:val="00080DA8"/>
    <w:rsid w:val="00081057"/>
    <w:rsid w:val="000810EB"/>
    <w:rsid w:val="0008136B"/>
    <w:rsid w:val="00081795"/>
    <w:rsid w:val="00081AA4"/>
    <w:rsid w:val="00081B76"/>
    <w:rsid w:val="00081D8A"/>
    <w:rsid w:val="0008200E"/>
    <w:rsid w:val="000820B8"/>
    <w:rsid w:val="000820D1"/>
    <w:rsid w:val="000821B5"/>
    <w:rsid w:val="00082287"/>
    <w:rsid w:val="0008228D"/>
    <w:rsid w:val="000825B3"/>
    <w:rsid w:val="000826CF"/>
    <w:rsid w:val="000828B0"/>
    <w:rsid w:val="00082C55"/>
    <w:rsid w:val="00082E89"/>
    <w:rsid w:val="00082F42"/>
    <w:rsid w:val="000831CF"/>
    <w:rsid w:val="00083538"/>
    <w:rsid w:val="000837EC"/>
    <w:rsid w:val="00083AB3"/>
    <w:rsid w:val="00083AC1"/>
    <w:rsid w:val="00083B5D"/>
    <w:rsid w:val="00083CF1"/>
    <w:rsid w:val="00083EB7"/>
    <w:rsid w:val="000841A1"/>
    <w:rsid w:val="00084209"/>
    <w:rsid w:val="000843C9"/>
    <w:rsid w:val="000845C1"/>
    <w:rsid w:val="00084748"/>
    <w:rsid w:val="00084819"/>
    <w:rsid w:val="00084870"/>
    <w:rsid w:val="000848A2"/>
    <w:rsid w:val="00084AD2"/>
    <w:rsid w:val="00084B1D"/>
    <w:rsid w:val="00084C6C"/>
    <w:rsid w:val="00084F54"/>
    <w:rsid w:val="000854E9"/>
    <w:rsid w:val="00085533"/>
    <w:rsid w:val="000855C8"/>
    <w:rsid w:val="0008563A"/>
    <w:rsid w:val="0008579B"/>
    <w:rsid w:val="000859DF"/>
    <w:rsid w:val="00085A67"/>
    <w:rsid w:val="00085AFB"/>
    <w:rsid w:val="00085DF4"/>
    <w:rsid w:val="00086434"/>
    <w:rsid w:val="000864E1"/>
    <w:rsid w:val="000866C1"/>
    <w:rsid w:val="00086829"/>
    <w:rsid w:val="00086924"/>
    <w:rsid w:val="00086E6F"/>
    <w:rsid w:val="00086E9E"/>
    <w:rsid w:val="00086EBC"/>
    <w:rsid w:val="00086F7B"/>
    <w:rsid w:val="00086FE1"/>
    <w:rsid w:val="0008703A"/>
    <w:rsid w:val="00087078"/>
    <w:rsid w:val="00087142"/>
    <w:rsid w:val="00087F99"/>
    <w:rsid w:val="0009006D"/>
    <w:rsid w:val="0009010D"/>
    <w:rsid w:val="000902D9"/>
    <w:rsid w:val="00090379"/>
    <w:rsid w:val="00090501"/>
    <w:rsid w:val="00090822"/>
    <w:rsid w:val="000909B8"/>
    <w:rsid w:val="00090EA3"/>
    <w:rsid w:val="00091281"/>
    <w:rsid w:val="000917EF"/>
    <w:rsid w:val="000918FC"/>
    <w:rsid w:val="00091930"/>
    <w:rsid w:val="00091991"/>
    <w:rsid w:val="00091AD5"/>
    <w:rsid w:val="00091B8A"/>
    <w:rsid w:val="0009216A"/>
    <w:rsid w:val="00092181"/>
    <w:rsid w:val="000921B3"/>
    <w:rsid w:val="000924A8"/>
    <w:rsid w:val="0009290A"/>
    <w:rsid w:val="00092968"/>
    <w:rsid w:val="00092988"/>
    <w:rsid w:val="00092A07"/>
    <w:rsid w:val="00092DF4"/>
    <w:rsid w:val="00092E45"/>
    <w:rsid w:val="000931D6"/>
    <w:rsid w:val="00093858"/>
    <w:rsid w:val="00093BA1"/>
    <w:rsid w:val="00093C72"/>
    <w:rsid w:val="0009427D"/>
    <w:rsid w:val="000948AF"/>
    <w:rsid w:val="00094925"/>
    <w:rsid w:val="00094B18"/>
    <w:rsid w:val="00094CF2"/>
    <w:rsid w:val="000952A8"/>
    <w:rsid w:val="000952FC"/>
    <w:rsid w:val="000955E1"/>
    <w:rsid w:val="00095621"/>
    <w:rsid w:val="00095919"/>
    <w:rsid w:val="00095A5D"/>
    <w:rsid w:val="00095AD2"/>
    <w:rsid w:val="00095E54"/>
    <w:rsid w:val="000963AC"/>
    <w:rsid w:val="000963C5"/>
    <w:rsid w:val="00096828"/>
    <w:rsid w:val="00096831"/>
    <w:rsid w:val="00096D6D"/>
    <w:rsid w:val="00096DAB"/>
    <w:rsid w:val="00096DF5"/>
    <w:rsid w:val="00096F11"/>
    <w:rsid w:val="000971DF"/>
    <w:rsid w:val="000972C4"/>
    <w:rsid w:val="00097582"/>
    <w:rsid w:val="000975AF"/>
    <w:rsid w:val="00097894"/>
    <w:rsid w:val="00097A8A"/>
    <w:rsid w:val="00097EBA"/>
    <w:rsid w:val="000A00CB"/>
    <w:rsid w:val="000A00D5"/>
    <w:rsid w:val="000A095C"/>
    <w:rsid w:val="000A0BB4"/>
    <w:rsid w:val="000A0E86"/>
    <w:rsid w:val="000A12DC"/>
    <w:rsid w:val="000A1355"/>
    <w:rsid w:val="000A18D2"/>
    <w:rsid w:val="000A1A8C"/>
    <w:rsid w:val="000A1BFB"/>
    <w:rsid w:val="000A1DF7"/>
    <w:rsid w:val="000A1E13"/>
    <w:rsid w:val="000A1E75"/>
    <w:rsid w:val="000A25EC"/>
    <w:rsid w:val="000A27BA"/>
    <w:rsid w:val="000A2F16"/>
    <w:rsid w:val="000A3368"/>
    <w:rsid w:val="000A33FC"/>
    <w:rsid w:val="000A3739"/>
    <w:rsid w:val="000A3A0D"/>
    <w:rsid w:val="000A3D32"/>
    <w:rsid w:val="000A3D8F"/>
    <w:rsid w:val="000A3DBF"/>
    <w:rsid w:val="000A3DC2"/>
    <w:rsid w:val="000A3E44"/>
    <w:rsid w:val="000A42E3"/>
    <w:rsid w:val="000A43E2"/>
    <w:rsid w:val="000A478A"/>
    <w:rsid w:val="000A497D"/>
    <w:rsid w:val="000A4BAB"/>
    <w:rsid w:val="000A4E41"/>
    <w:rsid w:val="000A4FEF"/>
    <w:rsid w:val="000A5145"/>
    <w:rsid w:val="000A5392"/>
    <w:rsid w:val="000A53CA"/>
    <w:rsid w:val="000A5516"/>
    <w:rsid w:val="000A55B6"/>
    <w:rsid w:val="000A56F7"/>
    <w:rsid w:val="000A5755"/>
    <w:rsid w:val="000A592B"/>
    <w:rsid w:val="000A5D52"/>
    <w:rsid w:val="000A5E36"/>
    <w:rsid w:val="000A5E47"/>
    <w:rsid w:val="000A5F99"/>
    <w:rsid w:val="000A6039"/>
    <w:rsid w:val="000A6137"/>
    <w:rsid w:val="000A629E"/>
    <w:rsid w:val="000A64B5"/>
    <w:rsid w:val="000A6537"/>
    <w:rsid w:val="000A6BA1"/>
    <w:rsid w:val="000A6C96"/>
    <w:rsid w:val="000A74C4"/>
    <w:rsid w:val="000A76FF"/>
    <w:rsid w:val="000A7B17"/>
    <w:rsid w:val="000A7B4E"/>
    <w:rsid w:val="000A7C9D"/>
    <w:rsid w:val="000A7D80"/>
    <w:rsid w:val="000B053F"/>
    <w:rsid w:val="000B05F0"/>
    <w:rsid w:val="000B0748"/>
    <w:rsid w:val="000B079D"/>
    <w:rsid w:val="000B0857"/>
    <w:rsid w:val="000B09F3"/>
    <w:rsid w:val="000B0C29"/>
    <w:rsid w:val="000B115B"/>
    <w:rsid w:val="000B1503"/>
    <w:rsid w:val="000B1617"/>
    <w:rsid w:val="000B1BCF"/>
    <w:rsid w:val="000B1C91"/>
    <w:rsid w:val="000B1CE5"/>
    <w:rsid w:val="000B2156"/>
    <w:rsid w:val="000B23EB"/>
    <w:rsid w:val="000B2516"/>
    <w:rsid w:val="000B270D"/>
    <w:rsid w:val="000B2BA7"/>
    <w:rsid w:val="000B2C5C"/>
    <w:rsid w:val="000B2C7A"/>
    <w:rsid w:val="000B2E75"/>
    <w:rsid w:val="000B3041"/>
    <w:rsid w:val="000B306B"/>
    <w:rsid w:val="000B31E2"/>
    <w:rsid w:val="000B3280"/>
    <w:rsid w:val="000B33BB"/>
    <w:rsid w:val="000B3658"/>
    <w:rsid w:val="000B3747"/>
    <w:rsid w:val="000B3764"/>
    <w:rsid w:val="000B37A2"/>
    <w:rsid w:val="000B3A21"/>
    <w:rsid w:val="000B3EF5"/>
    <w:rsid w:val="000B4027"/>
    <w:rsid w:val="000B4549"/>
    <w:rsid w:val="000B49E4"/>
    <w:rsid w:val="000B4AD1"/>
    <w:rsid w:val="000B4B8B"/>
    <w:rsid w:val="000B4BF2"/>
    <w:rsid w:val="000B4DA0"/>
    <w:rsid w:val="000B5022"/>
    <w:rsid w:val="000B5064"/>
    <w:rsid w:val="000B54CD"/>
    <w:rsid w:val="000B5571"/>
    <w:rsid w:val="000B5879"/>
    <w:rsid w:val="000B5B1E"/>
    <w:rsid w:val="000B5B43"/>
    <w:rsid w:val="000B5BDA"/>
    <w:rsid w:val="000B5CFA"/>
    <w:rsid w:val="000B60BC"/>
    <w:rsid w:val="000B61C2"/>
    <w:rsid w:val="000B6250"/>
    <w:rsid w:val="000B6449"/>
    <w:rsid w:val="000B6668"/>
    <w:rsid w:val="000B66FD"/>
    <w:rsid w:val="000B6890"/>
    <w:rsid w:val="000B6894"/>
    <w:rsid w:val="000B69B6"/>
    <w:rsid w:val="000B6A1E"/>
    <w:rsid w:val="000B6BB5"/>
    <w:rsid w:val="000B6C60"/>
    <w:rsid w:val="000B6C75"/>
    <w:rsid w:val="000B6D85"/>
    <w:rsid w:val="000B6E70"/>
    <w:rsid w:val="000B7160"/>
    <w:rsid w:val="000B735A"/>
    <w:rsid w:val="000B763C"/>
    <w:rsid w:val="000B763F"/>
    <w:rsid w:val="000B7AE6"/>
    <w:rsid w:val="000B7AFB"/>
    <w:rsid w:val="000B7DFB"/>
    <w:rsid w:val="000B7EAD"/>
    <w:rsid w:val="000C011C"/>
    <w:rsid w:val="000C019E"/>
    <w:rsid w:val="000C07F9"/>
    <w:rsid w:val="000C091A"/>
    <w:rsid w:val="000C0B29"/>
    <w:rsid w:val="000C0B3F"/>
    <w:rsid w:val="000C0EF4"/>
    <w:rsid w:val="000C10EF"/>
    <w:rsid w:val="000C11C8"/>
    <w:rsid w:val="000C1627"/>
    <w:rsid w:val="000C17E7"/>
    <w:rsid w:val="000C1B5B"/>
    <w:rsid w:val="000C1C34"/>
    <w:rsid w:val="000C20FD"/>
    <w:rsid w:val="000C218F"/>
    <w:rsid w:val="000C2231"/>
    <w:rsid w:val="000C245A"/>
    <w:rsid w:val="000C28C3"/>
    <w:rsid w:val="000C2BC7"/>
    <w:rsid w:val="000C3002"/>
    <w:rsid w:val="000C31B6"/>
    <w:rsid w:val="000C3305"/>
    <w:rsid w:val="000C33F9"/>
    <w:rsid w:val="000C34A9"/>
    <w:rsid w:val="000C361A"/>
    <w:rsid w:val="000C3972"/>
    <w:rsid w:val="000C3A3E"/>
    <w:rsid w:val="000C3C8E"/>
    <w:rsid w:val="000C3DE5"/>
    <w:rsid w:val="000C3E1F"/>
    <w:rsid w:val="000C3E6C"/>
    <w:rsid w:val="000C4523"/>
    <w:rsid w:val="000C45A9"/>
    <w:rsid w:val="000C4902"/>
    <w:rsid w:val="000C4A0A"/>
    <w:rsid w:val="000C4A97"/>
    <w:rsid w:val="000C4B9D"/>
    <w:rsid w:val="000C4BC7"/>
    <w:rsid w:val="000C4BD0"/>
    <w:rsid w:val="000C4C4D"/>
    <w:rsid w:val="000C4F75"/>
    <w:rsid w:val="000C563A"/>
    <w:rsid w:val="000C568A"/>
    <w:rsid w:val="000C5745"/>
    <w:rsid w:val="000C57E3"/>
    <w:rsid w:val="000C58B0"/>
    <w:rsid w:val="000C5A81"/>
    <w:rsid w:val="000C5C14"/>
    <w:rsid w:val="000C5D20"/>
    <w:rsid w:val="000C5ED7"/>
    <w:rsid w:val="000C5EDD"/>
    <w:rsid w:val="000C6083"/>
    <w:rsid w:val="000C6192"/>
    <w:rsid w:val="000C6213"/>
    <w:rsid w:val="000C621D"/>
    <w:rsid w:val="000C62B3"/>
    <w:rsid w:val="000C68CA"/>
    <w:rsid w:val="000C69ED"/>
    <w:rsid w:val="000C6C8C"/>
    <w:rsid w:val="000C6E3B"/>
    <w:rsid w:val="000C6F1E"/>
    <w:rsid w:val="000C70FD"/>
    <w:rsid w:val="000C713F"/>
    <w:rsid w:val="000C7226"/>
    <w:rsid w:val="000C74F0"/>
    <w:rsid w:val="000C79CD"/>
    <w:rsid w:val="000D02AA"/>
    <w:rsid w:val="000D097D"/>
    <w:rsid w:val="000D0AA1"/>
    <w:rsid w:val="000D0ABA"/>
    <w:rsid w:val="000D0D91"/>
    <w:rsid w:val="000D1328"/>
    <w:rsid w:val="000D1790"/>
    <w:rsid w:val="000D190E"/>
    <w:rsid w:val="000D1A44"/>
    <w:rsid w:val="000D1A66"/>
    <w:rsid w:val="000D1C4C"/>
    <w:rsid w:val="000D1D80"/>
    <w:rsid w:val="000D205B"/>
    <w:rsid w:val="000D23A8"/>
    <w:rsid w:val="000D2410"/>
    <w:rsid w:val="000D2575"/>
    <w:rsid w:val="000D2971"/>
    <w:rsid w:val="000D2BA8"/>
    <w:rsid w:val="000D2BE8"/>
    <w:rsid w:val="000D301B"/>
    <w:rsid w:val="000D3181"/>
    <w:rsid w:val="000D3322"/>
    <w:rsid w:val="000D3589"/>
    <w:rsid w:val="000D3A4C"/>
    <w:rsid w:val="000D3AAF"/>
    <w:rsid w:val="000D3B65"/>
    <w:rsid w:val="000D3CC5"/>
    <w:rsid w:val="000D42A2"/>
    <w:rsid w:val="000D4780"/>
    <w:rsid w:val="000D4CA9"/>
    <w:rsid w:val="000D4EC5"/>
    <w:rsid w:val="000D4EE7"/>
    <w:rsid w:val="000D4F3D"/>
    <w:rsid w:val="000D4F5D"/>
    <w:rsid w:val="000D4FBC"/>
    <w:rsid w:val="000D55FE"/>
    <w:rsid w:val="000D56B9"/>
    <w:rsid w:val="000D5770"/>
    <w:rsid w:val="000D5916"/>
    <w:rsid w:val="000D5A17"/>
    <w:rsid w:val="000D5BEB"/>
    <w:rsid w:val="000D5D3C"/>
    <w:rsid w:val="000D5D75"/>
    <w:rsid w:val="000D5DA8"/>
    <w:rsid w:val="000D5DF2"/>
    <w:rsid w:val="000D5FDA"/>
    <w:rsid w:val="000D6268"/>
    <w:rsid w:val="000D6676"/>
    <w:rsid w:val="000D667D"/>
    <w:rsid w:val="000D6B23"/>
    <w:rsid w:val="000D6C1B"/>
    <w:rsid w:val="000D6CFE"/>
    <w:rsid w:val="000D6F4E"/>
    <w:rsid w:val="000D6FAA"/>
    <w:rsid w:val="000D7029"/>
    <w:rsid w:val="000D708F"/>
    <w:rsid w:val="000D72D5"/>
    <w:rsid w:val="000D75EA"/>
    <w:rsid w:val="000D7620"/>
    <w:rsid w:val="000D7701"/>
    <w:rsid w:val="000D7C57"/>
    <w:rsid w:val="000D7E73"/>
    <w:rsid w:val="000D7FFB"/>
    <w:rsid w:val="000E0222"/>
    <w:rsid w:val="000E0340"/>
    <w:rsid w:val="000E0445"/>
    <w:rsid w:val="000E0752"/>
    <w:rsid w:val="000E07A4"/>
    <w:rsid w:val="000E081B"/>
    <w:rsid w:val="000E09FF"/>
    <w:rsid w:val="000E0BF5"/>
    <w:rsid w:val="000E0DDB"/>
    <w:rsid w:val="000E0EB8"/>
    <w:rsid w:val="000E13E2"/>
    <w:rsid w:val="000E16C9"/>
    <w:rsid w:val="000E21B9"/>
    <w:rsid w:val="000E23A6"/>
    <w:rsid w:val="000E262F"/>
    <w:rsid w:val="000E26EE"/>
    <w:rsid w:val="000E2792"/>
    <w:rsid w:val="000E285E"/>
    <w:rsid w:val="000E31A4"/>
    <w:rsid w:val="000E3334"/>
    <w:rsid w:val="000E3389"/>
    <w:rsid w:val="000E33B9"/>
    <w:rsid w:val="000E3414"/>
    <w:rsid w:val="000E34C0"/>
    <w:rsid w:val="000E356F"/>
    <w:rsid w:val="000E35D8"/>
    <w:rsid w:val="000E372A"/>
    <w:rsid w:val="000E3777"/>
    <w:rsid w:val="000E37E4"/>
    <w:rsid w:val="000E39A3"/>
    <w:rsid w:val="000E3BD7"/>
    <w:rsid w:val="000E3EF6"/>
    <w:rsid w:val="000E42D5"/>
    <w:rsid w:val="000E4346"/>
    <w:rsid w:val="000E43AB"/>
    <w:rsid w:val="000E43BF"/>
    <w:rsid w:val="000E43EF"/>
    <w:rsid w:val="000E47EF"/>
    <w:rsid w:val="000E47F1"/>
    <w:rsid w:val="000E4E38"/>
    <w:rsid w:val="000E5034"/>
    <w:rsid w:val="000E543C"/>
    <w:rsid w:val="000E5459"/>
    <w:rsid w:val="000E5692"/>
    <w:rsid w:val="000E5B8D"/>
    <w:rsid w:val="000E5F99"/>
    <w:rsid w:val="000E6281"/>
    <w:rsid w:val="000E64B2"/>
    <w:rsid w:val="000E64CE"/>
    <w:rsid w:val="000E64EA"/>
    <w:rsid w:val="000E6730"/>
    <w:rsid w:val="000E6757"/>
    <w:rsid w:val="000E67D1"/>
    <w:rsid w:val="000E684C"/>
    <w:rsid w:val="000E6BD2"/>
    <w:rsid w:val="000E6C7C"/>
    <w:rsid w:val="000E6D9D"/>
    <w:rsid w:val="000E6EBD"/>
    <w:rsid w:val="000E70A5"/>
    <w:rsid w:val="000E70F1"/>
    <w:rsid w:val="000E7162"/>
    <w:rsid w:val="000E7178"/>
    <w:rsid w:val="000E7D23"/>
    <w:rsid w:val="000F011B"/>
    <w:rsid w:val="000F0451"/>
    <w:rsid w:val="000F06DB"/>
    <w:rsid w:val="000F0789"/>
    <w:rsid w:val="000F07F2"/>
    <w:rsid w:val="000F08F7"/>
    <w:rsid w:val="000F1052"/>
    <w:rsid w:val="000F1500"/>
    <w:rsid w:val="000F15CD"/>
    <w:rsid w:val="000F1906"/>
    <w:rsid w:val="000F193A"/>
    <w:rsid w:val="000F1C46"/>
    <w:rsid w:val="000F1DB8"/>
    <w:rsid w:val="000F1EF7"/>
    <w:rsid w:val="000F1FD4"/>
    <w:rsid w:val="000F2590"/>
    <w:rsid w:val="000F2A1C"/>
    <w:rsid w:val="000F2AF4"/>
    <w:rsid w:val="000F2E9E"/>
    <w:rsid w:val="000F2ED7"/>
    <w:rsid w:val="000F307B"/>
    <w:rsid w:val="000F316B"/>
    <w:rsid w:val="000F348D"/>
    <w:rsid w:val="000F354C"/>
    <w:rsid w:val="000F382C"/>
    <w:rsid w:val="000F3EA9"/>
    <w:rsid w:val="000F440A"/>
    <w:rsid w:val="000F44D2"/>
    <w:rsid w:val="000F4662"/>
    <w:rsid w:val="000F499F"/>
    <w:rsid w:val="000F4A24"/>
    <w:rsid w:val="000F4A63"/>
    <w:rsid w:val="000F4B41"/>
    <w:rsid w:val="000F4B95"/>
    <w:rsid w:val="000F4CD6"/>
    <w:rsid w:val="000F510F"/>
    <w:rsid w:val="000F53E5"/>
    <w:rsid w:val="000F56D3"/>
    <w:rsid w:val="000F5BF8"/>
    <w:rsid w:val="000F5DB8"/>
    <w:rsid w:val="000F5E74"/>
    <w:rsid w:val="000F61CD"/>
    <w:rsid w:val="000F622D"/>
    <w:rsid w:val="000F63B9"/>
    <w:rsid w:val="000F64F2"/>
    <w:rsid w:val="000F664F"/>
    <w:rsid w:val="000F6701"/>
    <w:rsid w:val="000F69F4"/>
    <w:rsid w:val="000F6A7A"/>
    <w:rsid w:val="000F73AB"/>
    <w:rsid w:val="000F7444"/>
    <w:rsid w:val="000F7819"/>
    <w:rsid w:val="000F7851"/>
    <w:rsid w:val="000F79D7"/>
    <w:rsid w:val="000F79E2"/>
    <w:rsid w:val="000F7AD9"/>
    <w:rsid w:val="000F7C5E"/>
    <w:rsid w:val="000F7CCE"/>
    <w:rsid w:val="00100164"/>
    <w:rsid w:val="00100316"/>
    <w:rsid w:val="00100478"/>
    <w:rsid w:val="001006B9"/>
    <w:rsid w:val="001007CA"/>
    <w:rsid w:val="0010099F"/>
    <w:rsid w:val="00100AB1"/>
    <w:rsid w:val="00100B22"/>
    <w:rsid w:val="00100F62"/>
    <w:rsid w:val="00100FF9"/>
    <w:rsid w:val="001012EA"/>
    <w:rsid w:val="00101491"/>
    <w:rsid w:val="00101533"/>
    <w:rsid w:val="00101551"/>
    <w:rsid w:val="00101628"/>
    <w:rsid w:val="001016EB"/>
    <w:rsid w:val="00101BBA"/>
    <w:rsid w:val="00101C8C"/>
    <w:rsid w:val="00101F09"/>
    <w:rsid w:val="00101FA0"/>
    <w:rsid w:val="0010208B"/>
    <w:rsid w:val="001020DB"/>
    <w:rsid w:val="001020F3"/>
    <w:rsid w:val="0010218E"/>
    <w:rsid w:val="00102209"/>
    <w:rsid w:val="00102241"/>
    <w:rsid w:val="00102244"/>
    <w:rsid w:val="001022C4"/>
    <w:rsid w:val="001027D4"/>
    <w:rsid w:val="00102A8E"/>
    <w:rsid w:val="00102B7E"/>
    <w:rsid w:val="00102C36"/>
    <w:rsid w:val="00102C5B"/>
    <w:rsid w:val="00102C6C"/>
    <w:rsid w:val="00102E2F"/>
    <w:rsid w:val="00103155"/>
    <w:rsid w:val="001034E2"/>
    <w:rsid w:val="0010372E"/>
    <w:rsid w:val="0010380D"/>
    <w:rsid w:val="00103EF9"/>
    <w:rsid w:val="001040CB"/>
    <w:rsid w:val="0010428A"/>
    <w:rsid w:val="001042A4"/>
    <w:rsid w:val="001042CC"/>
    <w:rsid w:val="0010459A"/>
    <w:rsid w:val="001045A6"/>
    <w:rsid w:val="00104ADE"/>
    <w:rsid w:val="00104B77"/>
    <w:rsid w:val="00104C04"/>
    <w:rsid w:val="00104C7A"/>
    <w:rsid w:val="00104D68"/>
    <w:rsid w:val="00104EDC"/>
    <w:rsid w:val="00104FA3"/>
    <w:rsid w:val="00105176"/>
    <w:rsid w:val="00105512"/>
    <w:rsid w:val="00105542"/>
    <w:rsid w:val="0010574C"/>
    <w:rsid w:val="00105A2B"/>
    <w:rsid w:val="00105BA7"/>
    <w:rsid w:val="00105BC2"/>
    <w:rsid w:val="00105D38"/>
    <w:rsid w:val="00105FA0"/>
    <w:rsid w:val="00106264"/>
    <w:rsid w:val="00106452"/>
    <w:rsid w:val="00106780"/>
    <w:rsid w:val="001068C2"/>
    <w:rsid w:val="00106B7A"/>
    <w:rsid w:val="00106F0C"/>
    <w:rsid w:val="00107023"/>
    <w:rsid w:val="00107138"/>
    <w:rsid w:val="0010716E"/>
    <w:rsid w:val="00107235"/>
    <w:rsid w:val="001075E1"/>
    <w:rsid w:val="0010774A"/>
    <w:rsid w:val="001077CF"/>
    <w:rsid w:val="00107C8A"/>
    <w:rsid w:val="00107FC2"/>
    <w:rsid w:val="00110480"/>
    <w:rsid w:val="0011052B"/>
    <w:rsid w:val="001105C1"/>
    <w:rsid w:val="0011073A"/>
    <w:rsid w:val="00110844"/>
    <w:rsid w:val="00110C4A"/>
    <w:rsid w:val="00110D65"/>
    <w:rsid w:val="00111138"/>
    <w:rsid w:val="00111359"/>
    <w:rsid w:val="00111A81"/>
    <w:rsid w:val="00111D99"/>
    <w:rsid w:val="00111EF5"/>
    <w:rsid w:val="00111F99"/>
    <w:rsid w:val="00111FEF"/>
    <w:rsid w:val="00112096"/>
    <w:rsid w:val="00112241"/>
    <w:rsid w:val="0011247B"/>
    <w:rsid w:val="001124B3"/>
    <w:rsid w:val="00112526"/>
    <w:rsid w:val="0011265A"/>
    <w:rsid w:val="001128E4"/>
    <w:rsid w:val="00112CE4"/>
    <w:rsid w:val="001130FD"/>
    <w:rsid w:val="0011348C"/>
    <w:rsid w:val="00113600"/>
    <w:rsid w:val="00113720"/>
    <w:rsid w:val="00113779"/>
    <w:rsid w:val="0011387F"/>
    <w:rsid w:val="001138FC"/>
    <w:rsid w:val="00113D15"/>
    <w:rsid w:val="00113D30"/>
    <w:rsid w:val="00113DBA"/>
    <w:rsid w:val="00113E12"/>
    <w:rsid w:val="00113EC6"/>
    <w:rsid w:val="0011441D"/>
    <w:rsid w:val="00114422"/>
    <w:rsid w:val="001149A9"/>
    <w:rsid w:val="00114D8E"/>
    <w:rsid w:val="00114E05"/>
    <w:rsid w:val="00114F74"/>
    <w:rsid w:val="001153E9"/>
    <w:rsid w:val="0011548C"/>
    <w:rsid w:val="00115821"/>
    <w:rsid w:val="00115CD2"/>
    <w:rsid w:val="00115FC7"/>
    <w:rsid w:val="00115FD4"/>
    <w:rsid w:val="0011611C"/>
    <w:rsid w:val="00116263"/>
    <w:rsid w:val="001164AF"/>
    <w:rsid w:val="0011665A"/>
    <w:rsid w:val="00116AF9"/>
    <w:rsid w:val="00116E6D"/>
    <w:rsid w:val="00116E6E"/>
    <w:rsid w:val="001172A1"/>
    <w:rsid w:val="00117314"/>
    <w:rsid w:val="001173E9"/>
    <w:rsid w:val="00117545"/>
    <w:rsid w:val="001175AD"/>
    <w:rsid w:val="00117E2F"/>
    <w:rsid w:val="00117E8C"/>
    <w:rsid w:val="00117EB7"/>
    <w:rsid w:val="00120392"/>
    <w:rsid w:val="00120666"/>
    <w:rsid w:val="001206F1"/>
    <w:rsid w:val="001209D4"/>
    <w:rsid w:val="00120AC5"/>
    <w:rsid w:val="00120AF8"/>
    <w:rsid w:val="00120F57"/>
    <w:rsid w:val="0012114B"/>
    <w:rsid w:val="00121577"/>
    <w:rsid w:val="00121780"/>
    <w:rsid w:val="00121810"/>
    <w:rsid w:val="001218CE"/>
    <w:rsid w:val="001218ED"/>
    <w:rsid w:val="00121DA3"/>
    <w:rsid w:val="00121DA8"/>
    <w:rsid w:val="00121F7B"/>
    <w:rsid w:val="00122090"/>
    <w:rsid w:val="0012210D"/>
    <w:rsid w:val="00122112"/>
    <w:rsid w:val="0012294A"/>
    <w:rsid w:val="00122A64"/>
    <w:rsid w:val="00122F80"/>
    <w:rsid w:val="001234D2"/>
    <w:rsid w:val="0012356F"/>
    <w:rsid w:val="001236B1"/>
    <w:rsid w:val="001236EC"/>
    <w:rsid w:val="00123A98"/>
    <w:rsid w:val="00123DA5"/>
    <w:rsid w:val="00123E40"/>
    <w:rsid w:val="00124049"/>
    <w:rsid w:val="0012412D"/>
    <w:rsid w:val="00124219"/>
    <w:rsid w:val="00124287"/>
    <w:rsid w:val="00124749"/>
    <w:rsid w:val="00124AD5"/>
    <w:rsid w:val="00124B34"/>
    <w:rsid w:val="0012515B"/>
    <w:rsid w:val="001251D7"/>
    <w:rsid w:val="00125341"/>
    <w:rsid w:val="001254AF"/>
    <w:rsid w:val="001254B6"/>
    <w:rsid w:val="0012574F"/>
    <w:rsid w:val="00125E11"/>
    <w:rsid w:val="00126219"/>
    <w:rsid w:val="001262BE"/>
    <w:rsid w:val="00126870"/>
    <w:rsid w:val="001269FC"/>
    <w:rsid w:val="00126A1D"/>
    <w:rsid w:val="00126CC2"/>
    <w:rsid w:val="00126D9D"/>
    <w:rsid w:val="001270C0"/>
    <w:rsid w:val="00127282"/>
    <w:rsid w:val="0012799A"/>
    <w:rsid w:val="00127ACC"/>
    <w:rsid w:val="00127C88"/>
    <w:rsid w:val="00127D5E"/>
    <w:rsid w:val="00127F88"/>
    <w:rsid w:val="0013007C"/>
    <w:rsid w:val="001302DB"/>
    <w:rsid w:val="00130808"/>
    <w:rsid w:val="001308C9"/>
    <w:rsid w:val="00130CD8"/>
    <w:rsid w:val="00130CFB"/>
    <w:rsid w:val="00130D8C"/>
    <w:rsid w:val="00130E2C"/>
    <w:rsid w:val="00130F1A"/>
    <w:rsid w:val="00131193"/>
    <w:rsid w:val="0013137F"/>
    <w:rsid w:val="001313AA"/>
    <w:rsid w:val="00131542"/>
    <w:rsid w:val="0013175B"/>
    <w:rsid w:val="00131EC1"/>
    <w:rsid w:val="0013202B"/>
    <w:rsid w:val="0013211D"/>
    <w:rsid w:val="001321BA"/>
    <w:rsid w:val="001322AE"/>
    <w:rsid w:val="001324FF"/>
    <w:rsid w:val="00132556"/>
    <w:rsid w:val="0013278B"/>
    <w:rsid w:val="001329C5"/>
    <w:rsid w:val="00132A4F"/>
    <w:rsid w:val="00132B21"/>
    <w:rsid w:val="00132C4A"/>
    <w:rsid w:val="00132D50"/>
    <w:rsid w:val="00132F9E"/>
    <w:rsid w:val="00133484"/>
    <w:rsid w:val="001335E7"/>
    <w:rsid w:val="001337F4"/>
    <w:rsid w:val="0013381C"/>
    <w:rsid w:val="0013398D"/>
    <w:rsid w:val="00133C80"/>
    <w:rsid w:val="00134007"/>
    <w:rsid w:val="00134410"/>
    <w:rsid w:val="00134447"/>
    <w:rsid w:val="00134546"/>
    <w:rsid w:val="001347AD"/>
    <w:rsid w:val="00134A8D"/>
    <w:rsid w:val="00134DBF"/>
    <w:rsid w:val="00134F79"/>
    <w:rsid w:val="00135412"/>
    <w:rsid w:val="00135427"/>
    <w:rsid w:val="001357DB"/>
    <w:rsid w:val="001358B3"/>
    <w:rsid w:val="00135D06"/>
    <w:rsid w:val="00135DF4"/>
    <w:rsid w:val="00136021"/>
    <w:rsid w:val="00136370"/>
    <w:rsid w:val="00136529"/>
    <w:rsid w:val="00136566"/>
    <w:rsid w:val="00136643"/>
    <w:rsid w:val="001366DD"/>
    <w:rsid w:val="00136A86"/>
    <w:rsid w:val="00136C6C"/>
    <w:rsid w:val="00136CE8"/>
    <w:rsid w:val="00137040"/>
    <w:rsid w:val="0013722E"/>
    <w:rsid w:val="001373A1"/>
    <w:rsid w:val="0013741C"/>
    <w:rsid w:val="001375DA"/>
    <w:rsid w:val="0013772F"/>
    <w:rsid w:val="001378B1"/>
    <w:rsid w:val="00137D27"/>
    <w:rsid w:val="00137F69"/>
    <w:rsid w:val="0014001B"/>
    <w:rsid w:val="0014003C"/>
    <w:rsid w:val="001409B8"/>
    <w:rsid w:val="00140B3E"/>
    <w:rsid w:val="00140CB2"/>
    <w:rsid w:val="00140D4C"/>
    <w:rsid w:val="00140D67"/>
    <w:rsid w:val="00140F26"/>
    <w:rsid w:val="001416B2"/>
    <w:rsid w:val="00141A1A"/>
    <w:rsid w:val="00141A6D"/>
    <w:rsid w:val="00141AD7"/>
    <w:rsid w:val="00141D5C"/>
    <w:rsid w:val="00141D83"/>
    <w:rsid w:val="00141FC1"/>
    <w:rsid w:val="00142253"/>
    <w:rsid w:val="0014243B"/>
    <w:rsid w:val="0014294C"/>
    <w:rsid w:val="00142A51"/>
    <w:rsid w:val="00142D1E"/>
    <w:rsid w:val="0014303A"/>
    <w:rsid w:val="00143226"/>
    <w:rsid w:val="001435DC"/>
    <w:rsid w:val="00143A7E"/>
    <w:rsid w:val="00143BF0"/>
    <w:rsid w:val="00143F73"/>
    <w:rsid w:val="00143FE4"/>
    <w:rsid w:val="00144020"/>
    <w:rsid w:val="001442A9"/>
    <w:rsid w:val="001444D4"/>
    <w:rsid w:val="001445DA"/>
    <w:rsid w:val="001446B4"/>
    <w:rsid w:val="0014498E"/>
    <w:rsid w:val="00144B0B"/>
    <w:rsid w:val="00144C00"/>
    <w:rsid w:val="00144D72"/>
    <w:rsid w:val="00144EE2"/>
    <w:rsid w:val="00144F3A"/>
    <w:rsid w:val="00144F48"/>
    <w:rsid w:val="00145724"/>
    <w:rsid w:val="00145981"/>
    <w:rsid w:val="00145984"/>
    <w:rsid w:val="001459B2"/>
    <w:rsid w:val="00145A21"/>
    <w:rsid w:val="00145BF7"/>
    <w:rsid w:val="00145CFB"/>
    <w:rsid w:val="00145D50"/>
    <w:rsid w:val="00145DBE"/>
    <w:rsid w:val="00145FD3"/>
    <w:rsid w:val="0014643E"/>
    <w:rsid w:val="00146529"/>
    <w:rsid w:val="001468DC"/>
    <w:rsid w:val="00146F75"/>
    <w:rsid w:val="00146FA1"/>
    <w:rsid w:val="00146FDD"/>
    <w:rsid w:val="00147544"/>
    <w:rsid w:val="001479A6"/>
    <w:rsid w:val="00147D03"/>
    <w:rsid w:val="00147D0F"/>
    <w:rsid w:val="00147FE6"/>
    <w:rsid w:val="0015008A"/>
    <w:rsid w:val="0015010B"/>
    <w:rsid w:val="00150629"/>
    <w:rsid w:val="00150744"/>
    <w:rsid w:val="001508E2"/>
    <w:rsid w:val="001511E8"/>
    <w:rsid w:val="001512EE"/>
    <w:rsid w:val="001515E2"/>
    <w:rsid w:val="001519A7"/>
    <w:rsid w:val="00151C2B"/>
    <w:rsid w:val="00151C8B"/>
    <w:rsid w:val="00151D49"/>
    <w:rsid w:val="00151E45"/>
    <w:rsid w:val="00151E5C"/>
    <w:rsid w:val="00151E78"/>
    <w:rsid w:val="00151EBB"/>
    <w:rsid w:val="00151F9E"/>
    <w:rsid w:val="0015223E"/>
    <w:rsid w:val="001522B9"/>
    <w:rsid w:val="0015237C"/>
    <w:rsid w:val="0015255F"/>
    <w:rsid w:val="001525EA"/>
    <w:rsid w:val="001526A7"/>
    <w:rsid w:val="00152928"/>
    <w:rsid w:val="00152966"/>
    <w:rsid w:val="00152C7E"/>
    <w:rsid w:val="00152DCB"/>
    <w:rsid w:val="00152FF3"/>
    <w:rsid w:val="001533C8"/>
    <w:rsid w:val="0015342A"/>
    <w:rsid w:val="0015376A"/>
    <w:rsid w:val="001538FC"/>
    <w:rsid w:val="00153A6E"/>
    <w:rsid w:val="00153B38"/>
    <w:rsid w:val="00153DE8"/>
    <w:rsid w:val="00153E10"/>
    <w:rsid w:val="00153FAE"/>
    <w:rsid w:val="00154154"/>
    <w:rsid w:val="001542EE"/>
    <w:rsid w:val="00154AFA"/>
    <w:rsid w:val="00154F20"/>
    <w:rsid w:val="001554DD"/>
    <w:rsid w:val="001559DA"/>
    <w:rsid w:val="00155E93"/>
    <w:rsid w:val="00156317"/>
    <w:rsid w:val="001563C8"/>
    <w:rsid w:val="00156B51"/>
    <w:rsid w:val="00157644"/>
    <w:rsid w:val="00157BEE"/>
    <w:rsid w:val="00157FFE"/>
    <w:rsid w:val="0016035D"/>
    <w:rsid w:val="001603DF"/>
    <w:rsid w:val="00160480"/>
    <w:rsid w:val="00160536"/>
    <w:rsid w:val="001606D3"/>
    <w:rsid w:val="00160A6A"/>
    <w:rsid w:val="00160EA4"/>
    <w:rsid w:val="00161145"/>
    <w:rsid w:val="00161286"/>
    <w:rsid w:val="00161304"/>
    <w:rsid w:val="001614BC"/>
    <w:rsid w:val="001614CF"/>
    <w:rsid w:val="001614E9"/>
    <w:rsid w:val="001615A8"/>
    <w:rsid w:val="001615AF"/>
    <w:rsid w:val="00161852"/>
    <w:rsid w:val="001619ED"/>
    <w:rsid w:val="00161A3D"/>
    <w:rsid w:val="00161A4F"/>
    <w:rsid w:val="00161C66"/>
    <w:rsid w:val="00161C99"/>
    <w:rsid w:val="00161D7B"/>
    <w:rsid w:val="00162015"/>
    <w:rsid w:val="00162102"/>
    <w:rsid w:val="0016216F"/>
    <w:rsid w:val="001624A6"/>
    <w:rsid w:val="001627F1"/>
    <w:rsid w:val="001628CC"/>
    <w:rsid w:val="001629FB"/>
    <w:rsid w:val="00162B06"/>
    <w:rsid w:val="00162BE4"/>
    <w:rsid w:val="00162CBD"/>
    <w:rsid w:val="0016307F"/>
    <w:rsid w:val="001632AD"/>
    <w:rsid w:val="001633B5"/>
    <w:rsid w:val="0016356F"/>
    <w:rsid w:val="001637CC"/>
    <w:rsid w:val="0016385D"/>
    <w:rsid w:val="00163905"/>
    <w:rsid w:val="00163B94"/>
    <w:rsid w:val="00163CE8"/>
    <w:rsid w:val="00163ED5"/>
    <w:rsid w:val="00163F2C"/>
    <w:rsid w:val="001642DF"/>
    <w:rsid w:val="00164335"/>
    <w:rsid w:val="001644B4"/>
    <w:rsid w:val="001647D4"/>
    <w:rsid w:val="0016492C"/>
    <w:rsid w:val="001649C7"/>
    <w:rsid w:val="00164CB8"/>
    <w:rsid w:val="00165031"/>
    <w:rsid w:val="00165143"/>
    <w:rsid w:val="00165350"/>
    <w:rsid w:val="001653C7"/>
    <w:rsid w:val="0016545D"/>
    <w:rsid w:val="001655A1"/>
    <w:rsid w:val="00165A30"/>
    <w:rsid w:val="00165B17"/>
    <w:rsid w:val="00165B39"/>
    <w:rsid w:val="00165C67"/>
    <w:rsid w:val="00165E0A"/>
    <w:rsid w:val="00165F56"/>
    <w:rsid w:val="00166076"/>
    <w:rsid w:val="001661DB"/>
    <w:rsid w:val="0016638D"/>
    <w:rsid w:val="001663CE"/>
    <w:rsid w:val="001665C7"/>
    <w:rsid w:val="001667D9"/>
    <w:rsid w:val="001669D3"/>
    <w:rsid w:val="00166C1B"/>
    <w:rsid w:val="00166D7D"/>
    <w:rsid w:val="00166E96"/>
    <w:rsid w:val="00166F58"/>
    <w:rsid w:val="00166FF1"/>
    <w:rsid w:val="00167088"/>
    <w:rsid w:val="001670DF"/>
    <w:rsid w:val="001675B2"/>
    <w:rsid w:val="001675E7"/>
    <w:rsid w:val="001676D4"/>
    <w:rsid w:val="001677F8"/>
    <w:rsid w:val="00167913"/>
    <w:rsid w:val="0016792F"/>
    <w:rsid w:val="0016796B"/>
    <w:rsid w:val="001679F8"/>
    <w:rsid w:val="00167A7F"/>
    <w:rsid w:val="00167D79"/>
    <w:rsid w:val="00167E10"/>
    <w:rsid w:val="00167E90"/>
    <w:rsid w:val="00167FA4"/>
    <w:rsid w:val="0017009C"/>
    <w:rsid w:val="00170180"/>
    <w:rsid w:val="001706CB"/>
    <w:rsid w:val="00170796"/>
    <w:rsid w:val="001707B8"/>
    <w:rsid w:val="0017083D"/>
    <w:rsid w:val="00170960"/>
    <w:rsid w:val="00170B6E"/>
    <w:rsid w:val="00170D4B"/>
    <w:rsid w:val="00170E12"/>
    <w:rsid w:val="00171072"/>
    <w:rsid w:val="00171123"/>
    <w:rsid w:val="00171B27"/>
    <w:rsid w:val="00171B7C"/>
    <w:rsid w:val="00171C06"/>
    <w:rsid w:val="00171CA7"/>
    <w:rsid w:val="00171CCB"/>
    <w:rsid w:val="00171E13"/>
    <w:rsid w:val="00171F41"/>
    <w:rsid w:val="0017236F"/>
    <w:rsid w:val="00172674"/>
    <w:rsid w:val="001726E8"/>
    <w:rsid w:val="001727CE"/>
    <w:rsid w:val="00172E85"/>
    <w:rsid w:val="00172F7F"/>
    <w:rsid w:val="0017303B"/>
    <w:rsid w:val="001732F9"/>
    <w:rsid w:val="001733CE"/>
    <w:rsid w:val="001734E1"/>
    <w:rsid w:val="00173877"/>
    <w:rsid w:val="00173C96"/>
    <w:rsid w:val="00173D16"/>
    <w:rsid w:val="00174003"/>
    <w:rsid w:val="001740D3"/>
    <w:rsid w:val="001741C1"/>
    <w:rsid w:val="00174237"/>
    <w:rsid w:val="0017476E"/>
    <w:rsid w:val="00174B78"/>
    <w:rsid w:val="00174BF8"/>
    <w:rsid w:val="00174D43"/>
    <w:rsid w:val="00174E57"/>
    <w:rsid w:val="001756F5"/>
    <w:rsid w:val="00175A7A"/>
    <w:rsid w:val="00175ABE"/>
    <w:rsid w:val="00175C92"/>
    <w:rsid w:val="00175D25"/>
    <w:rsid w:val="00175E1F"/>
    <w:rsid w:val="00175FC1"/>
    <w:rsid w:val="001760AD"/>
    <w:rsid w:val="0017650D"/>
    <w:rsid w:val="001767AB"/>
    <w:rsid w:val="00176995"/>
    <w:rsid w:val="00176A63"/>
    <w:rsid w:val="00176B32"/>
    <w:rsid w:val="00177022"/>
    <w:rsid w:val="0017702F"/>
    <w:rsid w:val="00177481"/>
    <w:rsid w:val="001774CE"/>
    <w:rsid w:val="001774ED"/>
    <w:rsid w:val="0017754B"/>
    <w:rsid w:val="001775E4"/>
    <w:rsid w:val="00177720"/>
    <w:rsid w:val="0017794B"/>
    <w:rsid w:val="00177992"/>
    <w:rsid w:val="0017799D"/>
    <w:rsid w:val="00177B11"/>
    <w:rsid w:val="0018000C"/>
    <w:rsid w:val="00180386"/>
    <w:rsid w:val="001804C9"/>
    <w:rsid w:val="00180584"/>
    <w:rsid w:val="001805D0"/>
    <w:rsid w:val="00180681"/>
    <w:rsid w:val="001806BB"/>
    <w:rsid w:val="00180770"/>
    <w:rsid w:val="00180AD5"/>
    <w:rsid w:val="00180B77"/>
    <w:rsid w:val="001815E5"/>
    <w:rsid w:val="00181846"/>
    <w:rsid w:val="00181D4E"/>
    <w:rsid w:val="00181E18"/>
    <w:rsid w:val="00181E1E"/>
    <w:rsid w:val="00181F61"/>
    <w:rsid w:val="00182151"/>
    <w:rsid w:val="00182224"/>
    <w:rsid w:val="00182311"/>
    <w:rsid w:val="00182366"/>
    <w:rsid w:val="0018258D"/>
    <w:rsid w:val="00182782"/>
    <w:rsid w:val="00182C3C"/>
    <w:rsid w:val="001830BC"/>
    <w:rsid w:val="001830C1"/>
    <w:rsid w:val="00183111"/>
    <w:rsid w:val="0018358C"/>
    <w:rsid w:val="00183B9E"/>
    <w:rsid w:val="00183BFA"/>
    <w:rsid w:val="00183C9F"/>
    <w:rsid w:val="00184005"/>
    <w:rsid w:val="001840E9"/>
    <w:rsid w:val="00184382"/>
    <w:rsid w:val="001848C6"/>
    <w:rsid w:val="0018491E"/>
    <w:rsid w:val="00184A92"/>
    <w:rsid w:val="00184C4E"/>
    <w:rsid w:val="00184D75"/>
    <w:rsid w:val="0018521A"/>
    <w:rsid w:val="0018531C"/>
    <w:rsid w:val="00185417"/>
    <w:rsid w:val="00185829"/>
    <w:rsid w:val="00185B63"/>
    <w:rsid w:val="00185BAE"/>
    <w:rsid w:val="00185DFF"/>
    <w:rsid w:val="00186131"/>
    <w:rsid w:val="001862CD"/>
    <w:rsid w:val="001864B9"/>
    <w:rsid w:val="00186529"/>
    <w:rsid w:val="001866E6"/>
    <w:rsid w:val="001869F5"/>
    <w:rsid w:val="00186AB1"/>
    <w:rsid w:val="00186C79"/>
    <w:rsid w:val="00186FAB"/>
    <w:rsid w:val="00187436"/>
    <w:rsid w:val="0018762D"/>
    <w:rsid w:val="00187749"/>
    <w:rsid w:val="001877F5"/>
    <w:rsid w:val="00187879"/>
    <w:rsid w:val="00187935"/>
    <w:rsid w:val="00187A71"/>
    <w:rsid w:val="00187B5F"/>
    <w:rsid w:val="00187D69"/>
    <w:rsid w:val="00190794"/>
    <w:rsid w:val="0019087C"/>
    <w:rsid w:val="0019090C"/>
    <w:rsid w:val="001909EA"/>
    <w:rsid w:val="00190B38"/>
    <w:rsid w:val="00190BA7"/>
    <w:rsid w:val="00190F32"/>
    <w:rsid w:val="00191069"/>
    <w:rsid w:val="00191214"/>
    <w:rsid w:val="00191557"/>
    <w:rsid w:val="001918C8"/>
    <w:rsid w:val="001918E3"/>
    <w:rsid w:val="00191E09"/>
    <w:rsid w:val="00192BC8"/>
    <w:rsid w:val="00192C62"/>
    <w:rsid w:val="00192F99"/>
    <w:rsid w:val="00192FFB"/>
    <w:rsid w:val="001931B4"/>
    <w:rsid w:val="001931C4"/>
    <w:rsid w:val="001933FC"/>
    <w:rsid w:val="0019348B"/>
    <w:rsid w:val="001936F1"/>
    <w:rsid w:val="001938DA"/>
    <w:rsid w:val="00193906"/>
    <w:rsid w:val="00193D6D"/>
    <w:rsid w:val="00193ECC"/>
    <w:rsid w:val="00194082"/>
    <w:rsid w:val="00194575"/>
    <w:rsid w:val="001945CF"/>
    <w:rsid w:val="0019470B"/>
    <w:rsid w:val="00194799"/>
    <w:rsid w:val="0019479F"/>
    <w:rsid w:val="001947EC"/>
    <w:rsid w:val="001949D9"/>
    <w:rsid w:val="00194A3D"/>
    <w:rsid w:val="00194B59"/>
    <w:rsid w:val="00194D35"/>
    <w:rsid w:val="001950BB"/>
    <w:rsid w:val="001950EF"/>
    <w:rsid w:val="0019549D"/>
    <w:rsid w:val="001958A2"/>
    <w:rsid w:val="00195BDD"/>
    <w:rsid w:val="00195F35"/>
    <w:rsid w:val="0019603A"/>
    <w:rsid w:val="00196228"/>
    <w:rsid w:val="001963BB"/>
    <w:rsid w:val="00196751"/>
    <w:rsid w:val="00196829"/>
    <w:rsid w:val="0019694E"/>
    <w:rsid w:val="001969C5"/>
    <w:rsid w:val="00196A27"/>
    <w:rsid w:val="00197025"/>
    <w:rsid w:val="0019729D"/>
    <w:rsid w:val="001973E3"/>
    <w:rsid w:val="0019785B"/>
    <w:rsid w:val="00197998"/>
    <w:rsid w:val="00197D40"/>
    <w:rsid w:val="00197F12"/>
    <w:rsid w:val="001A00D4"/>
    <w:rsid w:val="001A00FA"/>
    <w:rsid w:val="001A01E0"/>
    <w:rsid w:val="001A03BE"/>
    <w:rsid w:val="001A0502"/>
    <w:rsid w:val="001A052B"/>
    <w:rsid w:val="001A06A3"/>
    <w:rsid w:val="001A0C48"/>
    <w:rsid w:val="001A0E61"/>
    <w:rsid w:val="001A1041"/>
    <w:rsid w:val="001A1249"/>
    <w:rsid w:val="001A1253"/>
    <w:rsid w:val="001A15A8"/>
    <w:rsid w:val="001A18B1"/>
    <w:rsid w:val="001A1CB4"/>
    <w:rsid w:val="001A1D10"/>
    <w:rsid w:val="001A1D90"/>
    <w:rsid w:val="001A1EF5"/>
    <w:rsid w:val="001A1F62"/>
    <w:rsid w:val="001A1F65"/>
    <w:rsid w:val="001A203E"/>
    <w:rsid w:val="001A2151"/>
    <w:rsid w:val="001A21C6"/>
    <w:rsid w:val="001A21EC"/>
    <w:rsid w:val="001A24F4"/>
    <w:rsid w:val="001A2509"/>
    <w:rsid w:val="001A262D"/>
    <w:rsid w:val="001A2713"/>
    <w:rsid w:val="001A28CB"/>
    <w:rsid w:val="001A2A74"/>
    <w:rsid w:val="001A2C60"/>
    <w:rsid w:val="001A327F"/>
    <w:rsid w:val="001A32B4"/>
    <w:rsid w:val="001A3419"/>
    <w:rsid w:val="001A3536"/>
    <w:rsid w:val="001A359A"/>
    <w:rsid w:val="001A35D3"/>
    <w:rsid w:val="001A35E3"/>
    <w:rsid w:val="001A39A6"/>
    <w:rsid w:val="001A3C9B"/>
    <w:rsid w:val="001A40B6"/>
    <w:rsid w:val="001A437F"/>
    <w:rsid w:val="001A455B"/>
    <w:rsid w:val="001A47A6"/>
    <w:rsid w:val="001A47DC"/>
    <w:rsid w:val="001A48E1"/>
    <w:rsid w:val="001A4A61"/>
    <w:rsid w:val="001A4BAD"/>
    <w:rsid w:val="001A4C65"/>
    <w:rsid w:val="001A4CC9"/>
    <w:rsid w:val="001A4E64"/>
    <w:rsid w:val="001A4F22"/>
    <w:rsid w:val="001A5037"/>
    <w:rsid w:val="001A5164"/>
    <w:rsid w:val="001A546B"/>
    <w:rsid w:val="001A5789"/>
    <w:rsid w:val="001A59B9"/>
    <w:rsid w:val="001A5B84"/>
    <w:rsid w:val="001A5D22"/>
    <w:rsid w:val="001A5DFB"/>
    <w:rsid w:val="001A5E83"/>
    <w:rsid w:val="001A5ED5"/>
    <w:rsid w:val="001A5F82"/>
    <w:rsid w:val="001A61DE"/>
    <w:rsid w:val="001A62A4"/>
    <w:rsid w:val="001A6332"/>
    <w:rsid w:val="001A6490"/>
    <w:rsid w:val="001A6754"/>
    <w:rsid w:val="001A67E4"/>
    <w:rsid w:val="001A681A"/>
    <w:rsid w:val="001A6AB8"/>
    <w:rsid w:val="001A6CD2"/>
    <w:rsid w:val="001A71BF"/>
    <w:rsid w:val="001A722F"/>
    <w:rsid w:val="001A73B9"/>
    <w:rsid w:val="001A74EF"/>
    <w:rsid w:val="001A7623"/>
    <w:rsid w:val="001A763E"/>
    <w:rsid w:val="001A7899"/>
    <w:rsid w:val="001A7959"/>
    <w:rsid w:val="001A7A0F"/>
    <w:rsid w:val="001A7B39"/>
    <w:rsid w:val="001A7C3C"/>
    <w:rsid w:val="001A7C78"/>
    <w:rsid w:val="001A7E94"/>
    <w:rsid w:val="001B00E8"/>
    <w:rsid w:val="001B0153"/>
    <w:rsid w:val="001B0206"/>
    <w:rsid w:val="001B0275"/>
    <w:rsid w:val="001B037D"/>
    <w:rsid w:val="001B03E8"/>
    <w:rsid w:val="001B05DD"/>
    <w:rsid w:val="001B066E"/>
    <w:rsid w:val="001B08E3"/>
    <w:rsid w:val="001B093C"/>
    <w:rsid w:val="001B0CD8"/>
    <w:rsid w:val="001B1024"/>
    <w:rsid w:val="001B11EC"/>
    <w:rsid w:val="001B14C0"/>
    <w:rsid w:val="001B151F"/>
    <w:rsid w:val="001B160D"/>
    <w:rsid w:val="001B16A7"/>
    <w:rsid w:val="001B1AA5"/>
    <w:rsid w:val="001B1B47"/>
    <w:rsid w:val="001B20D4"/>
    <w:rsid w:val="001B226B"/>
    <w:rsid w:val="001B233D"/>
    <w:rsid w:val="001B2529"/>
    <w:rsid w:val="001B252A"/>
    <w:rsid w:val="001B2797"/>
    <w:rsid w:val="001B2AE9"/>
    <w:rsid w:val="001B2E02"/>
    <w:rsid w:val="001B2F78"/>
    <w:rsid w:val="001B30AF"/>
    <w:rsid w:val="001B32B3"/>
    <w:rsid w:val="001B37C7"/>
    <w:rsid w:val="001B38D9"/>
    <w:rsid w:val="001B3989"/>
    <w:rsid w:val="001B3994"/>
    <w:rsid w:val="001B3D38"/>
    <w:rsid w:val="001B3DE6"/>
    <w:rsid w:val="001B404E"/>
    <w:rsid w:val="001B4225"/>
    <w:rsid w:val="001B446D"/>
    <w:rsid w:val="001B44F2"/>
    <w:rsid w:val="001B4635"/>
    <w:rsid w:val="001B46CA"/>
    <w:rsid w:val="001B46DA"/>
    <w:rsid w:val="001B4903"/>
    <w:rsid w:val="001B4B8C"/>
    <w:rsid w:val="001B4B9E"/>
    <w:rsid w:val="001B4F68"/>
    <w:rsid w:val="001B5018"/>
    <w:rsid w:val="001B51E3"/>
    <w:rsid w:val="001B5245"/>
    <w:rsid w:val="001B5495"/>
    <w:rsid w:val="001B54B7"/>
    <w:rsid w:val="001B5814"/>
    <w:rsid w:val="001B5B2E"/>
    <w:rsid w:val="001B5C4D"/>
    <w:rsid w:val="001B5CA6"/>
    <w:rsid w:val="001B5EB7"/>
    <w:rsid w:val="001B5FC7"/>
    <w:rsid w:val="001B63EA"/>
    <w:rsid w:val="001B673E"/>
    <w:rsid w:val="001B6B08"/>
    <w:rsid w:val="001B6C54"/>
    <w:rsid w:val="001B6CA7"/>
    <w:rsid w:val="001B7193"/>
    <w:rsid w:val="001B7308"/>
    <w:rsid w:val="001B794F"/>
    <w:rsid w:val="001B795A"/>
    <w:rsid w:val="001B7AF3"/>
    <w:rsid w:val="001B7BD8"/>
    <w:rsid w:val="001B7EB5"/>
    <w:rsid w:val="001B7ED2"/>
    <w:rsid w:val="001C084D"/>
    <w:rsid w:val="001C097B"/>
    <w:rsid w:val="001C0B84"/>
    <w:rsid w:val="001C0BA4"/>
    <w:rsid w:val="001C0E54"/>
    <w:rsid w:val="001C0ECB"/>
    <w:rsid w:val="001C1150"/>
    <w:rsid w:val="001C137A"/>
    <w:rsid w:val="001C15A8"/>
    <w:rsid w:val="001C1766"/>
    <w:rsid w:val="001C177C"/>
    <w:rsid w:val="001C1880"/>
    <w:rsid w:val="001C18EE"/>
    <w:rsid w:val="001C1AD9"/>
    <w:rsid w:val="001C1C07"/>
    <w:rsid w:val="001C1C4B"/>
    <w:rsid w:val="001C1D6D"/>
    <w:rsid w:val="001C1E06"/>
    <w:rsid w:val="001C1E6C"/>
    <w:rsid w:val="001C212E"/>
    <w:rsid w:val="001C21F8"/>
    <w:rsid w:val="001C21FD"/>
    <w:rsid w:val="001C22D3"/>
    <w:rsid w:val="001C246A"/>
    <w:rsid w:val="001C2470"/>
    <w:rsid w:val="001C2543"/>
    <w:rsid w:val="001C2565"/>
    <w:rsid w:val="001C2659"/>
    <w:rsid w:val="001C26A7"/>
    <w:rsid w:val="001C26CF"/>
    <w:rsid w:val="001C2762"/>
    <w:rsid w:val="001C276F"/>
    <w:rsid w:val="001C28C3"/>
    <w:rsid w:val="001C2AF3"/>
    <w:rsid w:val="001C2BD7"/>
    <w:rsid w:val="001C2E68"/>
    <w:rsid w:val="001C30B4"/>
    <w:rsid w:val="001C3240"/>
    <w:rsid w:val="001C3243"/>
    <w:rsid w:val="001C32C7"/>
    <w:rsid w:val="001C338D"/>
    <w:rsid w:val="001C3529"/>
    <w:rsid w:val="001C37E1"/>
    <w:rsid w:val="001C3852"/>
    <w:rsid w:val="001C3854"/>
    <w:rsid w:val="001C3B75"/>
    <w:rsid w:val="001C3FEB"/>
    <w:rsid w:val="001C446A"/>
    <w:rsid w:val="001C460A"/>
    <w:rsid w:val="001C4951"/>
    <w:rsid w:val="001C49C8"/>
    <w:rsid w:val="001C4B28"/>
    <w:rsid w:val="001C50E6"/>
    <w:rsid w:val="001C514E"/>
    <w:rsid w:val="001C51D6"/>
    <w:rsid w:val="001C51F8"/>
    <w:rsid w:val="001C5351"/>
    <w:rsid w:val="001C5559"/>
    <w:rsid w:val="001C5DB7"/>
    <w:rsid w:val="001C5DF2"/>
    <w:rsid w:val="001C5F4B"/>
    <w:rsid w:val="001C5F51"/>
    <w:rsid w:val="001C6049"/>
    <w:rsid w:val="001C6231"/>
    <w:rsid w:val="001C6511"/>
    <w:rsid w:val="001C6548"/>
    <w:rsid w:val="001C65A2"/>
    <w:rsid w:val="001C6CD5"/>
    <w:rsid w:val="001C6EF8"/>
    <w:rsid w:val="001C71CE"/>
    <w:rsid w:val="001C71E6"/>
    <w:rsid w:val="001C742B"/>
    <w:rsid w:val="001C74AE"/>
    <w:rsid w:val="001C76D2"/>
    <w:rsid w:val="001C7758"/>
    <w:rsid w:val="001C79ED"/>
    <w:rsid w:val="001D0170"/>
    <w:rsid w:val="001D02DB"/>
    <w:rsid w:val="001D0965"/>
    <w:rsid w:val="001D0A15"/>
    <w:rsid w:val="001D0A7C"/>
    <w:rsid w:val="001D0D8C"/>
    <w:rsid w:val="001D0D99"/>
    <w:rsid w:val="001D0DF8"/>
    <w:rsid w:val="001D11B5"/>
    <w:rsid w:val="001D13E1"/>
    <w:rsid w:val="001D161F"/>
    <w:rsid w:val="001D1704"/>
    <w:rsid w:val="001D17D5"/>
    <w:rsid w:val="001D1A09"/>
    <w:rsid w:val="001D1C67"/>
    <w:rsid w:val="001D1EC5"/>
    <w:rsid w:val="001D2077"/>
    <w:rsid w:val="001D21F8"/>
    <w:rsid w:val="001D23B8"/>
    <w:rsid w:val="001D244F"/>
    <w:rsid w:val="001D28A9"/>
    <w:rsid w:val="001D29DD"/>
    <w:rsid w:val="001D2DBC"/>
    <w:rsid w:val="001D30BE"/>
    <w:rsid w:val="001D343B"/>
    <w:rsid w:val="001D34E0"/>
    <w:rsid w:val="001D34FB"/>
    <w:rsid w:val="001D3528"/>
    <w:rsid w:val="001D3561"/>
    <w:rsid w:val="001D35F2"/>
    <w:rsid w:val="001D364A"/>
    <w:rsid w:val="001D370D"/>
    <w:rsid w:val="001D3901"/>
    <w:rsid w:val="001D39FB"/>
    <w:rsid w:val="001D3FE6"/>
    <w:rsid w:val="001D3FFA"/>
    <w:rsid w:val="001D41FA"/>
    <w:rsid w:val="001D427D"/>
    <w:rsid w:val="001D4460"/>
    <w:rsid w:val="001D455F"/>
    <w:rsid w:val="001D4802"/>
    <w:rsid w:val="001D48D6"/>
    <w:rsid w:val="001D494A"/>
    <w:rsid w:val="001D495A"/>
    <w:rsid w:val="001D4A8F"/>
    <w:rsid w:val="001D4EC2"/>
    <w:rsid w:val="001D4F02"/>
    <w:rsid w:val="001D4F85"/>
    <w:rsid w:val="001D4FD6"/>
    <w:rsid w:val="001D5091"/>
    <w:rsid w:val="001D519E"/>
    <w:rsid w:val="001D54E0"/>
    <w:rsid w:val="001D56E0"/>
    <w:rsid w:val="001D5AF8"/>
    <w:rsid w:val="001D5B28"/>
    <w:rsid w:val="001D5B78"/>
    <w:rsid w:val="001D5F17"/>
    <w:rsid w:val="001D621C"/>
    <w:rsid w:val="001D6A5B"/>
    <w:rsid w:val="001D6AE9"/>
    <w:rsid w:val="001D6E54"/>
    <w:rsid w:val="001D6FB0"/>
    <w:rsid w:val="001D7167"/>
    <w:rsid w:val="001D75F3"/>
    <w:rsid w:val="001D7850"/>
    <w:rsid w:val="001D79F2"/>
    <w:rsid w:val="001D7A8F"/>
    <w:rsid w:val="001D7BBB"/>
    <w:rsid w:val="001D7BE3"/>
    <w:rsid w:val="001E00DA"/>
    <w:rsid w:val="001E0109"/>
    <w:rsid w:val="001E0250"/>
    <w:rsid w:val="001E0348"/>
    <w:rsid w:val="001E0832"/>
    <w:rsid w:val="001E0BAD"/>
    <w:rsid w:val="001E1158"/>
    <w:rsid w:val="001E11F9"/>
    <w:rsid w:val="001E1246"/>
    <w:rsid w:val="001E1269"/>
    <w:rsid w:val="001E14EB"/>
    <w:rsid w:val="001E156F"/>
    <w:rsid w:val="001E15E3"/>
    <w:rsid w:val="001E19C2"/>
    <w:rsid w:val="001E1BB7"/>
    <w:rsid w:val="001E1BE4"/>
    <w:rsid w:val="001E1C24"/>
    <w:rsid w:val="001E20C6"/>
    <w:rsid w:val="001E2159"/>
    <w:rsid w:val="001E21E3"/>
    <w:rsid w:val="001E2232"/>
    <w:rsid w:val="001E24B0"/>
    <w:rsid w:val="001E2503"/>
    <w:rsid w:val="001E2799"/>
    <w:rsid w:val="001E290F"/>
    <w:rsid w:val="001E2B0A"/>
    <w:rsid w:val="001E2CB8"/>
    <w:rsid w:val="001E2DDE"/>
    <w:rsid w:val="001E3243"/>
    <w:rsid w:val="001E3448"/>
    <w:rsid w:val="001E34E9"/>
    <w:rsid w:val="001E351D"/>
    <w:rsid w:val="001E38A9"/>
    <w:rsid w:val="001E394D"/>
    <w:rsid w:val="001E399A"/>
    <w:rsid w:val="001E3B11"/>
    <w:rsid w:val="001E3B4A"/>
    <w:rsid w:val="001E3B76"/>
    <w:rsid w:val="001E3BC8"/>
    <w:rsid w:val="001E3C00"/>
    <w:rsid w:val="001E3D0D"/>
    <w:rsid w:val="001E3DBB"/>
    <w:rsid w:val="001E3E2E"/>
    <w:rsid w:val="001E4275"/>
    <w:rsid w:val="001E44CA"/>
    <w:rsid w:val="001E4797"/>
    <w:rsid w:val="001E47E5"/>
    <w:rsid w:val="001E489D"/>
    <w:rsid w:val="001E48D5"/>
    <w:rsid w:val="001E4B03"/>
    <w:rsid w:val="001E4CD2"/>
    <w:rsid w:val="001E4EAA"/>
    <w:rsid w:val="001E5097"/>
    <w:rsid w:val="001E50CF"/>
    <w:rsid w:val="001E5205"/>
    <w:rsid w:val="001E5360"/>
    <w:rsid w:val="001E5587"/>
    <w:rsid w:val="001E57C4"/>
    <w:rsid w:val="001E5899"/>
    <w:rsid w:val="001E59AF"/>
    <w:rsid w:val="001E5BF9"/>
    <w:rsid w:val="001E5C05"/>
    <w:rsid w:val="001E5D98"/>
    <w:rsid w:val="001E5FE0"/>
    <w:rsid w:val="001E6290"/>
    <w:rsid w:val="001E6429"/>
    <w:rsid w:val="001E658E"/>
    <w:rsid w:val="001E6884"/>
    <w:rsid w:val="001E6A1B"/>
    <w:rsid w:val="001E6B86"/>
    <w:rsid w:val="001E6C43"/>
    <w:rsid w:val="001E6CF4"/>
    <w:rsid w:val="001E6CFD"/>
    <w:rsid w:val="001E7352"/>
    <w:rsid w:val="001E74A8"/>
    <w:rsid w:val="001E7889"/>
    <w:rsid w:val="001E7E23"/>
    <w:rsid w:val="001F0083"/>
    <w:rsid w:val="001F052F"/>
    <w:rsid w:val="001F05B4"/>
    <w:rsid w:val="001F1285"/>
    <w:rsid w:val="001F14D7"/>
    <w:rsid w:val="001F15F5"/>
    <w:rsid w:val="001F17D2"/>
    <w:rsid w:val="001F198D"/>
    <w:rsid w:val="001F1E7F"/>
    <w:rsid w:val="001F1E8F"/>
    <w:rsid w:val="001F1FCB"/>
    <w:rsid w:val="001F2215"/>
    <w:rsid w:val="001F2426"/>
    <w:rsid w:val="001F2448"/>
    <w:rsid w:val="001F2494"/>
    <w:rsid w:val="001F27E7"/>
    <w:rsid w:val="001F2AFF"/>
    <w:rsid w:val="001F2BB8"/>
    <w:rsid w:val="001F2C09"/>
    <w:rsid w:val="001F2E72"/>
    <w:rsid w:val="001F36F8"/>
    <w:rsid w:val="001F3781"/>
    <w:rsid w:val="001F3830"/>
    <w:rsid w:val="001F3A73"/>
    <w:rsid w:val="001F3B48"/>
    <w:rsid w:val="001F3C77"/>
    <w:rsid w:val="001F3EEF"/>
    <w:rsid w:val="001F4134"/>
    <w:rsid w:val="001F4232"/>
    <w:rsid w:val="001F42EB"/>
    <w:rsid w:val="001F4444"/>
    <w:rsid w:val="001F4461"/>
    <w:rsid w:val="001F46A0"/>
    <w:rsid w:val="001F46FF"/>
    <w:rsid w:val="001F480C"/>
    <w:rsid w:val="001F4A87"/>
    <w:rsid w:val="001F4ADF"/>
    <w:rsid w:val="001F4B3B"/>
    <w:rsid w:val="001F4BE8"/>
    <w:rsid w:val="001F4DD7"/>
    <w:rsid w:val="001F4EC5"/>
    <w:rsid w:val="001F4FEF"/>
    <w:rsid w:val="001F51C9"/>
    <w:rsid w:val="001F5474"/>
    <w:rsid w:val="001F5561"/>
    <w:rsid w:val="001F57CF"/>
    <w:rsid w:val="001F58E5"/>
    <w:rsid w:val="001F5975"/>
    <w:rsid w:val="001F59B3"/>
    <w:rsid w:val="001F5CE2"/>
    <w:rsid w:val="001F6242"/>
    <w:rsid w:val="001F6601"/>
    <w:rsid w:val="001F6EC3"/>
    <w:rsid w:val="001F710A"/>
    <w:rsid w:val="001F7121"/>
    <w:rsid w:val="001F77BF"/>
    <w:rsid w:val="001F79ED"/>
    <w:rsid w:val="001F7D1C"/>
    <w:rsid w:val="001F7D35"/>
    <w:rsid w:val="00200039"/>
    <w:rsid w:val="0020014F"/>
    <w:rsid w:val="002002CE"/>
    <w:rsid w:val="0020033E"/>
    <w:rsid w:val="0020035B"/>
    <w:rsid w:val="00200493"/>
    <w:rsid w:val="0020051C"/>
    <w:rsid w:val="002006B8"/>
    <w:rsid w:val="002008F3"/>
    <w:rsid w:val="00200B1C"/>
    <w:rsid w:val="00200D78"/>
    <w:rsid w:val="0020104F"/>
    <w:rsid w:val="0020137C"/>
    <w:rsid w:val="002013F1"/>
    <w:rsid w:val="00201425"/>
    <w:rsid w:val="00201573"/>
    <w:rsid w:val="002016C6"/>
    <w:rsid w:val="002017C7"/>
    <w:rsid w:val="00201B93"/>
    <w:rsid w:val="00202054"/>
    <w:rsid w:val="0020255F"/>
    <w:rsid w:val="0020285E"/>
    <w:rsid w:val="00202A0A"/>
    <w:rsid w:val="00202B06"/>
    <w:rsid w:val="00202BAD"/>
    <w:rsid w:val="0020310D"/>
    <w:rsid w:val="00203177"/>
    <w:rsid w:val="002033B6"/>
    <w:rsid w:val="002037D2"/>
    <w:rsid w:val="00203B27"/>
    <w:rsid w:val="00203D14"/>
    <w:rsid w:val="00203FC1"/>
    <w:rsid w:val="00204166"/>
    <w:rsid w:val="0020423E"/>
    <w:rsid w:val="002043C4"/>
    <w:rsid w:val="002044BF"/>
    <w:rsid w:val="002044EB"/>
    <w:rsid w:val="00204666"/>
    <w:rsid w:val="002047CC"/>
    <w:rsid w:val="00204851"/>
    <w:rsid w:val="002048F1"/>
    <w:rsid w:val="00204E87"/>
    <w:rsid w:val="00204F9F"/>
    <w:rsid w:val="002051AA"/>
    <w:rsid w:val="00205400"/>
    <w:rsid w:val="0020567B"/>
    <w:rsid w:val="00205764"/>
    <w:rsid w:val="002059AA"/>
    <w:rsid w:val="00205B4B"/>
    <w:rsid w:val="00205DEB"/>
    <w:rsid w:val="00205EEF"/>
    <w:rsid w:val="00205F12"/>
    <w:rsid w:val="00205F44"/>
    <w:rsid w:val="0020622B"/>
    <w:rsid w:val="002064E6"/>
    <w:rsid w:val="00206844"/>
    <w:rsid w:val="00206A1D"/>
    <w:rsid w:val="00206E70"/>
    <w:rsid w:val="00206F41"/>
    <w:rsid w:val="0020712B"/>
    <w:rsid w:val="00207A4F"/>
    <w:rsid w:val="00207A8E"/>
    <w:rsid w:val="00207DE4"/>
    <w:rsid w:val="00207E4F"/>
    <w:rsid w:val="00207F6B"/>
    <w:rsid w:val="00210004"/>
    <w:rsid w:val="002102DA"/>
    <w:rsid w:val="002106A8"/>
    <w:rsid w:val="00210892"/>
    <w:rsid w:val="00210C2D"/>
    <w:rsid w:val="00210EED"/>
    <w:rsid w:val="0021101A"/>
    <w:rsid w:val="00211407"/>
    <w:rsid w:val="002114BB"/>
    <w:rsid w:val="00211A82"/>
    <w:rsid w:val="00211C23"/>
    <w:rsid w:val="00211D11"/>
    <w:rsid w:val="00211F71"/>
    <w:rsid w:val="002121B1"/>
    <w:rsid w:val="0021223D"/>
    <w:rsid w:val="00212253"/>
    <w:rsid w:val="00212392"/>
    <w:rsid w:val="002124D5"/>
    <w:rsid w:val="002125B7"/>
    <w:rsid w:val="002126B0"/>
    <w:rsid w:val="0021289B"/>
    <w:rsid w:val="00212A07"/>
    <w:rsid w:val="00212BBA"/>
    <w:rsid w:val="00212D36"/>
    <w:rsid w:val="0021310E"/>
    <w:rsid w:val="002132EF"/>
    <w:rsid w:val="00213827"/>
    <w:rsid w:val="002138AE"/>
    <w:rsid w:val="00213B2C"/>
    <w:rsid w:val="00213D54"/>
    <w:rsid w:val="00214513"/>
    <w:rsid w:val="00214612"/>
    <w:rsid w:val="0021466B"/>
    <w:rsid w:val="0021484E"/>
    <w:rsid w:val="00214DC2"/>
    <w:rsid w:val="00214DC4"/>
    <w:rsid w:val="00214F9D"/>
    <w:rsid w:val="002151A7"/>
    <w:rsid w:val="002153D6"/>
    <w:rsid w:val="002156C3"/>
    <w:rsid w:val="002156CA"/>
    <w:rsid w:val="00215993"/>
    <w:rsid w:val="002159CD"/>
    <w:rsid w:val="00215A02"/>
    <w:rsid w:val="00215C4B"/>
    <w:rsid w:val="00215C68"/>
    <w:rsid w:val="002160E9"/>
    <w:rsid w:val="002161B3"/>
    <w:rsid w:val="00216210"/>
    <w:rsid w:val="002164CA"/>
    <w:rsid w:val="00216911"/>
    <w:rsid w:val="00216B2A"/>
    <w:rsid w:val="00216EF3"/>
    <w:rsid w:val="00216EF5"/>
    <w:rsid w:val="0021767B"/>
    <w:rsid w:val="002177D3"/>
    <w:rsid w:val="0021782A"/>
    <w:rsid w:val="0021790E"/>
    <w:rsid w:val="00217ED2"/>
    <w:rsid w:val="0022017D"/>
    <w:rsid w:val="002201D5"/>
    <w:rsid w:val="00220368"/>
    <w:rsid w:val="002207D5"/>
    <w:rsid w:val="0022086C"/>
    <w:rsid w:val="002208B0"/>
    <w:rsid w:val="00220AEC"/>
    <w:rsid w:val="00220E0A"/>
    <w:rsid w:val="00220E0F"/>
    <w:rsid w:val="00220F93"/>
    <w:rsid w:val="00220FC6"/>
    <w:rsid w:val="00221138"/>
    <w:rsid w:val="00221543"/>
    <w:rsid w:val="0022162B"/>
    <w:rsid w:val="002216A3"/>
    <w:rsid w:val="00221737"/>
    <w:rsid w:val="002218EC"/>
    <w:rsid w:val="00221ED4"/>
    <w:rsid w:val="0022217E"/>
    <w:rsid w:val="002221F8"/>
    <w:rsid w:val="0022229C"/>
    <w:rsid w:val="00222305"/>
    <w:rsid w:val="00222363"/>
    <w:rsid w:val="002223F3"/>
    <w:rsid w:val="0022292B"/>
    <w:rsid w:val="0022295B"/>
    <w:rsid w:val="00222B6A"/>
    <w:rsid w:val="00222E8E"/>
    <w:rsid w:val="002233A6"/>
    <w:rsid w:val="002237C8"/>
    <w:rsid w:val="00223817"/>
    <w:rsid w:val="002238F0"/>
    <w:rsid w:val="00223913"/>
    <w:rsid w:val="00223D71"/>
    <w:rsid w:val="00223E03"/>
    <w:rsid w:val="00223F56"/>
    <w:rsid w:val="002240B8"/>
    <w:rsid w:val="00224115"/>
    <w:rsid w:val="00224326"/>
    <w:rsid w:val="0022461E"/>
    <w:rsid w:val="00224672"/>
    <w:rsid w:val="002247DC"/>
    <w:rsid w:val="00224CA7"/>
    <w:rsid w:val="00224E7C"/>
    <w:rsid w:val="0022501E"/>
    <w:rsid w:val="0022539C"/>
    <w:rsid w:val="002253FC"/>
    <w:rsid w:val="00225CA7"/>
    <w:rsid w:val="00225FD5"/>
    <w:rsid w:val="0022609D"/>
    <w:rsid w:val="002260A1"/>
    <w:rsid w:val="002263A9"/>
    <w:rsid w:val="002263F7"/>
    <w:rsid w:val="00226447"/>
    <w:rsid w:val="00226636"/>
    <w:rsid w:val="0022686E"/>
    <w:rsid w:val="0022690E"/>
    <w:rsid w:val="00226C30"/>
    <w:rsid w:val="00226EF1"/>
    <w:rsid w:val="002270DC"/>
    <w:rsid w:val="00227364"/>
    <w:rsid w:val="00227560"/>
    <w:rsid w:val="002277A1"/>
    <w:rsid w:val="00227D4C"/>
    <w:rsid w:val="00227D6A"/>
    <w:rsid w:val="00227DBC"/>
    <w:rsid w:val="00227E44"/>
    <w:rsid w:val="00227EB4"/>
    <w:rsid w:val="00227F0E"/>
    <w:rsid w:val="0023017A"/>
    <w:rsid w:val="002305B8"/>
    <w:rsid w:val="00230780"/>
    <w:rsid w:val="00230B74"/>
    <w:rsid w:val="00230C59"/>
    <w:rsid w:val="00230CA4"/>
    <w:rsid w:val="00230CBA"/>
    <w:rsid w:val="00230DE0"/>
    <w:rsid w:val="002310BC"/>
    <w:rsid w:val="0023122C"/>
    <w:rsid w:val="00231327"/>
    <w:rsid w:val="0023148B"/>
    <w:rsid w:val="00231592"/>
    <w:rsid w:val="002316DA"/>
    <w:rsid w:val="00231A3C"/>
    <w:rsid w:val="00231B08"/>
    <w:rsid w:val="00231BD3"/>
    <w:rsid w:val="00231C6E"/>
    <w:rsid w:val="00231DAF"/>
    <w:rsid w:val="00231FCB"/>
    <w:rsid w:val="0023203C"/>
    <w:rsid w:val="00232093"/>
    <w:rsid w:val="002321FF"/>
    <w:rsid w:val="0023271A"/>
    <w:rsid w:val="002327D7"/>
    <w:rsid w:val="002329CE"/>
    <w:rsid w:val="00232EA3"/>
    <w:rsid w:val="00233092"/>
    <w:rsid w:val="00233192"/>
    <w:rsid w:val="002331F6"/>
    <w:rsid w:val="00233445"/>
    <w:rsid w:val="002334DD"/>
    <w:rsid w:val="00233536"/>
    <w:rsid w:val="002336C4"/>
    <w:rsid w:val="00233793"/>
    <w:rsid w:val="0023379F"/>
    <w:rsid w:val="00233BC9"/>
    <w:rsid w:val="00233C47"/>
    <w:rsid w:val="00233D8B"/>
    <w:rsid w:val="00234218"/>
    <w:rsid w:val="002342A3"/>
    <w:rsid w:val="002343BD"/>
    <w:rsid w:val="00234432"/>
    <w:rsid w:val="002344EF"/>
    <w:rsid w:val="00234518"/>
    <w:rsid w:val="0023459A"/>
    <w:rsid w:val="00234642"/>
    <w:rsid w:val="0023489E"/>
    <w:rsid w:val="00234B98"/>
    <w:rsid w:val="002350FD"/>
    <w:rsid w:val="00235287"/>
    <w:rsid w:val="00235336"/>
    <w:rsid w:val="002353B4"/>
    <w:rsid w:val="0023553C"/>
    <w:rsid w:val="00235621"/>
    <w:rsid w:val="002357FF"/>
    <w:rsid w:val="00235ACA"/>
    <w:rsid w:val="00235BC2"/>
    <w:rsid w:val="00235EB8"/>
    <w:rsid w:val="00235F8B"/>
    <w:rsid w:val="00235FCE"/>
    <w:rsid w:val="00236436"/>
    <w:rsid w:val="00236625"/>
    <w:rsid w:val="002366D7"/>
    <w:rsid w:val="0023672F"/>
    <w:rsid w:val="002367AF"/>
    <w:rsid w:val="002368F2"/>
    <w:rsid w:val="00236B04"/>
    <w:rsid w:val="00236C36"/>
    <w:rsid w:val="00236E28"/>
    <w:rsid w:val="00236F3F"/>
    <w:rsid w:val="00237248"/>
    <w:rsid w:val="00237307"/>
    <w:rsid w:val="0023732B"/>
    <w:rsid w:val="00237434"/>
    <w:rsid w:val="002374BB"/>
    <w:rsid w:val="002375B4"/>
    <w:rsid w:val="00237884"/>
    <w:rsid w:val="00237911"/>
    <w:rsid w:val="00237D3B"/>
    <w:rsid w:val="00237ED5"/>
    <w:rsid w:val="00237EF2"/>
    <w:rsid w:val="002401EB"/>
    <w:rsid w:val="0024066D"/>
    <w:rsid w:val="00240839"/>
    <w:rsid w:val="00240925"/>
    <w:rsid w:val="00240B24"/>
    <w:rsid w:val="00240CB8"/>
    <w:rsid w:val="00240E28"/>
    <w:rsid w:val="00240E39"/>
    <w:rsid w:val="00240E4C"/>
    <w:rsid w:val="00240ED0"/>
    <w:rsid w:val="00240F0E"/>
    <w:rsid w:val="00240FE9"/>
    <w:rsid w:val="0024103C"/>
    <w:rsid w:val="0024137D"/>
    <w:rsid w:val="002418D3"/>
    <w:rsid w:val="00241A56"/>
    <w:rsid w:val="00241AF9"/>
    <w:rsid w:val="00241D38"/>
    <w:rsid w:val="00241DBA"/>
    <w:rsid w:val="00241DDD"/>
    <w:rsid w:val="00241E0F"/>
    <w:rsid w:val="00241EB8"/>
    <w:rsid w:val="00241F06"/>
    <w:rsid w:val="00242135"/>
    <w:rsid w:val="0024233E"/>
    <w:rsid w:val="00242577"/>
    <w:rsid w:val="00242674"/>
    <w:rsid w:val="002426B5"/>
    <w:rsid w:val="0024277A"/>
    <w:rsid w:val="00242862"/>
    <w:rsid w:val="00242C00"/>
    <w:rsid w:val="00242C99"/>
    <w:rsid w:val="0024308A"/>
    <w:rsid w:val="002430B8"/>
    <w:rsid w:val="002431D8"/>
    <w:rsid w:val="002432A4"/>
    <w:rsid w:val="0024331D"/>
    <w:rsid w:val="002438F7"/>
    <w:rsid w:val="00243B45"/>
    <w:rsid w:val="00243CC2"/>
    <w:rsid w:val="00244025"/>
    <w:rsid w:val="00244337"/>
    <w:rsid w:val="0024448F"/>
    <w:rsid w:val="002444F1"/>
    <w:rsid w:val="00244595"/>
    <w:rsid w:val="002446DB"/>
    <w:rsid w:val="002449F5"/>
    <w:rsid w:val="00244B01"/>
    <w:rsid w:val="00245546"/>
    <w:rsid w:val="002455B5"/>
    <w:rsid w:val="00245792"/>
    <w:rsid w:val="00245B60"/>
    <w:rsid w:val="00245C9B"/>
    <w:rsid w:val="002463EF"/>
    <w:rsid w:val="0024685B"/>
    <w:rsid w:val="00246B05"/>
    <w:rsid w:val="00246F05"/>
    <w:rsid w:val="00247122"/>
    <w:rsid w:val="00247368"/>
    <w:rsid w:val="00247604"/>
    <w:rsid w:val="002476E7"/>
    <w:rsid w:val="002478C6"/>
    <w:rsid w:val="0024791E"/>
    <w:rsid w:val="00247D1F"/>
    <w:rsid w:val="00247D8B"/>
    <w:rsid w:val="00247F93"/>
    <w:rsid w:val="0025025C"/>
    <w:rsid w:val="0025045E"/>
    <w:rsid w:val="002505DA"/>
    <w:rsid w:val="00250D23"/>
    <w:rsid w:val="0025106B"/>
    <w:rsid w:val="0025167F"/>
    <w:rsid w:val="002519B2"/>
    <w:rsid w:val="00251E41"/>
    <w:rsid w:val="00251EE3"/>
    <w:rsid w:val="00251F62"/>
    <w:rsid w:val="00252054"/>
    <w:rsid w:val="002520D9"/>
    <w:rsid w:val="00252252"/>
    <w:rsid w:val="002525CC"/>
    <w:rsid w:val="0025268A"/>
    <w:rsid w:val="002527BE"/>
    <w:rsid w:val="0025281B"/>
    <w:rsid w:val="00252992"/>
    <w:rsid w:val="00252C82"/>
    <w:rsid w:val="0025307C"/>
    <w:rsid w:val="002530B3"/>
    <w:rsid w:val="002531C6"/>
    <w:rsid w:val="00253223"/>
    <w:rsid w:val="002533D5"/>
    <w:rsid w:val="0025393A"/>
    <w:rsid w:val="002539E9"/>
    <w:rsid w:val="00253C0E"/>
    <w:rsid w:val="002540E7"/>
    <w:rsid w:val="002543EE"/>
    <w:rsid w:val="00254710"/>
    <w:rsid w:val="00254858"/>
    <w:rsid w:val="002549E1"/>
    <w:rsid w:val="00254A54"/>
    <w:rsid w:val="00254BA8"/>
    <w:rsid w:val="00254C68"/>
    <w:rsid w:val="00254D48"/>
    <w:rsid w:val="00254EC2"/>
    <w:rsid w:val="0025502C"/>
    <w:rsid w:val="00255056"/>
    <w:rsid w:val="00255318"/>
    <w:rsid w:val="00255485"/>
    <w:rsid w:val="00255D89"/>
    <w:rsid w:val="00255E98"/>
    <w:rsid w:val="002562ED"/>
    <w:rsid w:val="00256348"/>
    <w:rsid w:val="00256480"/>
    <w:rsid w:val="00256AE0"/>
    <w:rsid w:val="00256F3B"/>
    <w:rsid w:val="00256F5B"/>
    <w:rsid w:val="00256FE0"/>
    <w:rsid w:val="0025706E"/>
    <w:rsid w:val="0025737F"/>
    <w:rsid w:val="002573C6"/>
    <w:rsid w:val="00257848"/>
    <w:rsid w:val="00257894"/>
    <w:rsid w:val="00257ABC"/>
    <w:rsid w:val="00257B4C"/>
    <w:rsid w:val="00257BF1"/>
    <w:rsid w:val="00260003"/>
    <w:rsid w:val="002600FD"/>
    <w:rsid w:val="00260111"/>
    <w:rsid w:val="002601ED"/>
    <w:rsid w:val="002605C3"/>
    <w:rsid w:val="0026067E"/>
    <w:rsid w:val="00260828"/>
    <w:rsid w:val="002608DB"/>
    <w:rsid w:val="00260C7E"/>
    <w:rsid w:val="00261370"/>
    <w:rsid w:val="00261983"/>
    <w:rsid w:val="00261A28"/>
    <w:rsid w:val="00261EDE"/>
    <w:rsid w:val="002620AD"/>
    <w:rsid w:val="002622F9"/>
    <w:rsid w:val="00262442"/>
    <w:rsid w:val="0026272C"/>
    <w:rsid w:val="00262B7C"/>
    <w:rsid w:val="00262D7E"/>
    <w:rsid w:val="00262E3C"/>
    <w:rsid w:val="00262E54"/>
    <w:rsid w:val="0026302F"/>
    <w:rsid w:val="002630EB"/>
    <w:rsid w:val="00263224"/>
    <w:rsid w:val="002634AC"/>
    <w:rsid w:val="00263748"/>
    <w:rsid w:val="00263E81"/>
    <w:rsid w:val="00263E95"/>
    <w:rsid w:val="00263EAE"/>
    <w:rsid w:val="00263F13"/>
    <w:rsid w:val="002640CC"/>
    <w:rsid w:val="00264110"/>
    <w:rsid w:val="0026441D"/>
    <w:rsid w:val="002646DB"/>
    <w:rsid w:val="00264BBB"/>
    <w:rsid w:val="00264D22"/>
    <w:rsid w:val="00264F53"/>
    <w:rsid w:val="0026548F"/>
    <w:rsid w:val="002658F5"/>
    <w:rsid w:val="00265930"/>
    <w:rsid w:val="00265C2A"/>
    <w:rsid w:val="002664DD"/>
    <w:rsid w:val="00266582"/>
    <w:rsid w:val="002667B3"/>
    <w:rsid w:val="00266922"/>
    <w:rsid w:val="00266F70"/>
    <w:rsid w:val="00266FCD"/>
    <w:rsid w:val="00267050"/>
    <w:rsid w:val="00267238"/>
    <w:rsid w:val="00267579"/>
    <w:rsid w:val="002677B2"/>
    <w:rsid w:val="0026789D"/>
    <w:rsid w:val="002679A1"/>
    <w:rsid w:val="00267BF3"/>
    <w:rsid w:val="00267CB9"/>
    <w:rsid w:val="0027004D"/>
    <w:rsid w:val="00270078"/>
    <w:rsid w:val="002700AB"/>
    <w:rsid w:val="00270376"/>
    <w:rsid w:val="002707AA"/>
    <w:rsid w:val="00270853"/>
    <w:rsid w:val="00270989"/>
    <w:rsid w:val="0027124B"/>
    <w:rsid w:val="0027127E"/>
    <w:rsid w:val="002712DB"/>
    <w:rsid w:val="002715B7"/>
    <w:rsid w:val="00271630"/>
    <w:rsid w:val="00271781"/>
    <w:rsid w:val="00271B4D"/>
    <w:rsid w:val="00271CED"/>
    <w:rsid w:val="00271EA4"/>
    <w:rsid w:val="00272189"/>
    <w:rsid w:val="00272569"/>
    <w:rsid w:val="002726B4"/>
    <w:rsid w:val="002726B5"/>
    <w:rsid w:val="002726FD"/>
    <w:rsid w:val="00272861"/>
    <w:rsid w:val="00272B4E"/>
    <w:rsid w:val="00273329"/>
    <w:rsid w:val="00273406"/>
    <w:rsid w:val="002735B2"/>
    <w:rsid w:val="0027369C"/>
    <w:rsid w:val="002736F7"/>
    <w:rsid w:val="00273935"/>
    <w:rsid w:val="002739D7"/>
    <w:rsid w:val="00273B39"/>
    <w:rsid w:val="00273BD2"/>
    <w:rsid w:val="00273CFE"/>
    <w:rsid w:val="00273F31"/>
    <w:rsid w:val="00273FE3"/>
    <w:rsid w:val="002742B8"/>
    <w:rsid w:val="0027469C"/>
    <w:rsid w:val="00274780"/>
    <w:rsid w:val="0027493D"/>
    <w:rsid w:val="00274B4E"/>
    <w:rsid w:val="00274D07"/>
    <w:rsid w:val="00274FA7"/>
    <w:rsid w:val="00274FD0"/>
    <w:rsid w:val="00274FD8"/>
    <w:rsid w:val="00275007"/>
    <w:rsid w:val="00275038"/>
    <w:rsid w:val="00275072"/>
    <w:rsid w:val="002750FE"/>
    <w:rsid w:val="002759EA"/>
    <w:rsid w:val="00275B43"/>
    <w:rsid w:val="00275BF4"/>
    <w:rsid w:val="00275FED"/>
    <w:rsid w:val="00276007"/>
    <w:rsid w:val="0027617B"/>
    <w:rsid w:val="00276227"/>
    <w:rsid w:val="002762B5"/>
    <w:rsid w:val="00276442"/>
    <w:rsid w:val="002764E4"/>
    <w:rsid w:val="002768B1"/>
    <w:rsid w:val="002768E6"/>
    <w:rsid w:val="00276A26"/>
    <w:rsid w:val="00276B04"/>
    <w:rsid w:val="00276D6F"/>
    <w:rsid w:val="00276E16"/>
    <w:rsid w:val="0027715D"/>
    <w:rsid w:val="002774F0"/>
    <w:rsid w:val="002775DB"/>
    <w:rsid w:val="002777A6"/>
    <w:rsid w:val="0027784B"/>
    <w:rsid w:val="00277881"/>
    <w:rsid w:val="00277A52"/>
    <w:rsid w:val="00277B4E"/>
    <w:rsid w:val="00277BA3"/>
    <w:rsid w:val="00277D11"/>
    <w:rsid w:val="00277FCA"/>
    <w:rsid w:val="00280198"/>
    <w:rsid w:val="002801D8"/>
    <w:rsid w:val="00280278"/>
    <w:rsid w:val="002802FF"/>
    <w:rsid w:val="002803C1"/>
    <w:rsid w:val="0028040E"/>
    <w:rsid w:val="00280686"/>
    <w:rsid w:val="00280833"/>
    <w:rsid w:val="002808FF"/>
    <w:rsid w:val="002809CB"/>
    <w:rsid w:val="00280D6A"/>
    <w:rsid w:val="0028118D"/>
    <w:rsid w:val="0028119A"/>
    <w:rsid w:val="00281E83"/>
    <w:rsid w:val="00281EE9"/>
    <w:rsid w:val="00282263"/>
    <w:rsid w:val="002822C2"/>
    <w:rsid w:val="002822D6"/>
    <w:rsid w:val="00282636"/>
    <w:rsid w:val="00282873"/>
    <w:rsid w:val="002829B5"/>
    <w:rsid w:val="00282EA1"/>
    <w:rsid w:val="00283203"/>
    <w:rsid w:val="00283354"/>
    <w:rsid w:val="002833D4"/>
    <w:rsid w:val="00283594"/>
    <w:rsid w:val="00283757"/>
    <w:rsid w:val="00283960"/>
    <w:rsid w:val="00283B37"/>
    <w:rsid w:val="00283E8A"/>
    <w:rsid w:val="002843E0"/>
    <w:rsid w:val="002844B8"/>
    <w:rsid w:val="002844E8"/>
    <w:rsid w:val="00284631"/>
    <w:rsid w:val="00284792"/>
    <w:rsid w:val="00284867"/>
    <w:rsid w:val="00284BA8"/>
    <w:rsid w:val="00284DB3"/>
    <w:rsid w:val="002850CC"/>
    <w:rsid w:val="00285320"/>
    <w:rsid w:val="0028563B"/>
    <w:rsid w:val="00285B7F"/>
    <w:rsid w:val="00285C7E"/>
    <w:rsid w:val="00285C8E"/>
    <w:rsid w:val="002860C9"/>
    <w:rsid w:val="002860F0"/>
    <w:rsid w:val="0028618F"/>
    <w:rsid w:val="0028655A"/>
    <w:rsid w:val="002865AA"/>
    <w:rsid w:val="00286EA0"/>
    <w:rsid w:val="00286FF8"/>
    <w:rsid w:val="0028726B"/>
    <w:rsid w:val="00287453"/>
    <w:rsid w:val="00287473"/>
    <w:rsid w:val="00287829"/>
    <w:rsid w:val="00287D45"/>
    <w:rsid w:val="00287FF8"/>
    <w:rsid w:val="0029012B"/>
    <w:rsid w:val="0029062C"/>
    <w:rsid w:val="0029068B"/>
    <w:rsid w:val="0029076F"/>
    <w:rsid w:val="002909A6"/>
    <w:rsid w:val="002909FD"/>
    <w:rsid w:val="00290DBE"/>
    <w:rsid w:val="00290E50"/>
    <w:rsid w:val="00290ED8"/>
    <w:rsid w:val="002911EB"/>
    <w:rsid w:val="00291283"/>
    <w:rsid w:val="00291405"/>
    <w:rsid w:val="002914A8"/>
    <w:rsid w:val="002916A9"/>
    <w:rsid w:val="00291713"/>
    <w:rsid w:val="00291723"/>
    <w:rsid w:val="00291728"/>
    <w:rsid w:val="00291750"/>
    <w:rsid w:val="0029183B"/>
    <w:rsid w:val="00291885"/>
    <w:rsid w:val="00291A4C"/>
    <w:rsid w:val="00291D34"/>
    <w:rsid w:val="00291D46"/>
    <w:rsid w:val="0029200A"/>
    <w:rsid w:val="002920F8"/>
    <w:rsid w:val="00292154"/>
    <w:rsid w:val="0029234C"/>
    <w:rsid w:val="002926DE"/>
    <w:rsid w:val="00292998"/>
    <w:rsid w:val="002929E6"/>
    <w:rsid w:val="00292B27"/>
    <w:rsid w:val="00292D3D"/>
    <w:rsid w:val="00292FC8"/>
    <w:rsid w:val="00293001"/>
    <w:rsid w:val="00293012"/>
    <w:rsid w:val="0029355A"/>
    <w:rsid w:val="00293772"/>
    <w:rsid w:val="0029388B"/>
    <w:rsid w:val="002939EC"/>
    <w:rsid w:val="00293CBB"/>
    <w:rsid w:val="002943A3"/>
    <w:rsid w:val="002944DD"/>
    <w:rsid w:val="00294598"/>
    <w:rsid w:val="002947B3"/>
    <w:rsid w:val="00294813"/>
    <w:rsid w:val="0029499D"/>
    <w:rsid w:val="00294B2A"/>
    <w:rsid w:val="00294D94"/>
    <w:rsid w:val="00294E09"/>
    <w:rsid w:val="00294E2E"/>
    <w:rsid w:val="00294EEC"/>
    <w:rsid w:val="0029506E"/>
    <w:rsid w:val="0029516E"/>
    <w:rsid w:val="00295261"/>
    <w:rsid w:val="00295328"/>
    <w:rsid w:val="002956BD"/>
    <w:rsid w:val="00295726"/>
    <w:rsid w:val="00295743"/>
    <w:rsid w:val="00295AEB"/>
    <w:rsid w:val="00295C0E"/>
    <w:rsid w:val="00295DDE"/>
    <w:rsid w:val="0029630C"/>
    <w:rsid w:val="00296313"/>
    <w:rsid w:val="002965C9"/>
    <w:rsid w:val="00296641"/>
    <w:rsid w:val="0029664A"/>
    <w:rsid w:val="002967A7"/>
    <w:rsid w:val="00296A72"/>
    <w:rsid w:val="00297189"/>
    <w:rsid w:val="002971E1"/>
    <w:rsid w:val="002974FE"/>
    <w:rsid w:val="00297688"/>
    <w:rsid w:val="002978E5"/>
    <w:rsid w:val="00297A80"/>
    <w:rsid w:val="00297D2E"/>
    <w:rsid w:val="00297D34"/>
    <w:rsid w:val="002A0040"/>
    <w:rsid w:val="002A00A1"/>
    <w:rsid w:val="002A0244"/>
    <w:rsid w:val="002A038A"/>
    <w:rsid w:val="002A0726"/>
    <w:rsid w:val="002A080A"/>
    <w:rsid w:val="002A0D6B"/>
    <w:rsid w:val="002A0D8C"/>
    <w:rsid w:val="002A0E2F"/>
    <w:rsid w:val="002A0EF9"/>
    <w:rsid w:val="002A11DD"/>
    <w:rsid w:val="002A1531"/>
    <w:rsid w:val="002A16F6"/>
    <w:rsid w:val="002A172C"/>
    <w:rsid w:val="002A1794"/>
    <w:rsid w:val="002A1849"/>
    <w:rsid w:val="002A196F"/>
    <w:rsid w:val="002A1A03"/>
    <w:rsid w:val="002A1A9B"/>
    <w:rsid w:val="002A1A9C"/>
    <w:rsid w:val="002A1B21"/>
    <w:rsid w:val="002A1DF5"/>
    <w:rsid w:val="002A22E9"/>
    <w:rsid w:val="002A247B"/>
    <w:rsid w:val="002A276F"/>
    <w:rsid w:val="002A2A36"/>
    <w:rsid w:val="002A2A39"/>
    <w:rsid w:val="002A2B49"/>
    <w:rsid w:val="002A2B84"/>
    <w:rsid w:val="002A2F06"/>
    <w:rsid w:val="002A2F6E"/>
    <w:rsid w:val="002A2FDA"/>
    <w:rsid w:val="002A3043"/>
    <w:rsid w:val="002A30B5"/>
    <w:rsid w:val="002A33EB"/>
    <w:rsid w:val="002A34AF"/>
    <w:rsid w:val="002A3707"/>
    <w:rsid w:val="002A3776"/>
    <w:rsid w:val="002A3790"/>
    <w:rsid w:val="002A3851"/>
    <w:rsid w:val="002A3862"/>
    <w:rsid w:val="002A3A00"/>
    <w:rsid w:val="002A3AEA"/>
    <w:rsid w:val="002A3BEF"/>
    <w:rsid w:val="002A3DFF"/>
    <w:rsid w:val="002A3F1E"/>
    <w:rsid w:val="002A403D"/>
    <w:rsid w:val="002A43CB"/>
    <w:rsid w:val="002A4408"/>
    <w:rsid w:val="002A4467"/>
    <w:rsid w:val="002A454C"/>
    <w:rsid w:val="002A4837"/>
    <w:rsid w:val="002A4917"/>
    <w:rsid w:val="002A4C7A"/>
    <w:rsid w:val="002A541C"/>
    <w:rsid w:val="002A5450"/>
    <w:rsid w:val="002A56F0"/>
    <w:rsid w:val="002A5BF6"/>
    <w:rsid w:val="002A5CF0"/>
    <w:rsid w:val="002A5D77"/>
    <w:rsid w:val="002A6250"/>
    <w:rsid w:val="002A6490"/>
    <w:rsid w:val="002A67F9"/>
    <w:rsid w:val="002A685A"/>
    <w:rsid w:val="002A686F"/>
    <w:rsid w:val="002A693E"/>
    <w:rsid w:val="002A6EEB"/>
    <w:rsid w:val="002A707F"/>
    <w:rsid w:val="002A71D2"/>
    <w:rsid w:val="002A7544"/>
    <w:rsid w:val="002A75CB"/>
    <w:rsid w:val="002A7A16"/>
    <w:rsid w:val="002A7CD2"/>
    <w:rsid w:val="002A7E45"/>
    <w:rsid w:val="002B0004"/>
    <w:rsid w:val="002B070E"/>
    <w:rsid w:val="002B0902"/>
    <w:rsid w:val="002B096B"/>
    <w:rsid w:val="002B0B86"/>
    <w:rsid w:val="002B1299"/>
    <w:rsid w:val="002B15C6"/>
    <w:rsid w:val="002B160C"/>
    <w:rsid w:val="002B17BB"/>
    <w:rsid w:val="002B18CE"/>
    <w:rsid w:val="002B1A01"/>
    <w:rsid w:val="002B1A95"/>
    <w:rsid w:val="002B1C51"/>
    <w:rsid w:val="002B1DD2"/>
    <w:rsid w:val="002B2299"/>
    <w:rsid w:val="002B246F"/>
    <w:rsid w:val="002B28F5"/>
    <w:rsid w:val="002B2C13"/>
    <w:rsid w:val="002B2CBE"/>
    <w:rsid w:val="002B2CEC"/>
    <w:rsid w:val="002B2F6F"/>
    <w:rsid w:val="002B3046"/>
    <w:rsid w:val="002B31F4"/>
    <w:rsid w:val="002B32F9"/>
    <w:rsid w:val="002B3324"/>
    <w:rsid w:val="002B3585"/>
    <w:rsid w:val="002B36D8"/>
    <w:rsid w:val="002B3752"/>
    <w:rsid w:val="002B38B1"/>
    <w:rsid w:val="002B3D46"/>
    <w:rsid w:val="002B405E"/>
    <w:rsid w:val="002B4182"/>
    <w:rsid w:val="002B43BF"/>
    <w:rsid w:val="002B470F"/>
    <w:rsid w:val="002B4989"/>
    <w:rsid w:val="002B4AEF"/>
    <w:rsid w:val="002B4B1E"/>
    <w:rsid w:val="002B4DB8"/>
    <w:rsid w:val="002B4E9F"/>
    <w:rsid w:val="002B4F9A"/>
    <w:rsid w:val="002B4FA5"/>
    <w:rsid w:val="002B53E1"/>
    <w:rsid w:val="002B5408"/>
    <w:rsid w:val="002B5429"/>
    <w:rsid w:val="002B56B9"/>
    <w:rsid w:val="002B58A9"/>
    <w:rsid w:val="002B5957"/>
    <w:rsid w:val="002B5F91"/>
    <w:rsid w:val="002B5F97"/>
    <w:rsid w:val="002B5FE4"/>
    <w:rsid w:val="002B60CE"/>
    <w:rsid w:val="002B6721"/>
    <w:rsid w:val="002B6764"/>
    <w:rsid w:val="002B67EA"/>
    <w:rsid w:val="002B680E"/>
    <w:rsid w:val="002B6838"/>
    <w:rsid w:val="002B6967"/>
    <w:rsid w:val="002B69FE"/>
    <w:rsid w:val="002B6B3B"/>
    <w:rsid w:val="002B6EAC"/>
    <w:rsid w:val="002B70B5"/>
    <w:rsid w:val="002B70F1"/>
    <w:rsid w:val="002B7138"/>
    <w:rsid w:val="002B7304"/>
    <w:rsid w:val="002B750F"/>
    <w:rsid w:val="002B75B5"/>
    <w:rsid w:val="002B76D3"/>
    <w:rsid w:val="002B7727"/>
    <w:rsid w:val="002B7785"/>
    <w:rsid w:val="002B77E2"/>
    <w:rsid w:val="002B7B1F"/>
    <w:rsid w:val="002B7B9C"/>
    <w:rsid w:val="002B7E9E"/>
    <w:rsid w:val="002C0079"/>
    <w:rsid w:val="002C00C0"/>
    <w:rsid w:val="002C02C4"/>
    <w:rsid w:val="002C0380"/>
    <w:rsid w:val="002C060A"/>
    <w:rsid w:val="002C08A0"/>
    <w:rsid w:val="002C0A3E"/>
    <w:rsid w:val="002C0AA8"/>
    <w:rsid w:val="002C0DA2"/>
    <w:rsid w:val="002C0E62"/>
    <w:rsid w:val="002C1055"/>
    <w:rsid w:val="002C1278"/>
    <w:rsid w:val="002C1967"/>
    <w:rsid w:val="002C1B08"/>
    <w:rsid w:val="002C1E5C"/>
    <w:rsid w:val="002C2175"/>
    <w:rsid w:val="002C21F1"/>
    <w:rsid w:val="002C2718"/>
    <w:rsid w:val="002C2746"/>
    <w:rsid w:val="002C2D60"/>
    <w:rsid w:val="002C2E0B"/>
    <w:rsid w:val="002C2FD8"/>
    <w:rsid w:val="002C301D"/>
    <w:rsid w:val="002C3309"/>
    <w:rsid w:val="002C3384"/>
    <w:rsid w:val="002C37BD"/>
    <w:rsid w:val="002C3B14"/>
    <w:rsid w:val="002C3C6A"/>
    <w:rsid w:val="002C41F4"/>
    <w:rsid w:val="002C4258"/>
    <w:rsid w:val="002C443F"/>
    <w:rsid w:val="002C48BD"/>
    <w:rsid w:val="002C4B72"/>
    <w:rsid w:val="002C4DC4"/>
    <w:rsid w:val="002C4EE1"/>
    <w:rsid w:val="002C4FF3"/>
    <w:rsid w:val="002C540C"/>
    <w:rsid w:val="002C541B"/>
    <w:rsid w:val="002C541D"/>
    <w:rsid w:val="002C5470"/>
    <w:rsid w:val="002C5688"/>
    <w:rsid w:val="002C5708"/>
    <w:rsid w:val="002C57DF"/>
    <w:rsid w:val="002C57E9"/>
    <w:rsid w:val="002C5AB0"/>
    <w:rsid w:val="002C5F25"/>
    <w:rsid w:val="002C5FF0"/>
    <w:rsid w:val="002C6155"/>
    <w:rsid w:val="002C65A8"/>
    <w:rsid w:val="002C67BF"/>
    <w:rsid w:val="002C6A4C"/>
    <w:rsid w:val="002C6C9B"/>
    <w:rsid w:val="002C6E9A"/>
    <w:rsid w:val="002C6F68"/>
    <w:rsid w:val="002C70C4"/>
    <w:rsid w:val="002C70DA"/>
    <w:rsid w:val="002C739E"/>
    <w:rsid w:val="002C7B8F"/>
    <w:rsid w:val="002C7C46"/>
    <w:rsid w:val="002C7E0D"/>
    <w:rsid w:val="002C7F09"/>
    <w:rsid w:val="002D013F"/>
    <w:rsid w:val="002D01CB"/>
    <w:rsid w:val="002D02BA"/>
    <w:rsid w:val="002D032E"/>
    <w:rsid w:val="002D04D0"/>
    <w:rsid w:val="002D086F"/>
    <w:rsid w:val="002D08AB"/>
    <w:rsid w:val="002D1292"/>
    <w:rsid w:val="002D13AA"/>
    <w:rsid w:val="002D14C8"/>
    <w:rsid w:val="002D1C91"/>
    <w:rsid w:val="002D1E78"/>
    <w:rsid w:val="002D1EEA"/>
    <w:rsid w:val="002D208B"/>
    <w:rsid w:val="002D2173"/>
    <w:rsid w:val="002D2439"/>
    <w:rsid w:val="002D26B5"/>
    <w:rsid w:val="002D26E0"/>
    <w:rsid w:val="002D2F90"/>
    <w:rsid w:val="002D30C1"/>
    <w:rsid w:val="002D3156"/>
    <w:rsid w:val="002D32BA"/>
    <w:rsid w:val="002D33C8"/>
    <w:rsid w:val="002D346B"/>
    <w:rsid w:val="002D3557"/>
    <w:rsid w:val="002D38DD"/>
    <w:rsid w:val="002D3A0D"/>
    <w:rsid w:val="002D3A2D"/>
    <w:rsid w:val="002D3D72"/>
    <w:rsid w:val="002D498B"/>
    <w:rsid w:val="002D4CFC"/>
    <w:rsid w:val="002D4DDB"/>
    <w:rsid w:val="002D4EC4"/>
    <w:rsid w:val="002D50DD"/>
    <w:rsid w:val="002D5363"/>
    <w:rsid w:val="002D5630"/>
    <w:rsid w:val="002D56C8"/>
    <w:rsid w:val="002D572C"/>
    <w:rsid w:val="002D5780"/>
    <w:rsid w:val="002D5897"/>
    <w:rsid w:val="002D5912"/>
    <w:rsid w:val="002D5C47"/>
    <w:rsid w:val="002D5E2E"/>
    <w:rsid w:val="002D5F4B"/>
    <w:rsid w:val="002D6239"/>
    <w:rsid w:val="002D62D0"/>
    <w:rsid w:val="002D6380"/>
    <w:rsid w:val="002D6565"/>
    <w:rsid w:val="002D6792"/>
    <w:rsid w:val="002D6B11"/>
    <w:rsid w:val="002D6B25"/>
    <w:rsid w:val="002D6C1B"/>
    <w:rsid w:val="002D6CAD"/>
    <w:rsid w:val="002D7071"/>
    <w:rsid w:val="002D70B1"/>
    <w:rsid w:val="002D7242"/>
    <w:rsid w:val="002D7310"/>
    <w:rsid w:val="002D73D0"/>
    <w:rsid w:val="002D73DD"/>
    <w:rsid w:val="002D743D"/>
    <w:rsid w:val="002D7505"/>
    <w:rsid w:val="002D766A"/>
    <w:rsid w:val="002D778A"/>
    <w:rsid w:val="002D7B2E"/>
    <w:rsid w:val="002D7E59"/>
    <w:rsid w:val="002D7F8E"/>
    <w:rsid w:val="002E020B"/>
    <w:rsid w:val="002E020C"/>
    <w:rsid w:val="002E0260"/>
    <w:rsid w:val="002E0278"/>
    <w:rsid w:val="002E02E3"/>
    <w:rsid w:val="002E03C4"/>
    <w:rsid w:val="002E040C"/>
    <w:rsid w:val="002E053F"/>
    <w:rsid w:val="002E0B63"/>
    <w:rsid w:val="002E0BFC"/>
    <w:rsid w:val="002E0D94"/>
    <w:rsid w:val="002E0DBB"/>
    <w:rsid w:val="002E12FB"/>
    <w:rsid w:val="002E1822"/>
    <w:rsid w:val="002E1929"/>
    <w:rsid w:val="002E19E8"/>
    <w:rsid w:val="002E1B68"/>
    <w:rsid w:val="002E1C75"/>
    <w:rsid w:val="002E2061"/>
    <w:rsid w:val="002E2321"/>
    <w:rsid w:val="002E2717"/>
    <w:rsid w:val="002E275F"/>
    <w:rsid w:val="002E28B5"/>
    <w:rsid w:val="002E2B7D"/>
    <w:rsid w:val="002E2B84"/>
    <w:rsid w:val="002E2DA8"/>
    <w:rsid w:val="002E3136"/>
    <w:rsid w:val="002E31A5"/>
    <w:rsid w:val="002E31FF"/>
    <w:rsid w:val="002E387F"/>
    <w:rsid w:val="002E38A3"/>
    <w:rsid w:val="002E38E8"/>
    <w:rsid w:val="002E3C78"/>
    <w:rsid w:val="002E3F72"/>
    <w:rsid w:val="002E40B1"/>
    <w:rsid w:val="002E40C7"/>
    <w:rsid w:val="002E4455"/>
    <w:rsid w:val="002E4620"/>
    <w:rsid w:val="002E4714"/>
    <w:rsid w:val="002E4853"/>
    <w:rsid w:val="002E4DFD"/>
    <w:rsid w:val="002E4EBC"/>
    <w:rsid w:val="002E518B"/>
    <w:rsid w:val="002E54D9"/>
    <w:rsid w:val="002E5924"/>
    <w:rsid w:val="002E5C93"/>
    <w:rsid w:val="002E6156"/>
    <w:rsid w:val="002E676E"/>
    <w:rsid w:val="002E6A51"/>
    <w:rsid w:val="002E6BE4"/>
    <w:rsid w:val="002E6CE3"/>
    <w:rsid w:val="002E6CFB"/>
    <w:rsid w:val="002E6DC3"/>
    <w:rsid w:val="002E6F1E"/>
    <w:rsid w:val="002E71EB"/>
    <w:rsid w:val="002E747F"/>
    <w:rsid w:val="002E75AB"/>
    <w:rsid w:val="002E786F"/>
    <w:rsid w:val="002E7916"/>
    <w:rsid w:val="002E7AB8"/>
    <w:rsid w:val="002E7C95"/>
    <w:rsid w:val="002E7D3E"/>
    <w:rsid w:val="002E7D4B"/>
    <w:rsid w:val="002E7DB6"/>
    <w:rsid w:val="002E7E0C"/>
    <w:rsid w:val="002E7E11"/>
    <w:rsid w:val="002F0566"/>
    <w:rsid w:val="002F073B"/>
    <w:rsid w:val="002F083E"/>
    <w:rsid w:val="002F0935"/>
    <w:rsid w:val="002F0A8F"/>
    <w:rsid w:val="002F0C6A"/>
    <w:rsid w:val="002F0D7A"/>
    <w:rsid w:val="002F10B6"/>
    <w:rsid w:val="002F10B8"/>
    <w:rsid w:val="002F11C3"/>
    <w:rsid w:val="002F1279"/>
    <w:rsid w:val="002F1715"/>
    <w:rsid w:val="002F190E"/>
    <w:rsid w:val="002F1AF1"/>
    <w:rsid w:val="002F2048"/>
    <w:rsid w:val="002F2194"/>
    <w:rsid w:val="002F2237"/>
    <w:rsid w:val="002F22A0"/>
    <w:rsid w:val="002F252B"/>
    <w:rsid w:val="002F2690"/>
    <w:rsid w:val="002F26A8"/>
    <w:rsid w:val="002F26CA"/>
    <w:rsid w:val="002F2EE3"/>
    <w:rsid w:val="002F3280"/>
    <w:rsid w:val="002F32F2"/>
    <w:rsid w:val="002F334F"/>
    <w:rsid w:val="002F3495"/>
    <w:rsid w:val="002F34C2"/>
    <w:rsid w:val="002F352D"/>
    <w:rsid w:val="002F35D3"/>
    <w:rsid w:val="002F3719"/>
    <w:rsid w:val="002F3831"/>
    <w:rsid w:val="002F38C6"/>
    <w:rsid w:val="002F3A09"/>
    <w:rsid w:val="002F3A44"/>
    <w:rsid w:val="002F3BF4"/>
    <w:rsid w:val="002F3CD7"/>
    <w:rsid w:val="002F3DF1"/>
    <w:rsid w:val="002F41EC"/>
    <w:rsid w:val="002F4498"/>
    <w:rsid w:val="002F45E1"/>
    <w:rsid w:val="002F488F"/>
    <w:rsid w:val="002F4B7E"/>
    <w:rsid w:val="002F4EC2"/>
    <w:rsid w:val="002F500F"/>
    <w:rsid w:val="002F5085"/>
    <w:rsid w:val="002F52C2"/>
    <w:rsid w:val="002F5332"/>
    <w:rsid w:val="002F5350"/>
    <w:rsid w:val="002F5535"/>
    <w:rsid w:val="002F5723"/>
    <w:rsid w:val="002F5867"/>
    <w:rsid w:val="002F599B"/>
    <w:rsid w:val="002F5F1D"/>
    <w:rsid w:val="002F62B0"/>
    <w:rsid w:val="002F6582"/>
    <w:rsid w:val="002F7132"/>
    <w:rsid w:val="002F72A5"/>
    <w:rsid w:val="002F764B"/>
    <w:rsid w:val="002F7A39"/>
    <w:rsid w:val="002F7D9C"/>
    <w:rsid w:val="002F7DAB"/>
    <w:rsid w:val="002F7E1E"/>
    <w:rsid w:val="002F7F43"/>
    <w:rsid w:val="0030018A"/>
    <w:rsid w:val="003002B2"/>
    <w:rsid w:val="00300538"/>
    <w:rsid w:val="003005D6"/>
    <w:rsid w:val="00300C67"/>
    <w:rsid w:val="00300E32"/>
    <w:rsid w:val="003012B9"/>
    <w:rsid w:val="00301456"/>
    <w:rsid w:val="00301617"/>
    <w:rsid w:val="003018BA"/>
    <w:rsid w:val="00301975"/>
    <w:rsid w:val="00301A74"/>
    <w:rsid w:val="00301E37"/>
    <w:rsid w:val="00301FF4"/>
    <w:rsid w:val="00302208"/>
    <w:rsid w:val="0030221E"/>
    <w:rsid w:val="0030222A"/>
    <w:rsid w:val="00302265"/>
    <w:rsid w:val="00302391"/>
    <w:rsid w:val="00302429"/>
    <w:rsid w:val="0030245C"/>
    <w:rsid w:val="003024E4"/>
    <w:rsid w:val="0030255C"/>
    <w:rsid w:val="0030256D"/>
    <w:rsid w:val="00302896"/>
    <w:rsid w:val="00302C30"/>
    <w:rsid w:val="00302E6B"/>
    <w:rsid w:val="00302FB3"/>
    <w:rsid w:val="00303181"/>
    <w:rsid w:val="003034BF"/>
    <w:rsid w:val="00303598"/>
    <w:rsid w:val="0030365F"/>
    <w:rsid w:val="00303AEE"/>
    <w:rsid w:val="00303BAA"/>
    <w:rsid w:val="00303D1E"/>
    <w:rsid w:val="00303EA0"/>
    <w:rsid w:val="00303F8B"/>
    <w:rsid w:val="003040A9"/>
    <w:rsid w:val="00304209"/>
    <w:rsid w:val="003043F6"/>
    <w:rsid w:val="003044B6"/>
    <w:rsid w:val="00304549"/>
    <w:rsid w:val="003045D9"/>
    <w:rsid w:val="00304705"/>
    <w:rsid w:val="003047DB"/>
    <w:rsid w:val="00304C9D"/>
    <w:rsid w:val="00304CA0"/>
    <w:rsid w:val="0030557E"/>
    <w:rsid w:val="00305597"/>
    <w:rsid w:val="0030570C"/>
    <w:rsid w:val="0030582A"/>
    <w:rsid w:val="003058FE"/>
    <w:rsid w:val="00305DDE"/>
    <w:rsid w:val="00305FF3"/>
    <w:rsid w:val="003063E5"/>
    <w:rsid w:val="0030664B"/>
    <w:rsid w:val="003068BB"/>
    <w:rsid w:val="00306A1F"/>
    <w:rsid w:val="00306A36"/>
    <w:rsid w:val="00306B77"/>
    <w:rsid w:val="00306BFF"/>
    <w:rsid w:val="00306CD1"/>
    <w:rsid w:val="00306D95"/>
    <w:rsid w:val="00306E02"/>
    <w:rsid w:val="00306E31"/>
    <w:rsid w:val="00306EC0"/>
    <w:rsid w:val="00307019"/>
    <w:rsid w:val="00307081"/>
    <w:rsid w:val="003070B1"/>
    <w:rsid w:val="003070E2"/>
    <w:rsid w:val="00307186"/>
    <w:rsid w:val="00307336"/>
    <w:rsid w:val="00307339"/>
    <w:rsid w:val="003073CA"/>
    <w:rsid w:val="003073D1"/>
    <w:rsid w:val="00307592"/>
    <w:rsid w:val="00307600"/>
    <w:rsid w:val="003076BC"/>
    <w:rsid w:val="00307F03"/>
    <w:rsid w:val="00310231"/>
    <w:rsid w:val="00310318"/>
    <w:rsid w:val="00310387"/>
    <w:rsid w:val="00310539"/>
    <w:rsid w:val="00310574"/>
    <w:rsid w:val="003107D3"/>
    <w:rsid w:val="00310893"/>
    <w:rsid w:val="0031090A"/>
    <w:rsid w:val="0031094E"/>
    <w:rsid w:val="00310999"/>
    <w:rsid w:val="003109E9"/>
    <w:rsid w:val="00310A80"/>
    <w:rsid w:val="00310CDD"/>
    <w:rsid w:val="00310E89"/>
    <w:rsid w:val="00310F11"/>
    <w:rsid w:val="003113A0"/>
    <w:rsid w:val="00311599"/>
    <w:rsid w:val="0031159C"/>
    <w:rsid w:val="003118EC"/>
    <w:rsid w:val="00311A18"/>
    <w:rsid w:val="00311BCE"/>
    <w:rsid w:val="00311CF7"/>
    <w:rsid w:val="003120A9"/>
    <w:rsid w:val="003120D5"/>
    <w:rsid w:val="003121E6"/>
    <w:rsid w:val="003122C4"/>
    <w:rsid w:val="003123E4"/>
    <w:rsid w:val="0031245A"/>
    <w:rsid w:val="003125AF"/>
    <w:rsid w:val="00312602"/>
    <w:rsid w:val="0031267E"/>
    <w:rsid w:val="003126B0"/>
    <w:rsid w:val="003127B8"/>
    <w:rsid w:val="003127DD"/>
    <w:rsid w:val="003128FB"/>
    <w:rsid w:val="00312A41"/>
    <w:rsid w:val="00313058"/>
    <w:rsid w:val="00313210"/>
    <w:rsid w:val="00313288"/>
    <w:rsid w:val="0031360C"/>
    <w:rsid w:val="00313882"/>
    <w:rsid w:val="00313D5F"/>
    <w:rsid w:val="00313DE3"/>
    <w:rsid w:val="003141E6"/>
    <w:rsid w:val="00314755"/>
    <w:rsid w:val="003147CA"/>
    <w:rsid w:val="003148EE"/>
    <w:rsid w:val="00314A49"/>
    <w:rsid w:val="00314C8A"/>
    <w:rsid w:val="00314E27"/>
    <w:rsid w:val="00315094"/>
    <w:rsid w:val="003150B8"/>
    <w:rsid w:val="00315366"/>
    <w:rsid w:val="00315645"/>
    <w:rsid w:val="0031568C"/>
    <w:rsid w:val="003156F3"/>
    <w:rsid w:val="003158DF"/>
    <w:rsid w:val="00315B9C"/>
    <w:rsid w:val="00315BE5"/>
    <w:rsid w:val="00315BEE"/>
    <w:rsid w:val="00315BFA"/>
    <w:rsid w:val="00315E26"/>
    <w:rsid w:val="003160D2"/>
    <w:rsid w:val="00316500"/>
    <w:rsid w:val="003165C5"/>
    <w:rsid w:val="00316947"/>
    <w:rsid w:val="00316A59"/>
    <w:rsid w:val="00316A64"/>
    <w:rsid w:val="00316C8F"/>
    <w:rsid w:val="00316D51"/>
    <w:rsid w:val="003171C6"/>
    <w:rsid w:val="00317396"/>
    <w:rsid w:val="003173C9"/>
    <w:rsid w:val="00317643"/>
    <w:rsid w:val="0031782E"/>
    <w:rsid w:val="00317859"/>
    <w:rsid w:val="00317867"/>
    <w:rsid w:val="00317B20"/>
    <w:rsid w:val="00317C30"/>
    <w:rsid w:val="00317D76"/>
    <w:rsid w:val="00317DC7"/>
    <w:rsid w:val="00317FAE"/>
    <w:rsid w:val="0032015A"/>
    <w:rsid w:val="003205DF"/>
    <w:rsid w:val="00320660"/>
    <w:rsid w:val="00320796"/>
    <w:rsid w:val="00320BBF"/>
    <w:rsid w:val="00320C4B"/>
    <w:rsid w:val="00320CC9"/>
    <w:rsid w:val="00320F40"/>
    <w:rsid w:val="00320FE8"/>
    <w:rsid w:val="0032100B"/>
    <w:rsid w:val="00321044"/>
    <w:rsid w:val="00321071"/>
    <w:rsid w:val="003213D7"/>
    <w:rsid w:val="003214B0"/>
    <w:rsid w:val="00321A84"/>
    <w:rsid w:val="00321F02"/>
    <w:rsid w:val="00321F6B"/>
    <w:rsid w:val="00322588"/>
    <w:rsid w:val="003226E0"/>
    <w:rsid w:val="00322769"/>
    <w:rsid w:val="003229AA"/>
    <w:rsid w:val="003229D8"/>
    <w:rsid w:val="003229EE"/>
    <w:rsid w:val="00322A1B"/>
    <w:rsid w:val="00322FB1"/>
    <w:rsid w:val="00323384"/>
    <w:rsid w:val="003235B2"/>
    <w:rsid w:val="00323B1E"/>
    <w:rsid w:val="00323D5E"/>
    <w:rsid w:val="00323FD0"/>
    <w:rsid w:val="00324046"/>
    <w:rsid w:val="0032404B"/>
    <w:rsid w:val="00324244"/>
    <w:rsid w:val="00324326"/>
    <w:rsid w:val="003243AF"/>
    <w:rsid w:val="0032469E"/>
    <w:rsid w:val="00325086"/>
    <w:rsid w:val="00325304"/>
    <w:rsid w:val="003253F4"/>
    <w:rsid w:val="00325765"/>
    <w:rsid w:val="0032593A"/>
    <w:rsid w:val="00325A7A"/>
    <w:rsid w:val="00325AAB"/>
    <w:rsid w:val="003263FD"/>
    <w:rsid w:val="00326442"/>
    <w:rsid w:val="003265D8"/>
    <w:rsid w:val="003266C0"/>
    <w:rsid w:val="003267E7"/>
    <w:rsid w:val="00326853"/>
    <w:rsid w:val="00326DCC"/>
    <w:rsid w:val="00326FA3"/>
    <w:rsid w:val="00326FCA"/>
    <w:rsid w:val="0032703A"/>
    <w:rsid w:val="003271EA"/>
    <w:rsid w:val="00327274"/>
    <w:rsid w:val="00327501"/>
    <w:rsid w:val="00327524"/>
    <w:rsid w:val="00327668"/>
    <w:rsid w:val="00327673"/>
    <w:rsid w:val="003277D0"/>
    <w:rsid w:val="003278B6"/>
    <w:rsid w:val="00327B87"/>
    <w:rsid w:val="00327CAA"/>
    <w:rsid w:val="00327D54"/>
    <w:rsid w:val="00327F20"/>
    <w:rsid w:val="003300BF"/>
    <w:rsid w:val="00330209"/>
    <w:rsid w:val="003303F0"/>
    <w:rsid w:val="0033054B"/>
    <w:rsid w:val="0033056A"/>
    <w:rsid w:val="0033071D"/>
    <w:rsid w:val="0033077C"/>
    <w:rsid w:val="00330AD3"/>
    <w:rsid w:val="00330C19"/>
    <w:rsid w:val="00330D85"/>
    <w:rsid w:val="003310F5"/>
    <w:rsid w:val="0033162D"/>
    <w:rsid w:val="003318E0"/>
    <w:rsid w:val="003319F0"/>
    <w:rsid w:val="003320B7"/>
    <w:rsid w:val="003321E7"/>
    <w:rsid w:val="0033295F"/>
    <w:rsid w:val="00332A76"/>
    <w:rsid w:val="0033308F"/>
    <w:rsid w:val="00333558"/>
    <w:rsid w:val="003336F3"/>
    <w:rsid w:val="00333A25"/>
    <w:rsid w:val="00333E3E"/>
    <w:rsid w:val="00333E93"/>
    <w:rsid w:val="00333FB4"/>
    <w:rsid w:val="003341A9"/>
    <w:rsid w:val="003345F3"/>
    <w:rsid w:val="0033494B"/>
    <w:rsid w:val="00334B32"/>
    <w:rsid w:val="00334CEC"/>
    <w:rsid w:val="00334FA6"/>
    <w:rsid w:val="003350BF"/>
    <w:rsid w:val="003353AE"/>
    <w:rsid w:val="00335457"/>
    <w:rsid w:val="0033545A"/>
    <w:rsid w:val="0033583D"/>
    <w:rsid w:val="00335C5E"/>
    <w:rsid w:val="00335CE9"/>
    <w:rsid w:val="00335FDC"/>
    <w:rsid w:val="00336098"/>
    <w:rsid w:val="00336339"/>
    <w:rsid w:val="00336A2D"/>
    <w:rsid w:val="00336AA5"/>
    <w:rsid w:val="00336B93"/>
    <w:rsid w:val="00336D24"/>
    <w:rsid w:val="00336ED2"/>
    <w:rsid w:val="00337099"/>
    <w:rsid w:val="00337223"/>
    <w:rsid w:val="003372AD"/>
    <w:rsid w:val="003374AF"/>
    <w:rsid w:val="0033774B"/>
    <w:rsid w:val="00337897"/>
    <w:rsid w:val="0033793D"/>
    <w:rsid w:val="00337D83"/>
    <w:rsid w:val="00337F21"/>
    <w:rsid w:val="003400A5"/>
    <w:rsid w:val="0034028C"/>
    <w:rsid w:val="003402A3"/>
    <w:rsid w:val="003402BB"/>
    <w:rsid w:val="0034032A"/>
    <w:rsid w:val="00340489"/>
    <w:rsid w:val="00340583"/>
    <w:rsid w:val="00340737"/>
    <w:rsid w:val="003408D5"/>
    <w:rsid w:val="00340D25"/>
    <w:rsid w:val="00340E7C"/>
    <w:rsid w:val="00340F0D"/>
    <w:rsid w:val="00341044"/>
    <w:rsid w:val="0034118A"/>
    <w:rsid w:val="003414BA"/>
    <w:rsid w:val="0034178E"/>
    <w:rsid w:val="00341937"/>
    <w:rsid w:val="003420DE"/>
    <w:rsid w:val="00342131"/>
    <w:rsid w:val="003423FE"/>
    <w:rsid w:val="003424E2"/>
    <w:rsid w:val="003427F6"/>
    <w:rsid w:val="00342828"/>
    <w:rsid w:val="003429C9"/>
    <w:rsid w:val="00342D4F"/>
    <w:rsid w:val="00342E88"/>
    <w:rsid w:val="0034334A"/>
    <w:rsid w:val="0034341D"/>
    <w:rsid w:val="0034344A"/>
    <w:rsid w:val="0034367F"/>
    <w:rsid w:val="003436C6"/>
    <w:rsid w:val="003438BA"/>
    <w:rsid w:val="003438E7"/>
    <w:rsid w:val="00343A72"/>
    <w:rsid w:val="00343D70"/>
    <w:rsid w:val="00343E84"/>
    <w:rsid w:val="00343F7E"/>
    <w:rsid w:val="00344074"/>
    <w:rsid w:val="0034408A"/>
    <w:rsid w:val="003442A3"/>
    <w:rsid w:val="00344552"/>
    <w:rsid w:val="00344688"/>
    <w:rsid w:val="0034496F"/>
    <w:rsid w:val="00344BC9"/>
    <w:rsid w:val="00344F99"/>
    <w:rsid w:val="003450DA"/>
    <w:rsid w:val="003452A1"/>
    <w:rsid w:val="00345498"/>
    <w:rsid w:val="003454A4"/>
    <w:rsid w:val="00345548"/>
    <w:rsid w:val="00345599"/>
    <w:rsid w:val="0034565B"/>
    <w:rsid w:val="00345715"/>
    <w:rsid w:val="00345D08"/>
    <w:rsid w:val="00345D70"/>
    <w:rsid w:val="00346217"/>
    <w:rsid w:val="0034621D"/>
    <w:rsid w:val="00346254"/>
    <w:rsid w:val="00346492"/>
    <w:rsid w:val="00346569"/>
    <w:rsid w:val="00346833"/>
    <w:rsid w:val="0034696F"/>
    <w:rsid w:val="00346979"/>
    <w:rsid w:val="00346AC8"/>
    <w:rsid w:val="00346B1D"/>
    <w:rsid w:val="00346FD5"/>
    <w:rsid w:val="00347268"/>
    <w:rsid w:val="0034750C"/>
    <w:rsid w:val="00347604"/>
    <w:rsid w:val="00347731"/>
    <w:rsid w:val="00347951"/>
    <w:rsid w:val="00347A5C"/>
    <w:rsid w:val="00347A69"/>
    <w:rsid w:val="00347AB0"/>
    <w:rsid w:val="00347DE7"/>
    <w:rsid w:val="00350539"/>
    <w:rsid w:val="00350982"/>
    <w:rsid w:val="00350A3E"/>
    <w:rsid w:val="00351054"/>
    <w:rsid w:val="00351C1E"/>
    <w:rsid w:val="00351DA0"/>
    <w:rsid w:val="00351DF9"/>
    <w:rsid w:val="00352271"/>
    <w:rsid w:val="00352980"/>
    <w:rsid w:val="0035299D"/>
    <w:rsid w:val="00352A46"/>
    <w:rsid w:val="00352F7D"/>
    <w:rsid w:val="00353535"/>
    <w:rsid w:val="0035375F"/>
    <w:rsid w:val="00353B83"/>
    <w:rsid w:val="00353D62"/>
    <w:rsid w:val="00354036"/>
    <w:rsid w:val="003542D5"/>
    <w:rsid w:val="00354340"/>
    <w:rsid w:val="003543F2"/>
    <w:rsid w:val="00354E60"/>
    <w:rsid w:val="00354F10"/>
    <w:rsid w:val="00354FA8"/>
    <w:rsid w:val="0035509C"/>
    <w:rsid w:val="00355307"/>
    <w:rsid w:val="0035585A"/>
    <w:rsid w:val="003558D8"/>
    <w:rsid w:val="0035590F"/>
    <w:rsid w:val="00355A75"/>
    <w:rsid w:val="00355C28"/>
    <w:rsid w:val="003560C0"/>
    <w:rsid w:val="0035638E"/>
    <w:rsid w:val="003563B7"/>
    <w:rsid w:val="003563F1"/>
    <w:rsid w:val="00356690"/>
    <w:rsid w:val="00356A1D"/>
    <w:rsid w:val="00356F5A"/>
    <w:rsid w:val="00357314"/>
    <w:rsid w:val="003575FA"/>
    <w:rsid w:val="00357B46"/>
    <w:rsid w:val="003602D9"/>
    <w:rsid w:val="0036037A"/>
    <w:rsid w:val="00360485"/>
    <w:rsid w:val="003606AF"/>
    <w:rsid w:val="0036084B"/>
    <w:rsid w:val="00360AB1"/>
    <w:rsid w:val="00360C07"/>
    <w:rsid w:val="00360C7D"/>
    <w:rsid w:val="00360F3A"/>
    <w:rsid w:val="00360FA0"/>
    <w:rsid w:val="00360FDD"/>
    <w:rsid w:val="003615F7"/>
    <w:rsid w:val="00361606"/>
    <w:rsid w:val="0036196C"/>
    <w:rsid w:val="00361B09"/>
    <w:rsid w:val="00361B43"/>
    <w:rsid w:val="00361D0E"/>
    <w:rsid w:val="00361E10"/>
    <w:rsid w:val="00361E53"/>
    <w:rsid w:val="00361EE8"/>
    <w:rsid w:val="003620F2"/>
    <w:rsid w:val="003623C6"/>
    <w:rsid w:val="003627A6"/>
    <w:rsid w:val="00362986"/>
    <w:rsid w:val="00362BF1"/>
    <w:rsid w:val="00362E15"/>
    <w:rsid w:val="003630D9"/>
    <w:rsid w:val="003631F0"/>
    <w:rsid w:val="003633AA"/>
    <w:rsid w:val="00363507"/>
    <w:rsid w:val="0036356E"/>
    <w:rsid w:val="00363721"/>
    <w:rsid w:val="0036373B"/>
    <w:rsid w:val="003637F5"/>
    <w:rsid w:val="0036384D"/>
    <w:rsid w:val="00363862"/>
    <w:rsid w:val="00363935"/>
    <w:rsid w:val="00363A6B"/>
    <w:rsid w:val="00363C71"/>
    <w:rsid w:val="00363CDF"/>
    <w:rsid w:val="00363E9B"/>
    <w:rsid w:val="00363F3C"/>
    <w:rsid w:val="00364560"/>
    <w:rsid w:val="0036461A"/>
    <w:rsid w:val="00364663"/>
    <w:rsid w:val="00364665"/>
    <w:rsid w:val="003647E4"/>
    <w:rsid w:val="00364B4C"/>
    <w:rsid w:val="00364D5E"/>
    <w:rsid w:val="00364F84"/>
    <w:rsid w:val="00365084"/>
    <w:rsid w:val="003650DC"/>
    <w:rsid w:val="00365189"/>
    <w:rsid w:val="00365309"/>
    <w:rsid w:val="0036535D"/>
    <w:rsid w:val="00365722"/>
    <w:rsid w:val="00365809"/>
    <w:rsid w:val="00365D1B"/>
    <w:rsid w:val="00365D23"/>
    <w:rsid w:val="00365D3D"/>
    <w:rsid w:val="00365E67"/>
    <w:rsid w:val="00366044"/>
    <w:rsid w:val="003662DC"/>
    <w:rsid w:val="003664EA"/>
    <w:rsid w:val="003665D2"/>
    <w:rsid w:val="003666E3"/>
    <w:rsid w:val="0036671C"/>
    <w:rsid w:val="00366824"/>
    <w:rsid w:val="0036688A"/>
    <w:rsid w:val="00366C95"/>
    <w:rsid w:val="00367139"/>
    <w:rsid w:val="003672BE"/>
    <w:rsid w:val="00367387"/>
    <w:rsid w:val="00367828"/>
    <w:rsid w:val="00367963"/>
    <w:rsid w:val="0036799C"/>
    <w:rsid w:val="003679ED"/>
    <w:rsid w:val="00367A41"/>
    <w:rsid w:val="00367AEA"/>
    <w:rsid w:val="003700C7"/>
    <w:rsid w:val="003707FC"/>
    <w:rsid w:val="00370D6A"/>
    <w:rsid w:val="00371233"/>
    <w:rsid w:val="003714AA"/>
    <w:rsid w:val="003714BB"/>
    <w:rsid w:val="003714BD"/>
    <w:rsid w:val="003714D9"/>
    <w:rsid w:val="00371A88"/>
    <w:rsid w:val="00371BFC"/>
    <w:rsid w:val="00371CD8"/>
    <w:rsid w:val="00371E90"/>
    <w:rsid w:val="0037233C"/>
    <w:rsid w:val="003726B2"/>
    <w:rsid w:val="00372877"/>
    <w:rsid w:val="0037299A"/>
    <w:rsid w:val="00372A22"/>
    <w:rsid w:val="00372CFD"/>
    <w:rsid w:val="00373480"/>
    <w:rsid w:val="00373765"/>
    <w:rsid w:val="0037383D"/>
    <w:rsid w:val="003738B2"/>
    <w:rsid w:val="00373B2B"/>
    <w:rsid w:val="00373BA8"/>
    <w:rsid w:val="00373C59"/>
    <w:rsid w:val="00373DD0"/>
    <w:rsid w:val="00373DFE"/>
    <w:rsid w:val="00373E1B"/>
    <w:rsid w:val="00373E6B"/>
    <w:rsid w:val="00373F68"/>
    <w:rsid w:val="00373FAA"/>
    <w:rsid w:val="00374056"/>
    <w:rsid w:val="003742A2"/>
    <w:rsid w:val="003746CA"/>
    <w:rsid w:val="00374742"/>
    <w:rsid w:val="00374849"/>
    <w:rsid w:val="00374A69"/>
    <w:rsid w:val="00374D6E"/>
    <w:rsid w:val="00375045"/>
    <w:rsid w:val="00375227"/>
    <w:rsid w:val="003755CA"/>
    <w:rsid w:val="003758DC"/>
    <w:rsid w:val="00375B1D"/>
    <w:rsid w:val="00375C3C"/>
    <w:rsid w:val="00376105"/>
    <w:rsid w:val="00376360"/>
    <w:rsid w:val="003764FD"/>
    <w:rsid w:val="00376686"/>
    <w:rsid w:val="003769AB"/>
    <w:rsid w:val="00376B8D"/>
    <w:rsid w:val="00376BD7"/>
    <w:rsid w:val="00376C71"/>
    <w:rsid w:val="00376F2D"/>
    <w:rsid w:val="003771B1"/>
    <w:rsid w:val="00377255"/>
    <w:rsid w:val="0037730F"/>
    <w:rsid w:val="00377479"/>
    <w:rsid w:val="0037756F"/>
    <w:rsid w:val="0037760A"/>
    <w:rsid w:val="00377A34"/>
    <w:rsid w:val="00377A51"/>
    <w:rsid w:val="003800D0"/>
    <w:rsid w:val="003803A7"/>
    <w:rsid w:val="003807AD"/>
    <w:rsid w:val="00380835"/>
    <w:rsid w:val="00380A9D"/>
    <w:rsid w:val="00380AEE"/>
    <w:rsid w:val="00380F32"/>
    <w:rsid w:val="00380FD4"/>
    <w:rsid w:val="0038105C"/>
    <w:rsid w:val="003810A2"/>
    <w:rsid w:val="0038185C"/>
    <w:rsid w:val="00381BFD"/>
    <w:rsid w:val="00381E0F"/>
    <w:rsid w:val="00381FB3"/>
    <w:rsid w:val="00381FD9"/>
    <w:rsid w:val="00382110"/>
    <w:rsid w:val="003823E8"/>
    <w:rsid w:val="003823E9"/>
    <w:rsid w:val="00382529"/>
    <w:rsid w:val="0038257F"/>
    <w:rsid w:val="00382686"/>
    <w:rsid w:val="00382704"/>
    <w:rsid w:val="00382749"/>
    <w:rsid w:val="0038283D"/>
    <w:rsid w:val="00382A52"/>
    <w:rsid w:val="00382AA1"/>
    <w:rsid w:val="00382CDD"/>
    <w:rsid w:val="00382D80"/>
    <w:rsid w:val="003830B8"/>
    <w:rsid w:val="00383258"/>
    <w:rsid w:val="003833A0"/>
    <w:rsid w:val="00383406"/>
    <w:rsid w:val="0038340D"/>
    <w:rsid w:val="0038377F"/>
    <w:rsid w:val="00383905"/>
    <w:rsid w:val="00383931"/>
    <w:rsid w:val="00383985"/>
    <w:rsid w:val="00383998"/>
    <w:rsid w:val="00383A6C"/>
    <w:rsid w:val="00383A82"/>
    <w:rsid w:val="00383BBC"/>
    <w:rsid w:val="00383BF9"/>
    <w:rsid w:val="003840ED"/>
    <w:rsid w:val="00384334"/>
    <w:rsid w:val="0038445E"/>
    <w:rsid w:val="003844F1"/>
    <w:rsid w:val="003847C0"/>
    <w:rsid w:val="00384C5F"/>
    <w:rsid w:val="00384E0B"/>
    <w:rsid w:val="0038500D"/>
    <w:rsid w:val="00385182"/>
    <w:rsid w:val="00385412"/>
    <w:rsid w:val="00385513"/>
    <w:rsid w:val="003855B4"/>
    <w:rsid w:val="003855C6"/>
    <w:rsid w:val="003855DA"/>
    <w:rsid w:val="00385937"/>
    <w:rsid w:val="00385D0E"/>
    <w:rsid w:val="0038628D"/>
    <w:rsid w:val="0038654A"/>
    <w:rsid w:val="0038661C"/>
    <w:rsid w:val="0038688F"/>
    <w:rsid w:val="00386BF8"/>
    <w:rsid w:val="00386F66"/>
    <w:rsid w:val="00387149"/>
    <w:rsid w:val="003872AB"/>
    <w:rsid w:val="003875C0"/>
    <w:rsid w:val="00387660"/>
    <w:rsid w:val="00387868"/>
    <w:rsid w:val="00387965"/>
    <w:rsid w:val="00387B16"/>
    <w:rsid w:val="0039087F"/>
    <w:rsid w:val="00390F18"/>
    <w:rsid w:val="003910DB"/>
    <w:rsid w:val="00391119"/>
    <w:rsid w:val="00391202"/>
    <w:rsid w:val="00391256"/>
    <w:rsid w:val="003912E0"/>
    <w:rsid w:val="00391CDA"/>
    <w:rsid w:val="00391CE0"/>
    <w:rsid w:val="00391DD8"/>
    <w:rsid w:val="00391ECC"/>
    <w:rsid w:val="003920C1"/>
    <w:rsid w:val="00392296"/>
    <w:rsid w:val="003922A3"/>
    <w:rsid w:val="00392708"/>
    <w:rsid w:val="00392A88"/>
    <w:rsid w:val="00392AD9"/>
    <w:rsid w:val="0039310D"/>
    <w:rsid w:val="00393314"/>
    <w:rsid w:val="00393681"/>
    <w:rsid w:val="00393909"/>
    <w:rsid w:val="00393936"/>
    <w:rsid w:val="00393B89"/>
    <w:rsid w:val="00393C4A"/>
    <w:rsid w:val="00393C58"/>
    <w:rsid w:val="00393DFE"/>
    <w:rsid w:val="00393E07"/>
    <w:rsid w:val="00393E96"/>
    <w:rsid w:val="00393EA0"/>
    <w:rsid w:val="00393EA9"/>
    <w:rsid w:val="00393F64"/>
    <w:rsid w:val="003946D0"/>
    <w:rsid w:val="00394761"/>
    <w:rsid w:val="003948A1"/>
    <w:rsid w:val="00394970"/>
    <w:rsid w:val="003949DB"/>
    <w:rsid w:val="00394E67"/>
    <w:rsid w:val="00395057"/>
    <w:rsid w:val="003951F5"/>
    <w:rsid w:val="0039522C"/>
    <w:rsid w:val="00395405"/>
    <w:rsid w:val="00395A76"/>
    <w:rsid w:val="00395BE3"/>
    <w:rsid w:val="00396032"/>
    <w:rsid w:val="003961C1"/>
    <w:rsid w:val="00396673"/>
    <w:rsid w:val="0039695F"/>
    <w:rsid w:val="00396A02"/>
    <w:rsid w:val="00396B4F"/>
    <w:rsid w:val="00396E6E"/>
    <w:rsid w:val="00396EA8"/>
    <w:rsid w:val="00396F4E"/>
    <w:rsid w:val="003973CF"/>
    <w:rsid w:val="003974F7"/>
    <w:rsid w:val="00397721"/>
    <w:rsid w:val="00397ADB"/>
    <w:rsid w:val="00397D2E"/>
    <w:rsid w:val="00397DBF"/>
    <w:rsid w:val="00397F19"/>
    <w:rsid w:val="003A03C4"/>
    <w:rsid w:val="003A0838"/>
    <w:rsid w:val="003A0A14"/>
    <w:rsid w:val="003A0B7C"/>
    <w:rsid w:val="003A0D84"/>
    <w:rsid w:val="003A0EB0"/>
    <w:rsid w:val="003A10E7"/>
    <w:rsid w:val="003A1230"/>
    <w:rsid w:val="003A1428"/>
    <w:rsid w:val="003A147D"/>
    <w:rsid w:val="003A1B7F"/>
    <w:rsid w:val="003A1CD9"/>
    <w:rsid w:val="003A1FC2"/>
    <w:rsid w:val="003A2064"/>
    <w:rsid w:val="003A2202"/>
    <w:rsid w:val="003A22D3"/>
    <w:rsid w:val="003A237D"/>
    <w:rsid w:val="003A2750"/>
    <w:rsid w:val="003A2B76"/>
    <w:rsid w:val="003A2D45"/>
    <w:rsid w:val="003A2E8F"/>
    <w:rsid w:val="003A3085"/>
    <w:rsid w:val="003A325F"/>
    <w:rsid w:val="003A32D4"/>
    <w:rsid w:val="003A3AA3"/>
    <w:rsid w:val="003A3C2A"/>
    <w:rsid w:val="003A3DDC"/>
    <w:rsid w:val="003A407E"/>
    <w:rsid w:val="003A41A9"/>
    <w:rsid w:val="003A4309"/>
    <w:rsid w:val="003A43E6"/>
    <w:rsid w:val="003A4750"/>
    <w:rsid w:val="003A477C"/>
    <w:rsid w:val="003A4782"/>
    <w:rsid w:val="003A494F"/>
    <w:rsid w:val="003A4B26"/>
    <w:rsid w:val="003A4B2B"/>
    <w:rsid w:val="003A4E02"/>
    <w:rsid w:val="003A4E82"/>
    <w:rsid w:val="003A5187"/>
    <w:rsid w:val="003A51B3"/>
    <w:rsid w:val="003A53EF"/>
    <w:rsid w:val="003A5600"/>
    <w:rsid w:val="003A5883"/>
    <w:rsid w:val="003A5892"/>
    <w:rsid w:val="003A58EA"/>
    <w:rsid w:val="003A5A22"/>
    <w:rsid w:val="003A5A4F"/>
    <w:rsid w:val="003A6417"/>
    <w:rsid w:val="003A6680"/>
    <w:rsid w:val="003A6987"/>
    <w:rsid w:val="003A6B52"/>
    <w:rsid w:val="003A6E0B"/>
    <w:rsid w:val="003A6F6A"/>
    <w:rsid w:val="003A710B"/>
    <w:rsid w:val="003A73B1"/>
    <w:rsid w:val="003A75BF"/>
    <w:rsid w:val="003A7757"/>
    <w:rsid w:val="003A7AAC"/>
    <w:rsid w:val="003A7BF3"/>
    <w:rsid w:val="003A7C44"/>
    <w:rsid w:val="003B0178"/>
    <w:rsid w:val="003B01C3"/>
    <w:rsid w:val="003B078E"/>
    <w:rsid w:val="003B083D"/>
    <w:rsid w:val="003B08CC"/>
    <w:rsid w:val="003B0A0A"/>
    <w:rsid w:val="003B0A2F"/>
    <w:rsid w:val="003B0B30"/>
    <w:rsid w:val="003B0B68"/>
    <w:rsid w:val="003B0CE7"/>
    <w:rsid w:val="003B0DD2"/>
    <w:rsid w:val="003B0FB7"/>
    <w:rsid w:val="003B10F6"/>
    <w:rsid w:val="003B125A"/>
    <w:rsid w:val="003B13D2"/>
    <w:rsid w:val="003B1437"/>
    <w:rsid w:val="003B166F"/>
    <w:rsid w:val="003B1A56"/>
    <w:rsid w:val="003B1CBC"/>
    <w:rsid w:val="003B1D38"/>
    <w:rsid w:val="003B1E33"/>
    <w:rsid w:val="003B1E4F"/>
    <w:rsid w:val="003B1FB3"/>
    <w:rsid w:val="003B20BF"/>
    <w:rsid w:val="003B2411"/>
    <w:rsid w:val="003B2607"/>
    <w:rsid w:val="003B271F"/>
    <w:rsid w:val="003B28B7"/>
    <w:rsid w:val="003B294D"/>
    <w:rsid w:val="003B2B70"/>
    <w:rsid w:val="003B2DC1"/>
    <w:rsid w:val="003B2E8F"/>
    <w:rsid w:val="003B2F2E"/>
    <w:rsid w:val="003B30D3"/>
    <w:rsid w:val="003B3313"/>
    <w:rsid w:val="003B36F9"/>
    <w:rsid w:val="003B39D9"/>
    <w:rsid w:val="003B3A8D"/>
    <w:rsid w:val="003B3F22"/>
    <w:rsid w:val="003B4330"/>
    <w:rsid w:val="003B43A8"/>
    <w:rsid w:val="003B45D7"/>
    <w:rsid w:val="003B46B6"/>
    <w:rsid w:val="003B473A"/>
    <w:rsid w:val="003B4837"/>
    <w:rsid w:val="003B488C"/>
    <w:rsid w:val="003B4905"/>
    <w:rsid w:val="003B4A42"/>
    <w:rsid w:val="003B4B68"/>
    <w:rsid w:val="003B4D6E"/>
    <w:rsid w:val="003B4DBA"/>
    <w:rsid w:val="003B4FBD"/>
    <w:rsid w:val="003B52B6"/>
    <w:rsid w:val="003B52FC"/>
    <w:rsid w:val="003B5345"/>
    <w:rsid w:val="003B56D7"/>
    <w:rsid w:val="003B59F7"/>
    <w:rsid w:val="003B5A47"/>
    <w:rsid w:val="003B5A89"/>
    <w:rsid w:val="003B5CC3"/>
    <w:rsid w:val="003B614A"/>
    <w:rsid w:val="003B6164"/>
    <w:rsid w:val="003B6591"/>
    <w:rsid w:val="003B6744"/>
    <w:rsid w:val="003B6862"/>
    <w:rsid w:val="003B69A2"/>
    <w:rsid w:val="003B6AD8"/>
    <w:rsid w:val="003B6C81"/>
    <w:rsid w:val="003B701D"/>
    <w:rsid w:val="003B72F6"/>
    <w:rsid w:val="003B7456"/>
    <w:rsid w:val="003B7961"/>
    <w:rsid w:val="003B7A95"/>
    <w:rsid w:val="003B7AD1"/>
    <w:rsid w:val="003B7E4F"/>
    <w:rsid w:val="003B7E94"/>
    <w:rsid w:val="003B7F0F"/>
    <w:rsid w:val="003C015F"/>
    <w:rsid w:val="003C0232"/>
    <w:rsid w:val="003C037F"/>
    <w:rsid w:val="003C0BCF"/>
    <w:rsid w:val="003C0CAE"/>
    <w:rsid w:val="003C0E1E"/>
    <w:rsid w:val="003C0FC1"/>
    <w:rsid w:val="003C10FF"/>
    <w:rsid w:val="003C11B4"/>
    <w:rsid w:val="003C13CD"/>
    <w:rsid w:val="003C14CB"/>
    <w:rsid w:val="003C1BB9"/>
    <w:rsid w:val="003C20B1"/>
    <w:rsid w:val="003C22CA"/>
    <w:rsid w:val="003C243E"/>
    <w:rsid w:val="003C29C2"/>
    <w:rsid w:val="003C2A5A"/>
    <w:rsid w:val="003C2DC5"/>
    <w:rsid w:val="003C2E3C"/>
    <w:rsid w:val="003C2F38"/>
    <w:rsid w:val="003C30B4"/>
    <w:rsid w:val="003C3246"/>
    <w:rsid w:val="003C3C10"/>
    <w:rsid w:val="003C3CCD"/>
    <w:rsid w:val="003C3E13"/>
    <w:rsid w:val="003C4104"/>
    <w:rsid w:val="003C412E"/>
    <w:rsid w:val="003C417E"/>
    <w:rsid w:val="003C4264"/>
    <w:rsid w:val="003C42E0"/>
    <w:rsid w:val="003C432B"/>
    <w:rsid w:val="003C4438"/>
    <w:rsid w:val="003C4AB5"/>
    <w:rsid w:val="003C4BD8"/>
    <w:rsid w:val="003C4F44"/>
    <w:rsid w:val="003C50C1"/>
    <w:rsid w:val="003C5836"/>
    <w:rsid w:val="003C59C5"/>
    <w:rsid w:val="003C5EEA"/>
    <w:rsid w:val="003C5F90"/>
    <w:rsid w:val="003C60A6"/>
    <w:rsid w:val="003C615B"/>
    <w:rsid w:val="003C61F6"/>
    <w:rsid w:val="003C66D8"/>
    <w:rsid w:val="003C6CF2"/>
    <w:rsid w:val="003C6D18"/>
    <w:rsid w:val="003C6E68"/>
    <w:rsid w:val="003C6F89"/>
    <w:rsid w:val="003C70A4"/>
    <w:rsid w:val="003C70E9"/>
    <w:rsid w:val="003C753A"/>
    <w:rsid w:val="003C7708"/>
    <w:rsid w:val="003C7928"/>
    <w:rsid w:val="003C795A"/>
    <w:rsid w:val="003C7A97"/>
    <w:rsid w:val="003C7FD8"/>
    <w:rsid w:val="003C7FF6"/>
    <w:rsid w:val="003D0275"/>
    <w:rsid w:val="003D034E"/>
    <w:rsid w:val="003D0468"/>
    <w:rsid w:val="003D0901"/>
    <w:rsid w:val="003D0A54"/>
    <w:rsid w:val="003D0D93"/>
    <w:rsid w:val="003D0EF0"/>
    <w:rsid w:val="003D106C"/>
    <w:rsid w:val="003D13BE"/>
    <w:rsid w:val="003D13F1"/>
    <w:rsid w:val="003D14A6"/>
    <w:rsid w:val="003D1697"/>
    <w:rsid w:val="003D17EB"/>
    <w:rsid w:val="003D17F8"/>
    <w:rsid w:val="003D1A10"/>
    <w:rsid w:val="003D1B12"/>
    <w:rsid w:val="003D1B36"/>
    <w:rsid w:val="003D1C18"/>
    <w:rsid w:val="003D1CED"/>
    <w:rsid w:val="003D1DD3"/>
    <w:rsid w:val="003D201A"/>
    <w:rsid w:val="003D2174"/>
    <w:rsid w:val="003D2211"/>
    <w:rsid w:val="003D224B"/>
    <w:rsid w:val="003D24DC"/>
    <w:rsid w:val="003D2683"/>
    <w:rsid w:val="003D269E"/>
    <w:rsid w:val="003D2768"/>
    <w:rsid w:val="003D2CC9"/>
    <w:rsid w:val="003D2D39"/>
    <w:rsid w:val="003D2E91"/>
    <w:rsid w:val="003D2F44"/>
    <w:rsid w:val="003D3194"/>
    <w:rsid w:val="003D32F3"/>
    <w:rsid w:val="003D357E"/>
    <w:rsid w:val="003D386C"/>
    <w:rsid w:val="003D39DE"/>
    <w:rsid w:val="003D3AB6"/>
    <w:rsid w:val="003D3AFA"/>
    <w:rsid w:val="003D3FC7"/>
    <w:rsid w:val="003D41C2"/>
    <w:rsid w:val="003D4271"/>
    <w:rsid w:val="003D4291"/>
    <w:rsid w:val="003D43CD"/>
    <w:rsid w:val="003D4614"/>
    <w:rsid w:val="003D4E2D"/>
    <w:rsid w:val="003D5226"/>
    <w:rsid w:val="003D530C"/>
    <w:rsid w:val="003D5902"/>
    <w:rsid w:val="003D6110"/>
    <w:rsid w:val="003D614E"/>
    <w:rsid w:val="003D658F"/>
    <w:rsid w:val="003D659F"/>
    <w:rsid w:val="003D69CE"/>
    <w:rsid w:val="003D6A6F"/>
    <w:rsid w:val="003D6E95"/>
    <w:rsid w:val="003D6F63"/>
    <w:rsid w:val="003D6F88"/>
    <w:rsid w:val="003D7CC1"/>
    <w:rsid w:val="003D7EB2"/>
    <w:rsid w:val="003E01C6"/>
    <w:rsid w:val="003E0209"/>
    <w:rsid w:val="003E0598"/>
    <w:rsid w:val="003E0B1D"/>
    <w:rsid w:val="003E0B61"/>
    <w:rsid w:val="003E0C40"/>
    <w:rsid w:val="003E0E04"/>
    <w:rsid w:val="003E0E0C"/>
    <w:rsid w:val="003E0E40"/>
    <w:rsid w:val="003E0EAF"/>
    <w:rsid w:val="003E0F71"/>
    <w:rsid w:val="003E11AF"/>
    <w:rsid w:val="003E13A0"/>
    <w:rsid w:val="003E1469"/>
    <w:rsid w:val="003E155B"/>
    <w:rsid w:val="003E1833"/>
    <w:rsid w:val="003E18EB"/>
    <w:rsid w:val="003E1C3B"/>
    <w:rsid w:val="003E1C8F"/>
    <w:rsid w:val="003E25A2"/>
    <w:rsid w:val="003E2629"/>
    <w:rsid w:val="003E2975"/>
    <w:rsid w:val="003E29E5"/>
    <w:rsid w:val="003E2B10"/>
    <w:rsid w:val="003E2C9E"/>
    <w:rsid w:val="003E2D2D"/>
    <w:rsid w:val="003E2DCB"/>
    <w:rsid w:val="003E2FC3"/>
    <w:rsid w:val="003E305C"/>
    <w:rsid w:val="003E3371"/>
    <w:rsid w:val="003E3406"/>
    <w:rsid w:val="003E3A94"/>
    <w:rsid w:val="003E3DE4"/>
    <w:rsid w:val="003E3F05"/>
    <w:rsid w:val="003E403C"/>
    <w:rsid w:val="003E40C0"/>
    <w:rsid w:val="003E41F2"/>
    <w:rsid w:val="003E436B"/>
    <w:rsid w:val="003E48D3"/>
    <w:rsid w:val="003E49D5"/>
    <w:rsid w:val="003E4B53"/>
    <w:rsid w:val="003E4B7C"/>
    <w:rsid w:val="003E4D72"/>
    <w:rsid w:val="003E4F98"/>
    <w:rsid w:val="003E4FB3"/>
    <w:rsid w:val="003E52E8"/>
    <w:rsid w:val="003E5392"/>
    <w:rsid w:val="003E553C"/>
    <w:rsid w:val="003E55ED"/>
    <w:rsid w:val="003E5BE1"/>
    <w:rsid w:val="003E6155"/>
    <w:rsid w:val="003E61EC"/>
    <w:rsid w:val="003E6270"/>
    <w:rsid w:val="003E648C"/>
    <w:rsid w:val="003E6612"/>
    <w:rsid w:val="003E662B"/>
    <w:rsid w:val="003E6721"/>
    <w:rsid w:val="003E6CEC"/>
    <w:rsid w:val="003E6D6E"/>
    <w:rsid w:val="003E6F8F"/>
    <w:rsid w:val="003E70D8"/>
    <w:rsid w:val="003E7112"/>
    <w:rsid w:val="003E7207"/>
    <w:rsid w:val="003E73AB"/>
    <w:rsid w:val="003E75A6"/>
    <w:rsid w:val="003E766E"/>
    <w:rsid w:val="003E7889"/>
    <w:rsid w:val="003E7DD9"/>
    <w:rsid w:val="003E7F22"/>
    <w:rsid w:val="003F0342"/>
    <w:rsid w:val="003F0772"/>
    <w:rsid w:val="003F0B48"/>
    <w:rsid w:val="003F0BBD"/>
    <w:rsid w:val="003F0D33"/>
    <w:rsid w:val="003F0D68"/>
    <w:rsid w:val="003F0F67"/>
    <w:rsid w:val="003F0FC2"/>
    <w:rsid w:val="003F11E8"/>
    <w:rsid w:val="003F14BB"/>
    <w:rsid w:val="003F1839"/>
    <w:rsid w:val="003F18B2"/>
    <w:rsid w:val="003F1A16"/>
    <w:rsid w:val="003F21E1"/>
    <w:rsid w:val="003F2701"/>
    <w:rsid w:val="003F2749"/>
    <w:rsid w:val="003F2D48"/>
    <w:rsid w:val="003F336C"/>
    <w:rsid w:val="003F346B"/>
    <w:rsid w:val="003F37D0"/>
    <w:rsid w:val="003F37D6"/>
    <w:rsid w:val="003F3818"/>
    <w:rsid w:val="003F3880"/>
    <w:rsid w:val="003F3D9A"/>
    <w:rsid w:val="003F4187"/>
    <w:rsid w:val="003F4595"/>
    <w:rsid w:val="003F476C"/>
    <w:rsid w:val="003F4979"/>
    <w:rsid w:val="003F4AC0"/>
    <w:rsid w:val="003F55D2"/>
    <w:rsid w:val="003F568E"/>
    <w:rsid w:val="003F5804"/>
    <w:rsid w:val="003F60F4"/>
    <w:rsid w:val="003F6190"/>
    <w:rsid w:val="003F6391"/>
    <w:rsid w:val="003F647A"/>
    <w:rsid w:val="003F64F9"/>
    <w:rsid w:val="003F660B"/>
    <w:rsid w:val="003F6A03"/>
    <w:rsid w:val="003F6A48"/>
    <w:rsid w:val="003F6B04"/>
    <w:rsid w:val="003F6D7A"/>
    <w:rsid w:val="003F70E5"/>
    <w:rsid w:val="003F71EE"/>
    <w:rsid w:val="003F768B"/>
    <w:rsid w:val="003F77C1"/>
    <w:rsid w:val="003F7D39"/>
    <w:rsid w:val="003F7D80"/>
    <w:rsid w:val="003F7D8A"/>
    <w:rsid w:val="003F7F57"/>
    <w:rsid w:val="004001A6"/>
    <w:rsid w:val="004001D9"/>
    <w:rsid w:val="00400352"/>
    <w:rsid w:val="004003B4"/>
    <w:rsid w:val="00400563"/>
    <w:rsid w:val="0040071C"/>
    <w:rsid w:val="00400A42"/>
    <w:rsid w:val="00400B62"/>
    <w:rsid w:val="00400CB6"/>
    <w:rsid w:val="00400D85"/>
    <w:rsid w:val="00400E6B"/>
    <w:rsid w:val="00400EEE"/>
    <w:rsid w:val="00400FBA"/>
    <w:rsid w:val="00401088"/>
    <w:rsid w:val="00401111"/>
    <w:rsid w:val="004012C3"/>
    <w:rsid w:val="00401437"/>
    <w:rsid w:val="004016FF"/>
    <w:rsid w:val="00401743"/>
    <w:rsid w:val="0040180A"/>
    <w:rsid w:val="00401C9B"/>
    <w:rsid w:val="00401E14"/>
    <w:rsid w:val="004020D3"/>
    <w:rsid w:val="004021AE"/>
    <w:rsid w:val="004021E6"/>
    <w:rsid w:val="004023F1"/>
    <w:rsid w:val="00402408"/>
    <w:rsid w:val="0040244C"/>
    <w:rsid w:val="00402542"/>
    <w:rsid w:val="0040278D"/>
    <w:rsid w:val="00402AD2"/>
    <w:rsid w:val="00402AFF"/>
    <w:rsid w:val="00402CF0"/>
    <w:rsid w:val="00402F22"/>
    <w:rsid w:val="00402F64"/>
    <w:rsid w:val="004030BB"/>
    <w:rsid w:val="0040316C"/>
    <w:rsid w:val="00403430"/>
    <w:rsid w:val="00403B7F"/>
    <w:rsid w:val="00403C04"/>
    <w:rsid w:val="00403D65"/>
    <w:rsid w:val="00403EC7"/>
    <w:rsid w:val="00403FEE"/>
    <w:rsid w:val="004040BC"/>
    <w:rsid w:val="0040422A"/>
    <w:rsid w:val="00404345"/>
    <w:rsid w:val="0040441A"/>
    <w:rsid w:val="004047B4"/>
    <w:rsid w:val="0040485B"/>
    <w:rsid w:val="00404A39"/>
    <w:rsid w:val="00404A8C"/>
    <w:rsid w:val="00404C38"/>
    <w:rsid w:val="00404FE8"/>
    <w:rsid w:val="0040526B"/>
    <w:rsid w:val="0040527E"/>
    <w:rsid w:val="004052D6"/>
    <w:rsid w:val="00405416"/>
    <w:rsid w:val="00405649"/>
    <w:rsid w:val="00405691"/>
    <w:rsid w:val="00405977"/>
    <w:rsid w:val="00405A6C"/>
    <w:rsid w:val="00405A87"/>
    <w:rsid w:val="00405BF1"/>
    <w:rsid w:val="00405D2D"/>
    <w:rsid w:val="00405FBD"/>
    <w:rsid w:val="00405FED"/>
    <w:rsid w:val="004062EE"/>
    <w:rsid w:val="0040634A"/>
    <w:rsid w:val="00406399"/>
    <w:rsid w:val="00406692"/>
    <w:rsid w:val="00406743"/>
    <w:rsid w:val="0040687B"/>
    <w:rsid w:val="00406953"/>
    <w:rsid w:val="00406981"/>
    <w:rsid w:val="00406AFB"/>
    <w:rsid w:val="00406C4C"/>
    <w:rsid w:val="00406ED8"/>
    <w:rsid w:val="0040771E"/>
    <w:rsid w:val="00407C0D"/>
    <w:rsid w:val="00407D0F"/>
    <w:rsid w:val="0041000E"/>
    <w:rsid w:val="00410128"/>
    <w:rsid w:val="004101C2"/>
    <w:rsid w:val="00410280"/>
    <w:rsid w:val="00410437"/>
    <w:rsid w:val="00410623"/>
    <w:rsid w:val="00410653"/>
    <w:rsid w:val="00410895"/>
    <w:rsid w:val="004109AA"/>
    <w:rsid w:val="00410BBB"/>
    <w:rsid w:val="00410C65"/>
    <w:rsid w:val="00410C9A"/>
    <w:rsid w:val="00410FAF"/>
    <w:rsid w:val="00410FC1"/>
    <w:rsid w:val="0041112D"/>
    <w:rsid w:val="0041123D"/>
    <w:rsid w:val="004114BC"/>
    <w:rsid w:val="00411665"/>
    <w:rsid w:val="0041181A"/>
    <w:rsid w:val="00411CBD"/>
    <w:rsid w:val="00411ED7"/>
    <w:rsid w:val="00411F70"/>
    <w:rsid w:val="00412034"/>
    <w:rsid w:val="0041206A"/>
    <w:rsid w:val="00412199"/>
    <w:rsid w:val="0041252E"/>
    <w:rsid w:val="004127B7"/>
    <w:rsid w:val="00412856"/>
    <w:rsid w:val="00412874"/>
    <w:rsid w:val="004129BB"/>
    <w:rsid w:val="004129EB"/>
    <w:rsid w:val="004129F2"/>
    <w:rsid w:val="00412DF0"/>
    <w:rsid w:val="00412E4B"/>
    <w:rsid w:val="00412F6B"/>
    <w:rsid w:val="0041321E"/>
    <w:rsid w:val="00413273"/>
    <w:rsid w:val="004132A9"/>
    <w:rsid w:val="004132FE"/>
    <w:rsid w:val="004136D7"/>
    <w:rsid w:val="00413747"/>
    <w:rsid w:val="00413CB7"/>
    <w:rsid w:val="004141B7"/>
    <w:rsid w:val="00414687"/>
    <w:rsid w:val="0041496D"/>
    <w:rsid w:val="004149F4"/>
    <w:rsid w:val="00414A69"/>
    <w:rsid w:val="00414B2C"/>
    <w:rsid w:val="00414DC3"/>
    <w:rsid w:val="00414E89"/>
    <w:rsid w:val="00414F2B"/>
    <w:rsid w:val="00414F47"/>
    <w:rsid w:val="0041536A"/>
    <w:rsid w:val="00415656"/>
    <w:rsid w:val="004156CB"/>
    <w:rsid w:val="004158E2"/>
    <w:rsid w:val="00415AF0"/>
    <w:rsid w:val="00415D3D"/>
    <w:rsid w:val="00415D80"/>
    <w:rsid w:val="00415DD1"/>
    <w:rsid w:val="00415E39"/>
    <w:rsid w:val="00415F7F"/>
    <w:rsid w:val="004160AB"/>
    <w:rsid w:val="004163B7"/>
    <w:rsid w:val="00416419"/>
    <w:rsid w:val="00416463"/>
    <w:rsid w:val="0041655C"/>
    <w:rsid w:val="004169DC"/>
    <w:rsid w:val="00416A8B"/>
    <w:rsid w:val="00416F6D"/>
    <w:rsid w:val="004172F2"/>
    <w:rsid w:val="00417817"/>
    <w:rsid w:val="00417A37"/>
    <w:rsid w:val="00417AC8"/>
    <w:rsid w:val="00417D02"/>
    <w:rsid w:val="00417F8B"/>
    <w:rsid w:val="004201C4"/>
    <w:rsid w:val="00420710"/>
    <w:rsid w:val="0042083A"/>
    <w:rsid w:val="0042087A"/>
    <w:rsid w:val="004208A7"/>
    <w:rsid w:val="0042092C"/>
    <w:rsid w:val="00420A84"/>
    <w:rsid w:val="00420B4E"/>
    <w:rsid w:val="00420C2D"/>
    <w:rsid w:val="00420D93"/>
    <w:rsid w:val="00420F64"/>
    <w:rsid w:val="004212E3"/>
    <w:rsid w:val="004213AF"/>
    <w:rsid w:val="00421437"/>
    <w:rsid w:val="00421462"/>
    <w:rsid w:val="0042150A"/>
    <w:rsid w:val="004215D7"/>
    <w:rsid w:val="00421743"/>
    <w:rsid w:val="004217F1"/>
    <w:rsid w:val="0042181C"/>
    <w:rsid w:val="004218C2"/>
    <w:rsid w:val="00421991"/>
    <w:rsid w:val="00421F4C"/>
    <w:rsid w:val="00421FBE"/>
    <w:rsid w:val="00421FC8"/>
    <w:rsid w:val="004222AB"/>
    <w:rsid w:val="00422310"/>
    <w:rsid w:val="0042244C"/>
    <w:rsid w:val="004224CD"/>
    <w:rsid w:val="00422512"/>
    <w:rsid w:val="00422762"/>
    <w:rsid w:val="00422C6D"/>
    <w:rsid w:val="00422FF3"/>
    <w:rsid w:val="0042316B"/>
    <w:rsid w:val="00423172"/>
    <w:rsid w:val="00423885"/>
    <w:rsid w:val="00423894"/>
    <w:rsid w:val="00423AFD"/>
    <w:rsid w:val="00423C0E"/>
    <w:rsid w:val="00423D0A"/>
    <w:rsid w:val="0042410C"/>
    <w:rsid w:val="004242F6"/>
    <w:rsid w:val="00424459"/>
    <w:rsid w:val="0042475B"/>
    <w:rsid w:val="00424FFD"/>
    <w:rsid w:val="0042539E"/>
    <w:rsid w:val="004254B8"/>
    <w:rsid w:val="0042581D"/>
    <w:rsid w:val="00425910"/>
    <w:rsid w:val="00425A59"/>
    <w:rsid w:val="004260A0"/>
    <w:rsid w:val="004261B0"/>
    <w:rsid w:val="004261F4"/>
    <w:rsid w:val="00426286"/>
    <w:rsid w:val="0042641F"/>
    <w:rsid w:val="00426507"/>
    <w:rsid w:val="00426561"/>
    <w:rsid w:val="00426698"/>
    <w:rsid w:val="004266A6"/>
    <w:rsid w:val="00426B3C"/>
    <w:rsid w:val="00426B69"/>
    <w:rsid w:val="00426CD0"/>
    <w:rsid w:val="00426E20"/>
    <w:rsid w:val="0042739B"/>
    <w:rsid w:val="00427428"/>
    <w:rsid w:val="0042745E"/>
    <w:rsid w:val="0042749E"/>
    <w:rsid w:val="004275E9"/>
    <w:rsid w:val="0042777B"/>
    <w:rsid w:val="0042796F"/>
    <w:rsid w:val="00427A18"/>
    <w:rsid w:val="004308B3"/>
    <w:rsid w:val="004308F4"/>
    <w:rsid w:val="004309B9"/>
    <w:rsid w:val="00430CAB"/>
    <w:rsid w:val="004313D5"/>
    <w:rsid w:val="00431A28"/>
    <w:rsid w:val="00431C56"/>
    <w:rsid w:val="00431CBD"/>
    <w:rsid w:val="00431D77"/>
    <w:rsid w:val="004320CD"/>
    <w:rsid w:val="0043227F"/>
    <w:rsid w:val="004322CC"/>
    <w:rsid w:val="004327F3"/>
    <w:rsid w:val="00432B85"/>
    <w:rsid w:val="0043305F"/>
    <w:rsid w:val="004331B9"/>
    <w:rsid w:val="00433228"/>
    <w:rsid w:val="004332F0"/>
    <w:rsid w:val="00433352"/>
    <w:rsid w:val="0043346A"/>
    <w:rsid w:val="00433489"/>
    <w:rsid w:val="004334DE"/>
    <w:rsid w:val="0043356D"/>
    <w:rsid w:val="0043376F"/>
    <w:rsid w:val="00433855"/>
    <w:rsid w:val="00433867"/>
    <w:rsid w:val="0043391A"/>
    <w:rsid w:val="00433961"/>
    <w:rsid w:val="0043398F"/>
    <w:rsid w:val="00433D5E"/>
    <w:rsid w:val="00434319"/>
    <w:rsid w:val="00434473"/>
    <w:rsid w:val="004344FB"/>
    <w:rsid w:val="00434841"/>
    <w:rsid w:val="00434AB2"/>
    <w:rsid w:val="00434AEF"/>
    <w:rsid w:val="00434B81"/>
    <w:rsid w:val="00434BD6"/>
    <w:rsid w:val="00434DCF"/>
    <w:rsid w:val="00434F8A"/>
    <w:rsid w:val="00435006"/>
    <w:rsid w:val="00435106"/>
    <w:rsid w:val="0043513F"/>
    <w:rsid w:val="00435596"/>
    <w:rsid w:val="004357F1"/>
    <w:rsid w:val="004358D5"/>
    <w:rsid w:val="00435BE7"/>
    <w:rsid w:val="00435D2B"/>
    <w:rsid w:val="00435F4F"/>
    <w:rsid w:val="0043601A"/>
    <w:rsid w:val="00436026"/>
    <w:rsid w:val="0043617A"/>
    <w:rsid w:val="004361AF"/>
    <w:rsid w:val="004363DC"/>
    <w:rsid w:val="004364D6"/>
    <w:rsid w:val="004365E2"/>
    <w:rsid w:val="004366F5"/>
    <w:rsid w:val="00436983"/>
    <w:rsid w:val="00436B73"/>
    <w:rsid w:val="00436C7E"/>
    <w:rsid w:val="00436D4B"/>
    <w:rsid w:val="0043703E"/>
    <w:rsid w:val="0043706C"/>
    <w:rsid w:val="00437114"/>
    <w:rsid w:val="00437243"/>
    <w:rsid w:val="0043735A"/>
    <w:rsid w:val="004376B4"/>
    <w:rsid w:val="00437975"/>
    <w:rsid w:val="00437B19"/>
    <w:rsid w:val="00437CB8"/>
    <w:rsid w:val="00437E00"/>
    <w:rsid w:val="00437F4F"/>
    <w:rsid w:val="00437FE2"/>
    <w:rsid w:val="0044002A"/>
    <w:rsid w:val="004401AE"/>
    <w:rsid w:val="004401F1"/>
    <w:rsid w:val="004403B1"/>
    <w:rsid w:val="0044042A"/>
    <w:rsid w:val="0044063A"/>
    <w:rsid w:val="0044096A"/>
    <w:rsid w:val="00440EA3"/>
    <w:rsid w:val="00440EAD"/>
    <w:rsid w:val="0044107E"/>
    <w:rsid w:val="0044107F"/>
    <w:rsid w:val="0044109E"/>
    <w:rsid w:val="004410BD"/>
    <w:rsid w:val="00441239"/>
    <w:rsid w:val="00441516"/>
    <w:rsid w:val="004415BC"/>
    <w:rsid w:val="00441968"/>
    <w:rsid w:val="00441C14"/>
    <w:rsid w:val="00441DDB"/>
    <w:rsid w:val="0044229A"/>
    <w:rsid w:val="004422B1"/>
    <w:rsid w:val="004422C0"/>
    <w:rsid w:val="004423DA"/>
    <w:rsid w:val="00442713"/>
    <w:rsid w:val="00442881"/>
    <w:rsid w:val="00442B39"/>
    <w:rsid w:val="00442BD4"/>
    <w:rsid w:val="004431CB"/>
    <w:rsid w:val="00443260"/>
    <w:rsid w:val="0044339F"/>
    <w:rsid w:val="00443BB3"/>
    <w:rsid w:val="00443C62"/>
    <w:rsid w:val="00443DC4"/>
    <w:rsid w:val="00443E70"/>
    <w:rsid w:val="00443EF3"/>
    <w:rsid w:val="00444156"/>
    <w:rsid w:val="0044418E"/>
    <w:rsid w:val="004441C3"/>
    <w:rsid w:val="004441DC"/>
    <w:rsid w:val="00444566"/>
    <w:rsid w:val="0044478C"/>
    <w:rsid w:val="004448C6"/>
    <w:rsid w:val="00444CD6"/>
    <w:rsid w:val="00444F18"/>
    <w:rsid w:val="00444F58"/>
    <w:rsid w:val="004457FA"/>
    <w:rsid w:val="00445AFA"/>
    <w:rsid w:val="00445DF7"/>
    <w:rsid w:val="0044600A"/>
    <w:rsid w:val="00446073"/>
    <w:rsid w:val="00446115"/>
    <w:rsid w:val="00446520"/>
    <w:rsid w:val="004465BD"/>
    <w:rsid w:val="00446801"/>
    <w:rsid w:val="00446EE2"/>
    <w:rsid w:val="004470A9"/>
    <w:rsid w:val="004472E9"/>
    <w:rsid w:val="0044765E"/>
    <w:rsid w:val="0044767B"/>
    <w:rsid w:val="004476FF"/>
    <w:rsid w:val="00447DBF"/>
    <w:rsid w:val="004503B5"/>
    <w:rsid w:val="0045072C"/>
    <w:rsid w:val="00450780"/>
    <w:rsid w:val="00450E97"/>
    <w:rsid w:val="00451131"/>
    <w:rsid w:val="0045123E"/>
    <w:rsid w:val="00451489"/>
    <w:rsid w:val="004514DB"/>
    <w:rsid w:val="004517FB"/>
    <w:rsid w:val="004518BC"/>
    <w:rsid w:val="0045194C"/>
    <w:rsid w:val="00451B85"/>
    <w:rsid w:val="00451E22"/>
    <w:rsid w:val="0045214B"/>
    <w:rsid w:val="004522CA"/>
    <w:rsid w:val="00452351"/>
    <w:rsid w:val="004523A3"/>
    <w:rsid w:val="00452439"/>
    <w:rsid w:val="00452F51"/>
    <w:rsid w:val="00452F52"/>
    <w:rsid w:val="004530A4"/>
    <w:rsid w:val="004530DF"/>
    <w:rsid w:val="0045340C"/>
    <w:rsid w:val="00453416"/>
    <w:rsid w:val="004534B5"/>
    <w:rsid w:val="004536B5"/>
    <w:rsid w:val="004536CE"/>
    <w:rsid w:val="00453910"/>
    <w:rsid w:val="00453B45"/>
    <w:rsid w:val="00453BC6"/>
    <w:rsid w:val="00453BF9"/>
    <w:rsid w:val="00453C04"/>
    <w:rsid w:val="00453D29"/>
    <w:rsid w:val="00453E15"/>
    <w:rsid w:val="00453E2F"/>
    <w:rsid w:val="0045407B"/>
    <w:rsid w:val="0045427D"/>
    <w:rsid w:val="0045452E"/>
    <w:rsid w:val="0045458F"/>
    <w:rsid w:val="00454883"/>
    <w:rsid w:val="004549CD"/>
    <w:rsid w:val="004549ED"/>
    <w:rsid w:val="00454AC8"/>
    <w:rsid w:val="00454B40"/>
    <w:rsid w:val="00454C4E"/>
    <w:rsid w:val="00454FB3"/>
    <w:rsid w:val="0045531D"/>
    <w:rsid w:val="004553D1"/>
    <w:rsid w:val="0045557A"/>
    <w:rsid w:val="00455712"/>
    <w:rsid w:val="004559B4"/>
    <w:rsid w:val="00455C65"/>
    <w:rsid w:val="00455CB8"/>
    <w:rsid w:val="004562ED"/>
    <w:rsid w:val="004563CC"/>
    <w:rsid w:val="004564EC"/>
    <w:rsid w:val="004566FC"/>
    <w:rsid w:val="0045671E"/>
    <w:rsid w:val="0045676A"/>
    <w:rsid w:val="00456773"/>
    <w:rsid w:val="00456793"/>
    <w:rsid w:val="00456B3A"/>
    <w:rsid w:val="00456BB1"/>
    <w:rsid w:val="0045704D"/>
    <w:rsid w:val="004572F5"/>
    <w:rsid w:val="004574F9"/>
    <w:rsid w:val="00457726"/>
    <w:rsid w:val="0045796A"/>
    <w:rsid w:val="00457A66"/>
    <w:rsid w:val="00457AAC"/>
    <w:rsid w:val="00457D88"/>
    <w:rsid w:val="00457E43"/>
    <w:rsid w:val="004602DE"/>
    <w:rsid w:val="0046078A"/>
    <w:rsid w:val="00460824"/>
    <w:rsid w:val="00460A45"/>
    <w:rsid w:val="00460C65"/>
    <w:rsid w:val="00460FE7"/>
    <w:rsid w:val="004612E0"/>
    <w:rsid w:val="00461403"/>
    <w:rsid w:val="00461D0D"/>
    <w:rsid w:val="00461DA8"/>
    <w:rsid w:val="00462194"/>
    <w:rsid w:val="00462225"/>
    <w:rsid w:val="00462244"/>
    <w:rsid w:val="0046236A"/>
    <w:rsid w:val="0046245E"/>
    <w:rsid w:val="0046248A"/>
    <w:rsid w:val="004627C4"/>
    <w:rsid w:val="00462974"/>
    <w:rsid w:val="00462D15"/>
    <w:rsid w:val="004630C1"/>
    <w:rsid w:val="00463134"/>
    <w:rsid w:val="00463240"/>
    <w:rsid w:val="0046366E"/>
    <w:rsid w:val="00463B0D"/>
    <w:rsid w:val="00463EB6"/>
    <w:rsid w:val="00464193"/>
    <w:rsid w:val="004646E6"/>
    <w:rsid w:val="00464CEE"/>
    <w:rsid w:val="004651AA"/>
    <w:rsid w:val="004655B5"/>
    <w:rsid w:val="00465644"/>
    <w:rsid w:val="00465AB3"/>
    <w:rsid w:val="00465C7A"/>
    <w:rsid w:val="00465E65"/>
    <w:rsid w:val="004662CA"/>
    <w:rsid w:val="00466361"/>
    <w:rsid w:val="0046651F"/>
    <w:rsid w:val="0046665C"/>
    <w:rsid w:val="00466A38"/>
    <w:rsid w:val="00466A3C"/>
    <w:rsid w:val="00466B61"/>
    <w:rsid w:val="00466B72"/>
    <w:rsid w:val="00466E60"/>
    <w:rsid w:val="00467042"/>
    <w:rsid w:val="00467167"/>
    <w:rsid w:val="00467176"/>
    <w:rsid w:val="00467606"/>
    <w:rsid w:val="00467950"/>
    <w:rsid w:val="00467BF9"/>
    <w:rsid w:val="00467DC5"/>
    <w:rsid w:val="00467F28"/>
    <w:rsid w:val="004703B8"/>
    <w:rsid w:val="004707B4"/>
    <w:rsid w:val="00470967"/>
    <w:rsid w:val="00470A44"/>
    <w:rsid w:val="00470B09"/>
    <w:rsid w:val="00470C70"/>
    <w:rsid w:val="00470C7D"/>
    <w:rsid w:val="00470C88"/>
    <w:rsid w:val="00470CBE"/>
    <w:rsid w:val="00470DC0"/>
    <w:rsid w:val="00470FCC"/>
    <w:rsid w:val="0047143F"/>
    <w:rsid w:val="0047183F"/>
    <w:rsid w:val="00471EBD"/>
    <w:rsid w:val="00472151"/>
    <w:rsid w:val="00472199"/>
    <w:rsid w:val="004721CA"/>
    <w:rsid w:val="00472266"/>
    <w:rsid w:val="00472504"/>
    <w:rsid w:val="00472A83"/>
    <w:rsid w:val="00472AAC"/>
    <w:rsid w:val="00472B45"/>
    <w:rsid w:val="00472CCB"/>
    <w:rsid w:val="00472E6D"/>
    <w:rsid w:val="00472EF4"/>
    <w:rsid w:val="0047304E"/>
    <w:rsid w:val="004730A0"/>
    <w:rsid w:val="004733A3"/>
    <w:rsid w:val="004734BF"/>
    <w:rsid w:val="00473D21"/>
    <w:rsid w:val="00473E4B"/>
    <w:rsid w:val="00473F2D"/>
    <w:rsid w:val="00474090"/>
    <w:rsid w:val="004740FC"/>
    <w:rsid w:val="0047459E"/>
    <w:rsid w:val="0047484A"/>
    <w:rsid w:val="004748B7"/>
    <w:rsid w:val="00474C95"/>
    <w:rsid w:val="00474CC6"/>
    <w:rsid w:val="00474E2E"/>
    <w:rsid w:val="00475150"/>
    <w:rsid w:val="0047563E"/>
    <w:rsid w:val="004759EB"/>
    <w:rsid w:val="00475A85"/>
    <w:rsid w:val="00475CE7"/>
    <w:rsid w:val="00475FF2"/>
    <w:rsid w:val="00476274"/>
    <w:rsid w:val="004763AC"/>
    <w:rsid w:val="0047646E"/>
    <w:rsid w:val="0047653B"/>
    <w:rsid w:val="0047662C"/>
    <w:rsid w:val="0047682F"/>
    <w:rsid w:val="00476896"/>
    <w:rsid w:val="00476EE0"/>
    <w:rsid w:val="00476FE6"/>
    <w:rsid w:val="00477035"/>
    <w:rsid w:val="0047709E"/>
    <w:rsid w:val="0047730A"/>
    <w:rsid w:val="00477365"/>
    <w:rsid w:val="004773D8"/>
    <w:rsid w:val="004774FF"/>
    <w:rsid w:val="00477C76"/>
    <w:rsid w:val="00477D55"/>
    <w:rsid w:val="00477DD0"/>
    <w:rsid w:val="00477E38"/>
    <w:rsid w:val="00477F2B"/>
    <w:rsid w:val="004801AF"/>
    <w:rsid w:val="00480583"/>
    <w:rsid w:val="0048062A"/>
    <w:rsid w:val="00480696"/>
    <w:rsid w:val="00480989"/>
    <w:rsid w:val="00480C8F"/>
    <w:rsid w:val="00480D32"/>
    <w:rsid w:val="00480E51"/>
    <w:rsid w:val="00480E95"/>
    <w:rsid w:val="00481287"/>
    <w:rsid w:val="00481332"/>
    <w:rsid w:val="0048146B"/>
    <w:rsid w:val="00481971"/>
    <w:rsid w:val="0048197F"/>
    <w:rsid w:val="00481BA0"/>
    <w:rsid w:val="00481C13"/>
    <w:rsid w:val="00481C45"/>
    <w:rsid w:val="00481E2C"/>
    <w:rsid w:val="00481ED4"/>
    <w:rsid w:val="00482136"/>
    <w:rsid w:val="004825B5"/>
    <w:rsid w:val="004826FF"/>
    <w:rsid w:val="0048272D"/>
    <w:rsid w:val="0048293F"/>
    <w:rsid w:val="004829E1"/>
    <w:rsid w:val="00482AA1"/>
    <w:rsid w:val="00483067"/>
    <w:rsid w:val="004831CD"/>
    <w:rsid w:val="00483206"/>
    <w:rsid w:val="00483262"/>
    <w:rsid w:val="00483274"/>
    <w:rsid w:val="00483275"/>
    <w:rsid w:val="004833EF"/>
    <w:rsid w:val="00483400"/>
    <w:rsid w:val="0048373E"/>
    <w:rsid w:val="0048387E"/>
    <w:rsid w:val="00483A2F"/>
    <w:rsid w:val="00483AB3"/>
    <w:rsid w:val="0048431F"/>
    <w:rsid w:val="00484522"/>
    <w:rsid w:val="0048467C"/>
    <w:rsid w:val="004848E9"/>
    <w:rsid w:val="00484951"/>
    <w:rsid w:val="00484F79"/>
    <w:rsid w:val="00484FEF"/>
    <w:rsid w:val="00484FF3"/>
    <w:rsid w:val="00485094"/>
    <w:rsid w:val="004853D0"/>
    <w:rsid w:val="00485460"/>
    <w:rsid w:val="00485528"/>
    <w:rsid w:val="00485626"/>
    <w:rsid w:val="0048593B"/>
    <w:rsid w:val="00485AB6"/>
    <w:rsid w:val="00485F1D"/>
    <w:rsid w:val="00485FA9"/>
    <w:rsid w:val="0048600D"/>
    <w:rsid w:val="00486576"/>
    <w:rsid w:val="00486713"/>
    <w:rsid w:val="004867D4"/>
    <w:rsid w:val="004868C5"/>
    <w:rsid w:val="0048691D"/>
    <w:rsid w:val="00486D0B"/>
    <w:rsid w:val="00487149"/>
    <w:rsid w:val="00487370"/>
    <w:rsid w:val="00487752"/>
    <w:rsid w:val="004877D8"/>
    <w:rsid w:val="004878C1"/>
    <w:rsid w:val="00487C34"/>
    <w:rsid w:val="00487D78"/>
    <w:rsid w:val="00487E85"/>
    <w:rsid w:val="00490187"/>
    <w:rsid w:val="00490786"/>
    <w:rsid w:val="00490AF8"/>
    <w:rsid w:val="00490B8E"/>
    <w:rsid w:val="00490CFF"/>
    <w:rsid w:val="00490E18"/>
    <w:rsid w:val="00490ED4"/>
    <w:rsid w:val="00490F30"/>
    <w:rsid w:val="004910AB"/>
    <w:rsid w:val="004910FD"/>
    <w:rsid w:val="00491170"/>
    <w:rsid w:val="004912FF"/>
    <w:rsid w:val="00491376"/>
    <w:rsid w:val="004913CC"/>
    <w:rsid w:val="004916F5"/>
    <w:rsid w:val="0049190E"/>
    <w:rsid w:val="00491A42"/>
    <w:rsid w:val="00491B43"/>
    <w:rsid w:val="00491BFD"/>
    <w:rsid w:val="00491CA0"/>
    <w:rsid w:val="00491E39"/>
    <w:rsid w:val="00491FA9"/>
    <w:rsid w:val="00492186"/>
    <w:rsid w:val="004922EF"/>
    <w:rsid w:val="0049237F"/>
    <w:rsid w:val="00492829"/>
    <w:rsid w:val="004928B0"/>
    <w:rsid w:val="004929A6"/>
    <w:rsid w:val="00492B96"/>
    <w:rsid w:val="00492D14"/>
    <w:rsid w:val="00492D35"/>
    <w:rsid w:val="00492EA5"/>
    <w:rsid w:val="00493281"/>
    <w:rsid w:val="004933F5"/>
    <w:rsid w:val="0049386D"/>
    <w:rsid w:val="004938F9"/>
    <w:rsid w:val="004939AE"/>
    <w:rsid w:val="00493D54"/>
    <w:rsid w:val="00493D60"/>
    <w:rsid w:val="00493D91"/>
    <w:rsid w:val="00493E2D"/>
    <w:rsid w:val="00493F29"/>
    <w:rsid w:val="004940A2"/>
    <w:rsid w:val="004941AE"/>
    <w:rsid w:val="0049431F"/>
    <w:rsid w:val="00494725"/>
    <w:rsid w:val="00494891"/>
    <w:rsid w:val="004948CF"/>
    <w:rsid w:val="004948EF"/>
    <w:rsid w:val="004949B2"/>
    <w:rsid w:val="00494EF3"/>
    <w:rsid w:val="00495034"/>
    <w:rsid w:val="00495332"/>
    <w:rsid w:val="00495579"/>
    <w:rsid w:val="004955E2"/>
    <w:rsid w:val="00495628"/>
    <w:rsid w:val="004956AF"/>
    <w:rsid w:val="0049571C"/>
    <w:rsid w:val="004957A2"/>
    <w:rsid w:val="0049593F"/>
    <w:rsid w:val="004959DA"/>
    <w:rsid w:val="00495D21"/>
    <w:rsid w:val="00496134"/>
    <w:rsid w:val="0049629D"/>
    <w:rsid w:val="004963E2"/>
    <w:rsid w:val="004963F2"/>
    <w:rsid w:val="00496468"/>
    <w:rsid w:val="00496517"/>
    <w:rsid w:val="004968C2"/>
    <w:rsid w:val="00496914"/>
    <w:rsid w:val="00496988"/>
    <w:rsid w:val="004969D2"/>
    <w:rsid w:val="00496ABF"/>
    <w:rsid w:val="00496D9C"/>
    <w:rsid w:val="00497599"/>
    <w:rsid w:val="0049768B"/>
    <w:rsid w:val="00497A3C"/>
    <w:rsid w:val="00497D66"/>
    <w:rsid w:val="00497E42"/>
    <w:rsid w:val="00497EDD"/>
    <w:rsid w:val="00497EF2"/>
    <w:rsid w:val="004A019E"/>
    <w:rsid w:val="004A061B"/>
    <w:rsid w:val="004A0696"/>
    <w:rsid w:val="004A07BE"/>
    <w:rsid w:val="004A0C68"/>
    <w:rsid w:val="004A0E2A"/>
    <w:rsid w:val="004A1899"/>
    <w:rsid w:val="004A18A3"/>
    <w:rsid w:val="004A1A06"/>
    <w:rsid w:val="004A1BAE"/>
    <w:rsid w:val="004A242E"/>
    <w:rsid w:val="004A26A6"/>
    <w:rsid w:val="004A2735"/>
    <w:rsid w:val="004A2AC3"/>
    <w:rsid w:val="004A2D34"/>
    <w:rsid w:val="004A2D62"/>
    <w:rsid w:val="004A2DD6"/>
    <w:rsid w:val="004A2E2E"/>
    <w:rsid w:val="004A3271"/>
    <w:rsid w:val="004A337C"/>
    <w:rsid w:val="004A343C"/>
    <w:rsid w:val="004A35B9"/>
    <w:rsid w:val="004A3680"/>
    <w:rsid w:val="004A36C3"/>
    <w:rsid w:val="004A36D7"/>
    <w:rsid w:val="004A3970"/>
    <w:rsid w:val="004A3A3E"/>
    <w:rsid w:val="004A3B7A"/>
    <w:rsid w:val="004A3D9B"/>
    <w:rsid w:val="004A3DE9"/>
    <w:rsid w:val="004A3E61"/>
    <w:rsid w:val="004A3F85"/>
    <w:rsid w:val="004A423C"/>
    <w:rsid w:val="004A4742"/>
    <w:rsid w:val="004A4A3C"/>
    <w:rsid w:val="004A4BFC"/>
    <w:rsid w:val="004A4C52"/>
    <w:rsid w:val="004A4C80"/>
    <w:rsid w:val="004A4D51"/>
    <w:rsid w:val="004A4E68"/>
    <w:rsid w:val="004A4F56"/>
    <w:rsid w:val="004A508A"/>
    <w:rsid w:val="004A53CC"/>
    <w:rsid w:val="004A54BA"/>
    <w:rsid w:val="004A5719"/>
    <w:rsid w:val="004A584E"/>
    <w:rsid w:val="004A5D54"/>
    <w:rsid w:val="004A6079"/>
    <w:rsid w:val="004A69C1"/>
    <w:rsid w:val="004A6E15"/>
    <w:rsid w:val="004A7007"/>
    <w:rsid w:val="004A717F"/>
    <w:rsid w:val="004A74B2"/>
    <w:rsid w:val="004A7737"/>
    <w:rsid w:val="004A7829"/>
    <w:rsid w:val="004A78A0"/>
    <w:rsid w:val="004A7BCA"/>
    <w:rsid w:val="004A7CFC"/>
    <w:rsid w:val="004A7D47"/>
    <w:rsid w:val="004A7EC0"/>
    <w:rsid w:val="004B001E"/>
    <w:rsid w:val="004B0327"/>
    <w:rsid w:val="004B069A"/>
    <w:rsid w:val="004B0810"/>
    <w:rsid w:val="004B08AC"/>
    <w:rsid w:val="004B0915"/>
    <w:rsid w:val="004B0A5D"/>
    <w:rsid w:val="004B0B45"/>
    <w:rsid w:val="004B1108"/>
    <w:rsid w:val="004B1213"/>
    <w:rsid w:val="004B14AB"/>
    <w:rsid w:val="004B14E2"/>
    <w:rsid w:val="004B153F"/>
    <w:rsid w:val="004B1602"/>
    <w:rsid w:val="004B16D4"/>
    <w:rsid w:val="004B1842"/>
    <w:rsid w:val="004B1A72"/>
    <w:rsid w:val="004B1BFC"/>
    <w:rsid w:val="004B1CC9"/>
    <w:rsid w:val="004B1EA9"/>
    <w:rsid w:val="004B1ED9"/>
    <w:rsid w:val="004B220D"/>
    <w:rsid w:val="004B2346"/>
    <w:rsid w:val="004B251B"/>
    <w:rsid w:val="004B2562"/>
    <w:rsid w:val="004B25C6"/>
    <w:rsid w:val="004B26E0"/>
    <w:rsid w:val="004B273F"/>
    <w:rsid w:val="004B2CD8"/>
    <w:rsid w:val="004B2D82"/>
    <w:rsid w:val="004B2ECC"/>
    <w:rsid w:val="004B2F5E"/>
    <w:rsid w:val="004B2F9E"/>
    <w:rsid w:val="004B3088"/>
    <w:rsid w:val="004B3149"/>
    <w:rsid w:val="004B324C"/>
    <w:rsid w:val="004B3469"/>
    <w:rsid w:val="004B35C5"/>
    <w:rsid w:val="004B37B1"/>
    <w:rsid w:val="004B395B"/>
    <w:rsid w:val="004B3E3E"/>
    <w:rsid w:val="004B4680"/>
    <w:rsid w:val="004B46AF"/>
    <w:rsid w:val="004B472E"/>
    <w:rsid w:val="004B4821"/>
    <w:rsid w:val="004B487B"/>
    <w:rsid w:val="004B49CD"/>
    <w:rsid w:val="004B4A42"/>
    <w:rsid w:val="004B4B44"/>
    <w:rsid w:val="004B4E88"/>
    <w:rsid w:val="004B508B"/>
    <w:rsid w:val="004B53FC"/>
    <w:rsid w:val="004B590B"/>
    <w:rsid w:val="004B5BEC"/>
    <w:rsid w:val="004B5CBD"/>
    <w:rsid w:val="004B5E86"/>
    <w:rsid w:val="004B5F21"/>
    <w:rsid w:val="004B659B"/>
    <w:rsid w:val="004B684E"/>
    <w:rsid w:val="004B68D5"/>
    <w:rsid w:val="004B6948"/>
    <w:rsid w:val="004B69AD"/>
    <w:rsid w:val="004B6E8A"/>
    <w:rsid w:val="004B6FD9"/>
    <w:rsid w:val="004B700C"/>
    <w:rsid w:val="004B7090"/>
    <w:rsid w:val="004B71FB"/>
    <w:rsid w:val="004B7418"/>
    <w:rsid w:val="004B7474"/>
    <w:rsid w:val="004B753B"/>
    <w:rsid w:val="004B77FF"/>
    <w:rsid w:val="004B79E9"/>
    <w:rsid w:val="004B7B6B"/>
    <w:rsid w:val="004B7FCB"/>
    <w:rsid w:val="004C0266"/>
    <w:rsid w:val="004C03AD"/>
    <w:rsid w:val="004C051D"/>
    <w:rsid w:val="004C061C"/>
    <w:rsid w:val="004C0787"/>
    <w:rsid w:val="004C0880"/>
    <w:rsid w:val="004C0EA3"/>
    <w:rsid w:val="004C0EF0"/>
    <w:rsid w:val="004C0F18"/>
    <w:rsid w:val="004C1347"/>
    <w:rsid w:val="004C1457"/>
    <w:rsid w:val="004C14C8"/>
    <w:rsid w:val="004C16D1"/>
    <w:rsid w:val="004C17AB"/>
    <w:rsid w:val="004C1C1E"/>
    <w:rsid w:val="004C1C83"/>
    <w:rsid w:val="004C2048"/>
    <w:rsid w:val="004C2229"/>
    <w:rsid w:val="004C2882"/>
    <w:rsid w:val="004C29CB"/>
    <w:rsid w:val="004C29FE"/>
    <w:rsid w:val="004C2B33"/>
    <w:rsid w:val="004C2C3F"/>
    <w:rsid w:val="004C3618"/>
    <w:rsid w:val="004C3711"/>
    <w:rsid w:val="004C3B69"/>
    <w:rsid w:val="004C3D3F"/>
    <w:rsid w:val="004C3E4E"/>
    <w:rsid w:val="004C4060"/>
    <w:rsid w:val="004C424E"/>
    <w:rsid w:val="004C44F7"/>
    <w:rsid w:val="004C4603"/>
    <w:rsid w:val="004C47E9"/>
    <w:rsid w:val="004C484E"/>
    <w:rsid w:val="004C4950"/>
    <w:rsid w:val="004C4B15"/>
    <w:rsid w:val="004C4D8C"/>
    <w:rsid w:val="004C50CE"/>
    <w:rsid w:val="004C51A8"/>
    <w:rsid w:val="004C53BC"/>
    <w:rsid w:val="004C54D3"/>
    <w:rsid w:val="004C553A"/>
    <w:rsid w:val="004C55D0"/>
    <w:rsid w:val="004C5699"/>
    <w:rsid w:val="004C56B8"/>
    <w:rsid w:val="004C575C"/>
    <w:rsid w:val="004C5785"/>
    <w:rsid w:val="004C57BD"/>
    <w:rsid w:val="004C590A"/>
    <w:rsid w:val="004C591F"/>
    <w:rsid w:val="004C5A01"/>
    <w:rsid w:val="004C607F"/>
    <w:rsid w:val="004C63E6"/>
    <w:rsid w:val="004C66C6"/>
    <w:rsid w:val="004C67FD"/>
    <w:rsid w:val="004C6B33"/>
    <w:rsid w:val="004C6F8E"/>
    <w:rsid w:val="004C718A"/>
    <w:rsid w:val="004C71B7"/>
    <w:rsid w:val="004C7584"/>
    <w:rsid w:val="004C7611"/>
    <w:rsid w:val="004C7893"/>
    <w:rsid w:val="004C78FC"/>
    <w:rsid w:val="004C7D33"/>
    <w:rsid w:val="004C7EAD"/>
    <w:rsid w:val="004D0003"/>
    <w:rsid w:val="004D0037"/>
    <w:rsid w:val="004D00A4"/>
    <w:rsid w:val="004D00F8"/>
    <w:rsid w:val="004D016E"/>
    <w:rsid w:val="004D049A"/>
    <w:rsid w:val="004D06A6"/>
    <w:rsid w:val="004D0782"/>
    <w:rsid w:val="004D09A7"/>
    <w:rsid w:val="004D0DD7"/>
    <w:rsid w:val="004D0DF7"/>
    <w:rsid w:val="004D0E7E"/>
    <w:rsid w:val="004D1378"/>
    <w:rsid w:val="004D1385"/>
    <w:rsid w:val="004D1527"/>
    <w:rsid w:val="004D157D"/>
    <w:rsid w:val="004D16A2"/>
    <w:rsid w:val="004D1889"/>
    <w:rsid w:val="004D192F"/>
    <w:rsid w:val="004D1E1E"/>
    <w:rsid w:val="004D1F08"/>
    <w:rsid w:val="004D1FF3"/>
    <w:rsid w:val="004D248D"/>
    <w:rsid w:val="004D24AB"/>
    <w:rsid w:val="004D28B8"/>
    <w:rsid w:val="004D296D"/>
    <w:rsid w:val="004D2C01"/>
    <w:rsid w:val="004D2C23"/>
    <w:rsid w:val="004D2C6C"/>
    <w:rsid w:val="004D2CFC"/>
    <w:rsid w:val="004D2E47"/>
    <w:rsid w:val="004D323B"/>
    <w:rsid w:val="004D33CF"/>
    <w:rsid w:val="004D3403"/>
    <w:rsid w:val="004D3967"/>
    <w:rsid w:val="004D3A09"/>
    <w:rsid w:val="004D3A3C"/>
    <w:rsid w:val="004D3A47"/>
    <w:rsid w:val="004D3AC0"/>
    <w:rsid w:val="004D3EA3"/>
    <w:rsid w:val="004D3FE3"/>
    <w:rsid w:val="004D422E"/>
    <w:rsid w:val="004D447D"/>
    <w:rsid w:val="004D45C9"/>
    <w:rsid w:val="004D45D9"/>
    <w:rsid w:val="004D4887"/>
    <w:rsid w:val="004D48D1"/>
    <w:rsid w:val="004D498D"/>
    <w:rsid w:val="004D4C34"/>
    <w:rsid w:val="004D5000"/>
    <w:rsid w:val="004D5203"/>
    <w:rsid w:val="004D524A"/>
    <w:rsid w:val="004D5FE2"/>
    <w:rsid w:val="004D605C"/>
    <w:rsid w:val="004D6426"/>
    <w:rsid w:val="004D64B9"/>
    <w:rsid w:val="004D658F"/>
    <w:rsid w:val="004D663A"/>
    <w:rsid w:val="004D667B"/>
    <w:rsid w:val="004D66C3"/>
    <w:rsid w:val="004D6773"/>
    <w:rsid w:val="004D69C0"/>
    <w:rsid w:val="004D6BCF"/>
    <w:rsid w:val="004D6CA4"/>
    <w:rsid w:val="004D7128"/>
    <w:rsid w:val="004D713A"/>
    <w:rsid w:val="004D74F6"/>
    <w:rsid w:val="004D75B3"/>
    <w:rsid w:val="004D7AA1"/>
    <w:rsid w:val="004D7BB4"/>
    <w:rsid w:val="004D7DF7"/>
    <w:rsid w:val="004D7E8A"/>
    <w:rsid w:val="004D7EC3"/>
    <w:rsid w:val="004E0188"/>
    <w:rsid w:val="004E04E8"/>
    <w:rsid w:val="004E063C"/>
    <w:rsid w:val="004E068B"/>
    <w:rsid w:val="004E08D7"/>
    <w:rsid w:val="004E0989"/>
    <w:rsid w:val="004E0B22"/>
    <w:rsid w:val="004E0DBA"/>
    <w:rsid w:val="004E0F6B"/>
    <w:rsid w:val="004E1246"/>
    <w:rsid w:val="004E15E4"/>
    <w:rsid w:val="004E16AA"/>
    <w:rsid w:val="004E173C"/>
    <w:rsid w:val="004E1789"/>
    <w:rsid w:val="004E1D0B"/>
    <w:rsid w:val="004E1D38"/>
    <w:rsid w:val="004E1EDF"/>
    <w:rsid w:val="004E2024"/>
    <w:rsid w:val="004E2259"/>
    <w:rsid w:val="004E259A"/>
    <w:rsid w:val="004E265D"/>
    <w:rsid w:val="004E2970"/>
    <w:rsid w:val="004E2B23"/>
    <w:rsid w:val="004E2B57"/>
    <w:rsid w:val="004E2C46"/>
    <w:rsid w:val="004E2C94"/>
    <w:rsid w:val="004E2E0E"/>
    <w:rsid w:val="004E341C"/>
    <w:rsid w:val="004E342E"/>
    <w:rsid w:val="004E3483"/>
    <w:rsid w:val="004E3893"/>
    <w:rsid w:val="004E3A4E"/>
    <w:rsid w:val="004E3C8D"/>
    <w:rsid w:val="004E3F4E"/>
    <w:rsid w:val="004E4175"/>
    <w:rsid w:val="004E42A2"/>
    <w:rsid w:val="004E42E1"/>
    <w:rsid w:val="004E43A0"/>
    <w:rsid w:val="004E43E8"/>
    <w:rsid w:val="004E479C"/>
    <w:rsid w:val="004E481D"/>
    <w:rsid w:val="004E49D0"/>
    <w:rsid w:val="004E4DE2"/>
    <w:rsid w:val="004E5037"/>
    <w:rsid w:val="004E504B"/>
    <w:rsid w:val="004E510B"/>
    <w:rsid w:val="004E5186"/>
    <w:rsid w:val="004E5464"/>
    <w:rsid w:val="004E54B2"/>
    <w:rsid w:val="004E54C3"/>
    <w:rsid w:val="004E5599"/>
    <w:rsid w:val="004E55D6"/>
    <w:rsid w:val="004E5717"/>
    <w:rsid w:val="004E591A"/>
    <w:rsid w:val="004E5AF0"/>
    <w:rsid w:val="004E5CEF"/>
    <w:rsid w:val="004E5D8F"/>
    <w:rsid w:val="004E5E2D"/>
    <w:rsid w:val="004E5E40"/>
    <w:rsid w:val="004E5E80"/>
    <w:rsid w:val="004E5F96"/>
    <w:rsid w:val="004E600E"/>
    <w:rsid w:val="004E60C0"/>
    <w:rsid w:val="004E6182"/>
    <w:rsid w:val="004E63F3"/>
    <w:rsid w:val="004E6468"/>
    <w:rsid w:val="004E67D0"/>
    <w:rsid w:val="004E6A68"/>
    <w:rsid w:val="004E6C8F"/>
    <w:rsid w:val="004E6D75"/>
    <w:rsid w:val="004E6E06"/>
    <w:rsid w:val="004E6E1A"/>
    <w:rsid w:val="004E6F6E"/>
    <w:rsid w:val="004E7042"/>
    <w:rsid w:val="004E73B7"/>
    <w:rsid w:val="004E74C8"/>
    <w:rsid w:val="004E760E"/>
    <w:rsid w:val="004E7967"/>
    <w:rsid w:val="004E7A01"/>
    <w:rsid w:val="004E7A3C"/>
    <w:rsid w:val="004E7B0D"/>
    <w:rsid w:val="004E7BCF"/>
    <w:rsid w:val="004E7D13"/>
    <w:rsid w:val="004F0164"/>
    <w:rsid w:val="004F0514"/>
    <w:rsid w:val="004F06DA"/>
    <w:rsid w:val="004F0991"/>
    <w:rsid w:val="004F0AE9"/>
    <w:rsid w:val="004F0C15"/>
    <w:rsid w:val="004F0DDB"/>
    <w:rsid w:val="004F0F0D"/>
    <w:rsid w:val="004F0F39"/>
    <w:rsid w:val="004F0F6D"/>
    <w:rsid w:val="004F15E3"/>
    <w:rsid w:val="004F16A3"/>
    <w:rsid w:val="004F1740"/>
    <w:rsid w:val="004F176F"/>
    <w:rsid w:val="004F1A35"/>
    <w:rsid w:val="004F1B00"/>
    <w:rsid w:val="004F1B47"/>
    <w:rsid w:val="004F1B8E"/>
    <w:rsid w:val="004F1D14"/>
    <w:rsid w:val="004F1DDE"/>
    <w:rsid w:val="004F2394"/>
    <w:rsid w:val="004F23C7"/>
    <w:rsid w:val="004F2C54"/>
    <w:rsid w:val="004F2F11"/>
    <w:rsid w:val="004F34DA"/>
    <w:rsid w:val="004F36DA"/>
    <w:rsid w:val="004F37E8"/>
    <w:rsid w:val="004F3AF3"/>
    <w:rsid w:val="004F3D22"/>
    <w:rsid w:val="004F3DDB"/>
    <w:rsid w:val="004F3E42"/>
    <w:rsid w:val="004F3FF5"/>
    <w:rsid w:val="004F4119"/>
    <w:rsid w:val="004F4262"/>
    <w:rsid w:val="004F4452"/>
    <w:rsid w:val="004F44E1"/>
    <w:rsid w:val="004F471E"/>
    <w:rsid w:val="004F4B48"/>
    <w:rsid w:val="004F4DF3"/>
    <w:rsid w:val="004F4EC1"/>
    <w:rsid w:val="004F4F8F"/>
    <w:rsid w:val="004F5273"/>
    <w:rsid w:val="004F5362"/>
    <w:rsid w:val="004F54A7"/>
    <w:rsid w:val="004F5606"/>
    <w:rsid w:val="004F5670"/>
    <w:rsid w:val="004F589C"/>
    <w:rsid w:val="004F5D68"/>
    <w:rsid w:val="004F5DA0"/>
    <w:rsid w:val="004F5DDC"/>
    <w:rsid w:val="004F60B3"/>
    <w:rsid w:val="004F6625"/>
    <w:rsid w:val="004F6691"/>
    <w:rsid w:val="004F672C"/>
    <w:rsid w:val="004F69E4"/>
    <w:rsid w:val="004F6AE1"/>
    <w:rsid w:val="004F6C09"/>
    <w:rsid w:val="004F6CA7"/>
    <w:rsid w:val="004F6DB2"/>
    <w:rsid w:val="004F6F8F"/>
    <w:rsid w:val="004F6FB6"/>
    <w:rsid w:val="004F73D0"/>
    <w:rsid w:val="004F7483"/>
    <w:rsid w:val="004F7809"/>
    <w:rsid w:val="004F7878"/>
    <w:rsid w:val="004F78DE"/>
    <w:rsid w:val="004F7925"/>
    <w:rsid w:val="004F79BC"/>
    <w:rsid w:val="004F7CC2"/>
    <w:rsid w:val="004F7E89"/>
    <w:rsid w:val="004F7F6C"/>
    <w:rsid w:val="004F7FC2"/>
    <w:rsid w:val="00500073"/>
    <w:rsid w:val="00500216"/>
    <w:rsid w:val="00500236"/>
    <w:rsid w:val="0050061D"/>
    <w:rsid w:val="00500A31"/>
    <w:rsid w:val="00500AD9"/>
    <w:rsid w:val="005010E8"/>
    <w:rsid w:val="00501149"/>
    <w:rsid w:val="00501170"/>
    <w:rsid w:val="005011D4"/>
    <w:rsid w:val="0050176E"/>
    <w:rsid w:val="0050193C"/>
    <w:rsid w:val="00501CAA"/>
    <w:rsid w:val="00501D41"/>
    <w:rsid w:val="00501FB4"/>
    <w:rsid w:val="00501FB7"/>
    <w:rsid w:val="00502051"/>
    <w:rsid w:val="00502398"/>
    <w:rsid w:val="00502D60"/>
    <w:rsid w:val="00503042"/>
    <w:rsid w:val="005030EE"/>
    <w:rsid w:val="005031E4"/>
    <w:rsid w:val="005038AA"/>
    <w:rsid w:val="00503BE1"/>
    <w:rsid w:val="00503D22"/>
    <w:rsid w:val="00503ECC"/>
    <w:rsid w:val="00503EF9"/>
    <w:rsid w:val="00503F78"/>
    <w:rsid w:val="0050414E"/>
    <w:rsid w:val="00504737"/>
    <w:rsid w:val="00504A41"/>
    <w:rsid w:val="00504C41"/>
    <w:rsid w:val="00504CC3"/>
    <w:rsid w:val="00504DF5"/>
    <w:rsid w:val="00504E01"/>
    <w:rsid w:val="00504F58"/>
    <w:rsid w:val="00505197"/>
    <w:rsid w:val="005052DD"/>
    <w:rsid w:val="005052F0"/>
    <w:rsid w:val="005053FF"/>
    <w:rsid w:val="00505540"/>
    <w:rsid w:val="00505948"/>
    <w:rsid w:val="00505F24"/>
    <w:rsid w:val="00505F2F"/>
    <w:rsid w:val="005064FA"/>
    <w:rsid w:val="00506701"/>
    <w:rsid w:val="0050689D"/>
    <w:rsid w:val="00506A7C"/>
    <w:rsid w:val="00506B61"/>
    <w:rsid w:val="00506DFA"/>
    <w:rsid w:val="0050717B"/>
    <w:rsid w:val="005071A5"/>
    <w:rsid w:val="0050720C"/>
    <w:rsid w:val="0050720F"/>
    <w:rsid w:val="005072D4"/>
    <w:rsid w:val="005073E9"/>
    <w:rsid w:val="005076CB"/>
    <w:rsid w:val="0050790F"/>
    <w:rsid w:val="00507C11"/>
    <w:rsid w:val="00510292"/>
    <w:rsid w:val="00510448"/>
    <w:rsid w:val="00510473"/>
    <w:rsid w:val="005104F1"/>
    <w:rsid w:val="00510754"/>
    <w:rsid w:val="005107B6"/>
    <w:rsid w:val="0051095B"/>
    <w:rsid w:val="00510F09"/>
    <w:rsid w:val="00511077"/>
    <w:rsid w:val="005110EB"/>
    <w:rsid w:val="00511263"/>
    <w:rsid w:val="00511381"/>
    <w:rsid w:val="0051141E"/>
    <w:rsid w:val="00511455"/>
    <w:rsid w:val="0051145F"/>
    <w:rsid w:val="005115BA"/>
    <w:rsid w:val="0051164A"/>
    <w:rsid w:val="005117A2"/>
    <w:rsid w:val="005117AC"/>
    <w:rsid w:val="005118C3"/>
    <w:rsid w:val="005119CA"/>
    <w:rsid w:val="00511EF4"/>
    <w:rsid w:val="00512125"/>
    <w:rsid w:val="0051224D"/>
    <w:rsid w:val="0051232A"/>
    <w:rsid w:val="005123A6"/>
    <w:rsid w:val="00512804"/>
    <w:rsid w:val="00512838"/>
    <w:rsid w:val="00512A41"/>
    <w:rsid w:val="00512AAA"/>
    <w:rsid w:val="005131EF"/>
    <w:rsid w:val="00513327"/>
    <w:rsid w:val="00513566"/>
    <w:rsid w:val="005135D5"/>
    <w:rsid w:val="005137B7"/>
    <w:rsid w:val="005139E0"/>
    <w:rsid w:val="00513F8D"/>
    <w:rsid w:val="005141D2"/>
    <w:rsid w:val="00514540"/>
    <w:rsid w:val="00514A46"/>
    <w:rsid w:val="00514BE6"/>
    <w:rsid w:val="00514CF3"/>
    <w:rsid w:val="00514EAE"/>
    <w:rsid w:val="0051538D"/>
    <w:rsid w:val="005153D0"/>
    <w:rsid w:val="005154EE"/>
    <w:rsid w:val="00515545"/>
    <w:rsid w:val="005155FD"/>
    <w:rsid w:val="0051569C"/>
    <w:rsid w:val="005157A9"/>
    <w:rsid w:val="00515B5C"/>
    <w:rsid w:val="00515C50"/>
    <w:rsid w:val="00515D74"/>
    <w:rsid w:val="00515DFD"/>
    <w:rsid w:val="00515E92"/>
    <w:rsid w:val="00515FBF"/>
    <w:rsid w:val="00516280"/>
    <w:rsid w:val="005164A0"/>
    <w:rsid w:val="00516533"/>
    <w:rsid w:val="005168BF"/>
    <w:rsid w:val="00516AA0"/>
    <w:rsid w:val="00516B51"/>
    <w:rsid w:val="00516BD6"/>
    <w:rsid w:val="00516DE2"/>
    <w:rsid w:val="00516EA6"/>
    <w:rsid w:val="00516F20"/>
    <w:rsid w:val="00517300"/>
    <w:rsid w:val="0051731C"/>
    <w:rsid w:val="005173DE"/>
    <w:rsid w:val="005174AA"/>
    <w:rsid w:val="00517508"/>
    <w:rsid w:val="0051759F"/>
    <w:rsid w:val="00517AC7"/>
    <w:rsid w:val="00517BEE"/>
    <w:rsid w:val="00517D49"/>
    <w:rsid w:val="00517D53"/>
    <w:rsid w:val="00517DC3"/>
    <w:rsid w:val="00517DF8"/>
    <w:rsid w:val="0052017B"/>
    <w:rsid w:val="00520279"/>
    <w:rsid w:val="005204CC"/>
    <w:rsid w:val="00520612"/>
    <w:rsid w:val="005206F3"/>
    <w:rsid w:val="005207A7"/>
    <w:rsid w:val="00520A3D"/>
    <w:rsid w:val="00520C9E"/>
    <w:rsid w:val="00520E1B"/>
    <w:rsid w:val="00520FB1"/>
    <w:rsid w:val="005213CA"/>
    <w:rsid w:val="005218CC"/>
    <w:rsid w:val="0052194E"/>
    <w:rsid w:val="00521F1A"/>
    <w:rsid w:val="00522038"/>
    <w:rsid w:val="00522286"/>
    <w:rsid w:val="0052234B"/>
    <w:rsid w:val="005225B7"/>
    <w:rsid w:val="00522746"/>
    <w:rsid w:val="00522993"/>
    <w:rsid w:val="00523131"/>
    <w:rsid w:val="005231EF"/>
    <w:rsid w:val="005235B9"/>
    <w:rsid w:val="005237CB"/>
    <w:rsid w:val="005237DF"/>
    <w:rsid w:val="00523801"/>
    <w:rsid w:val="005239B4"/>
    <w:rsid w:val="00523A7C"/>
    <w:rsid w:val="0052421F"/>
    <w:rsid w:val="00524504"/>
    <w:rsid w:val="00524972"/>
    <w:rsid w:val="005249F6"/>
    <w:rsid w:val="00524C90"/>
    <w:rsid w:val="00524C9B"/>
    <w:rsid w:val="00524D30"/>
    <w:rsid w:val="00524FE5"/>
    <w:rsid w:val="00525326"/>
    <w:rsid w:val="0052536F"/>
    <w:rsid w:val="005254FB"/>
    <w:rsid w:val="00525545"/>
    <w:rsid w:val="005257F7"/>
    <w:rsid w:val="00525F9F"/>
    <w:rsid w:val="00525FEC"/>
    <w:rsid w:val="00526104"/>
    <w:rsid w:val="005262B0"/>
    <w:rsid w:val="00526325"/>
    <w:rsid w:val="0052677B"/>
    <w:rsid w:val="00526B67"/>
    <w:rsid w:val="00526C7A"/>
    <w:rsid w:val="00526CC1"/>
    <w:rsid w:val="00526D05"/>
    <w:rsid w:val="00526D7B"/>
    <w:rsid w:val="00526F12"/>
    <w:rsid w:val="00526F6B"/>
    <w:rsid w:val="00526FD3"/>
    <w:rsid w:val="005272A7"/>
    <w:rsid w:val="005273DE"/>
    <w:rsid w:val="0052779F"/>
    <w:rsid w:val="005277CD"/>
    <w:rsid w:val="005278D7"/>
    <w:rsid w:val="00527E99"/>
    <w:rsid w:val="00527F00"/>
    <w:rsid w:val="00527FB5"/>
    <w:rsid w:val="0053012B"/>
    <w:rsid w:val="00530297"/>
    <w:rsid w:val="005303CC"/>
    <w:rsid w:val="00530695"/>
    <w:rsid w:val="0053092B"/>
    <w:rsid w:val="00530B34"/>
    <w:rsid w:val="00530E15"/>
    <w:rsid w:val="00530EC9"/>
    <w:rsid w:val="00530EFD"/>
    <w:rsid w:val="00530F1E"/>
    <w:rsid w:val="00531005"/>
    <w:rsid w:val="0053120A"/>
    <w:rsid w:val="0053131A"/>
    <w:rsid w:val="00531501"/>
    <w:rsid w:val="00531680"/>
    <w:rsid w:val="005316AD"/>
    <w:rsid w:val="00531A8E"/>
    <w:rsid w:val="00531B04"/>
    <w:rsid w:val="00531CD7"/>
    <w:rsid w:val="00531E8C"/>
    <w:rsid w:val="0053236B"/>
    <w:rsid w:val="00532A42"/>
    <w:rsid w:val="00532ACF"/>
    <w:rsid w:val="00532E86"/>
    <w:rsid w:val="00533175"/>
    <w:rsid w:val="00533277"/>
    <w:rsid w:val="005333CA"/>
    <w:rsid w:val="00533461"/>
    <w:rsid w:val="00533548"/>
    <w:rsid w:val="005337F5"/>
    <w:rsid w:val="00533C7C"/>
    <w:rsid w:val="00533E40"/>
    <w:rsid w:val="00534132"/>
    <w:rsid w:val="0053417A"/>
    <w:rsid w:val="005346AE"/>
    <w:rsid w:val="005346D6"/>
    <w:rsid w:val="005348D1"/>
    <w:rsid w:val="005348F6"/>
    <w:rsid w:val="00534921"/>
    <w:rsid w:val="00534934"/>
    <w:rsid w:val="00534AE6"/>
    <w:rsid w:val="00534C77"/>
    <w:rsid w:val="00534D13"/>
    <w:rsid w:val="00534D7A"/>
    <w:rsid w:val="00534EEF"/>
    <w:rsid w:val="00534FF5"/>
    <w:rsid w:val="005351A0"/>
    <w:rsid w:val="00535336"/>
    <w:rsid w:val="005355EE"/>
    <w:rsid w:val="0053562D"/>
    <w:rsid w:val="005356D3"/>
    <w:rsid w:val="00535718"/>
    <w:rsid w:val="00535940"/>
    <w:rsid w:val="0053599C"/>
    <w:rsid w:val="00535A51"/>
    <w:rsid w:val="00535A52"/>
    <w:rsid w:val="00535B46"/>
    <w:rsid w:val="00535CF2"/>
    <w:rsid w:val="00535D43"/>
    <w:rsid w:val="0053620F"/>
    <w:rsid w:val="0053626F"/>
    <w:rsid w:val="005363CC"/>
    <w:rsid w:val="005365DB"/>
    <w:rsid w:val="00536A3E"/>
    <w:rsid w:val="00536D21"/>
    <w:rsid w:val="00536EAF"/>
    <w:rsid w:val="00537086"/>
    <w:rsid w:val="00537407"/>
    <w:rsid w:val="00537515"/>
    <w:rsid w:val="0053764A"/>
    <w:rsid w:val="00537838"/>
    <w:rsid w:val="00537E2B"/>
    <w:rsid w:val="00537E49"/>
    <w:rsid w:val="00540267"/>
    <w:rsid w:val="005405F7"/>
    <w:rsid w:val="00540677"/>
    <w:rsid w:val="0054092F"/>
    <w:rsid w:val="00540ACB"/>
    <w:rsid w:val="00540B62"/>
    <w:rsid w:val="00540D0F"/>
    <w:rsid w:val="00540D35"/>
    <w:rsid w:val="00541109"/>
    <w:rsid w:val="005411B6"/>
    <w:rsid w:val="005412EE"/>
    <w:rsid w:val="005412F1"/>
    <w:rsid w:val="005413AE"/>
    <w:rsid w:val="005417BC"/>
    <w:rsid w:val="00541964"/>
    <w:rsid w:val="00541A74"/>
    <w:rsid w:val="00541DB3"/>
    <w:rsid w:val="00542061"/>
    <w:rsid w:val="0054213B"/>
    <w:rsid w:val="005424C2"/>
    <w:rsid w:val="0054255D"/>
    <w:rsid w:val="0054257E"/>
    <w:rsid w:val="005425A6"/>
    <w:rsid w:val="005425BB"/>
    <w:rsid w:val="005426EC"/>
    <w:rsid w:val="005427F9"/>
    <w:rsid w:val="00542AFD"/>
    <w:rsid w:val="00542CB6"/>
    <w:rsid w:val="005430F8"/>
    <w:rsid w:val="005432AA"/>
    <w:rsid w:val="005432EE"/>
    <w:rsid w:val="00543312"/>
    <w:rsid w:val="0054342D"/>
    <w:rsid w:val="0054379F"/>
    <w:rsid w:val="005438BD"/>
    <w:rsid w:val="00543955"/>
    <w:rsid w:val="005439F8"/>
    <w:rsid w:val="00543B1A"/>
    <w:rsid w:val="00543C32"/>
    <w:rsid w:val="00543C61"/>
    <w:rsid w:val="00543D95"/>
    <w:rsid w:val="005440A4"/>
    <w:rsid w:val="00544270"/>
    <w:rsid w:val="00544477"/>
    <w:rsid w:val="00544546"/>
    <w:rsid w:val="005447DA"/>
    <w:rsid w:val="00544883"/>
    <w:rsid w:val="00544A59"/>
    <w:rsid w:val="00544A8E"/>
    <w:rsid w:val="00544AF7"/>
    <w:rsid w:val="00544B49"/>
    <w:rsid w:val="00544B76"/>
    <w:rsid w:val="00544CA8"/>
    <w:rsid w:val="00544DB8"/>
    <w:rsid w:val="00544F27"/>
    <w:rsid w:val="00545017"/>
    <w:rsid w:val="0054516E"/>
    <w:rsid w:val="005452E8"/>
    <w:rsid w:val="0054531B"/>
    <w:rsid w:val="0054547E"/>
    <w:rsid w:val="00545533"/>
    <w:rsid w:val="0054554D"/>
    <w:rsid w:val="005455B1"/>
    <w:rsid w:val="00546445"/>
    <w:rsid w:val="0054671E"/>
    <w:rsid w:val="0054693A"/>
    <w:rsid w:val="00546C6D"/>
    <w:rsid w:val="00547078"/>
    <w:rsid w:val="00547185"/>
    <w:rsid w:val="005471B0"/>
    <w:rsid w:val="005471BA"/>
    <w:rsid w:val="005475A7"/>
    <w:rsid w:val="005476E2"/>
    <w:rsid w:val="00547721"/>
    <w:rsid w:val="00547B83"/>
    <w:rsid w:val="00547C84"/>
    <w:rsid w:val="00547CDC"/>
    <w:rsid w:val="00547E06"/>
    <w:rsid w:val="00550024"/>
    <w:rsid w:val="005504F0"/>
    <w:rsid w:val="0055075E"/>
    <w:rsid w:val="00550958"/>
    <w:rsid w:val="005509A5"/>
    <w:rsid w:val="00550B48"/>
    <w:rsid w:val="00550E14"/>
    <w:rsid w:val="00550EF5"/>
    <w:rsid w:val="0055103A"/>
    <w:rsid w:val="0055111B"/>
    <w:rsid w:val="00551635"/>
    <w:rsid w:val="00551763"/>
    <w:rsid w:val="00551781"/>
    <w:rsid w:val="0055188D"/>
    <w:rsid w:val="00551D23"/>
    <w:rsid w:val="00551E9C"/>
    <w:rsid w:val="00551FBF"/>
    <w:rsid w:val="00552622"/>
    <w:rsid w:val="00552637"/>
    <w:rsid w:val="00552979"/>
    <w:rsid w:val="005529C1"/>
    <w:rsid w:val="00552A5E"/>
    <w:rsid w:val="00552C0B"/>
    <w:rsid w:val="005533AA"/>
    <w:rsid w:val="005534C6"/>
    <w:rsid w:val="00553746"/>
    <w:rsid w:val="00553832"/>
    <w:rsid w:val="00553D13"/>
    <w:rsid w:val="00553DFC"/>
    <w:rsid w:val="00553E7C"/>
    <w:rsid w:val="00553F1F"/>
    <w:rsid w:val="00554146"/>
    <w:rsid w:val="00554221"/>
    <w:rsid w:val="005542E3"/>
    <w:rsid w:val="005545AC"/>
    <w:rsid w:val="005548B2"/>
    <w:rsid w:val="00554B47"/>
    <w:rsid w:val="00554ED1"/>
    <w:rsid w:val="00554F54"/>
    <w:rsid w:val="00555092"/>
    <w:rsid w:val="0055511D"/>
    <w:rsid w:val="005555C1"/>
    <w:rsid w:val="00555738"/>
    <w:rsid w:val="00555C6A"/>
    <w:rsid w:val="00555CEB"/>
    <w:rsid w:val="00555FFD"/>
    <w:rsid w:val="00556007"/>
    <w:rsid w:val="0055607F"/>
    <w:rsid w:val="005564EA"/>
    <w:rsid w:val="005564F5"/>
    <w:rsid w:val="00556757"/>
    <w:rsid w:val="0055695F"/>
    <w:rsid w:val="00556AAC"/>
    <w:rsid w:val="00556B82"/>
    <w:rsid w:val="00556BDE"/>
    <w:rsid w:val="00556D54"/>
    <w:rsid w:val="00557135"/>
    <w:rsid w:val="00557221"/>
    <w:rsid w:val="005572E4"/>
    <w:rsid w:val="005574A3"/>
    <w:rsid w:val="005575DE"/>
    <w:rsid w:val="0055769E"/>
    <w:rsid w:val="00557925"/>
    <w:rsid w:val="00557AD1"/>
    <w:rsid w:val="00557DF4"/>
    <w:rsid w:val="00557ECD"/>
    <w:rsid w:val="0056074B"/>
    <w:rsid w:val="005607E0"/>
    <w:rsid w:val="00560809"/>
    <w:rsid w:val="0056093D"/>
    <w:rsid w:val="005609F1"/>
    <w:rsid w:val="00560ACC"/>
    <w:rsid w:val="00560B61"/>
    <w:rsid w:val="00561106"/>
    <w:rsid w:val="0056134D"/>
    <w:rsid w:val="00561368"/>
    <w:rsid w:val="00561483"/>
    <w:rsid w:val="00561A64"/>
    <w:rsid w:val="00561AB7"/>
    <w:rsid w:val="00561AB9"/>
    <w:rsid w:val="00561BB9"/>
    <w:rsid w:val="00561FC0"/>
    <w:rsid w:val="005624A8"/>
    <w:rsid w:val="005626A4"/>
    <w:rsid w:val="005626AB"/>
    <w:rsid w:val="005628AC"/>
    <w:rsid w:val="00562AF5"/>
    <w:rsid w:val="00562CBB"/>
    <w:rsid w:val="00562EB8"/>
    <w:rsid w:val="00562FEB"/>
    <w:rsid w:val="005632BD"/>
    <w:rsid w:val="005632F5"/>
    <w:rsid w:val="0056342C"/>
    <w:rsid w:val="00563507"/>
    <w:rsid w:val="0056365E"/>
    <w:rsid w:val="005638C4"/>
    <w:rsid w:val="005639B6"/>
    <w:rsid w:val="00563B6C"/>
    <w:rsid w:val="00563C97"/>
    <w:rsid w:val="00563FDE"/>
    <w:rsid w:val="00563FEA"/>
    <w:rsid w:val="005640B5"/>
    <w:rsid w:val="005641F3"/>
    <w:rsid w:val="0056422E"/>
    <w:rsid w:val="00564256"/>
    <w:rsid w:val="00564559"/>
    <w:rsid w:val="00564AED"/>
    <w:rsid w:val="00564C16"/>
    <w:rsid w:val="00564CF4"/>
    <w:rsid w:val="00564E4A"/>
    <w:rsid w:val="00564EAC"/>
    <w:rsid w:val="005651B0"/>
    <w:rsid w:val="00565342"/>
    <w:rsid w:val="00565855"/>
    <w:rsid w:val="00565AB3"/>
    <w:rsid w:val="00565BF2"/>
    <w:rsid w:val="00565C2A"/>
    <w:rsid w:val="00565E9B"/>
    <w:rsid w:val="00565E9D"/>
    <w:rsid w:val="00565F52"/>
    <w:rsid w:val="005663B8"/>
    <w:rsid w:val="005663DC"/>
    <w:rsid w:val="005664D1"/>
    <w:rsid w:val="005665B3"/>
    <w:rsid w:val="00566609"/>
    <w:rsid w:val="00566695"/>
    <w:rsid w:val="00566752"/>
    <w:rsid w:val="00566979"/>
    <w:rsid w:val="0056698C"/>
    <w:rsid w:val="00566AA3"/>
    <w:rsid w:val="00566ABD"/>
    <w:rsid w:val="00566B03"/>
    <w:rsid w:val="00566BB7"/>
    <w:rsid w:val="00566C09"/>
    <w:rsid w:val="00566C2D"/>
    <w:rsid w:val="00566C5E"/>
    <w:rsid w:val="00566DFE"/>
    <w:rsid w:val="00566F6C"/>
    <w:rsid w:val="00567306"/>
    <w:rsid w:val="0056744C"/>
    <w:rsid w:val="005674D9"/>
    <w:rsid w:val="005675F5"/>
    <w:rsid w:val="0056775F"/>
    <w:rsid w:val="0056791E"/>
    <w:rsid w:val="0056796D"/>
    <w:rsid w:val="00567D99"/>
    <w:rsid w:val="00567F21"/>
    <w:rsid w:val="00567FCB"/>
    <w:rsid w:val="005705CB"/>
    <w:rsid w:val="005706AF"/>
    <w:rsid w:val="00570944"/>
    <w:rsid w:val="00570FC4"/>
    <w:rsid w:val="00571611"/>
    <w:rsid w:val="005717F9"/>
    <w:rsid w:val="00571988"/>
    <w:rsid w:val="00571A62"/>
    <w:rsid w:val="00571CF7"/>
    <w:rsid w:val="00571DD1"/>
    <w:rsid w:val="00571E0F"/>
    <w:rsid w:val="00571EE9"/>
    <w:rsid w:val="00572061"/>
    <w:rsid w:val="005720BD"/>
    <w:rsid w:val="005720C9"/>
    <w:rsid w:val="00572335"/>
    <w:rsid w:val="005727B8"/>
    <w:rsid w:val="005729F1"/>
    <w:rsid w:val="00572A4B"/>
    <w:rsid w:val="00572CA7"/>
    <w:rsid w:val="0057301D"/>
    <w:rsid w:val="0057320E"/>
    <w:rsid w:val="00573325"/>
    <w:rsid w:val="00573347"/>
    <w:rsid w:val="005733CF"/>
    <w:rsid w:val="0057359E"/>
    <w:rsid w:val="005735F3"/>
    <w:rsid w:val="00573B36"/>
    <w:rsid w:val="00573BCF"/>
    <w:rsid w:val="00573C10"/>
    <w:rsid w:val="00573C34"/>
    <w:rsid w:val="00573D2F"/>
    <w:rsid w:val="00573D81"/>
    <w:rsid w:val="005741BD"/>
    <w:rsid w:val="005744C4"/>
    <w:rsid w:val="0057450D"/>
    <w:rsid w:val="005746C7"/>
    <w:rsid w:val="00574CAC"/>
    <w:rsid w:val="00574EB5"/>
    <w:rsid w:val="00574EBA"/>
    <w:rsid w:val="00574F5E"/>
    <w:rsid w:val="0057505B"/>
    <w:rsid w:val="005751C2"/>
    <w:rsid w:val="00575285"/>
    <w:rsid w:val="005756B0"/>
    <w:rsid w:val="00575A2F"/>
    <w:rsid w:val="00576160"/>
    <w:rsid w:val="00576264"/>
    <w:rsid w:val="0057696B"/>
    <w:rsid w:val="005769AC"/>
    <w:rsid w:val="005769EB"/>
    <w:rsid w:val="00576ACF"/>
    <w:rsid w:val="00576C79"/>
    <w:rsid w:val="00576CE6"/>
    <w:rsid w:val="00576FE2"/>
    <w:rsid w:val="0057700D"/>
    <w:rsid w:val="00577095"/>
    <w:rsid w:val="00577287"/>
    <w:rsid w:val="00577369"/>
    <w:rsid w:val="005779BC"/>
    <w:rsid w:val="00577EAE"/>
    <w:rsid w:val="00580280"/>
    <w:rsid w:val="005802FD"/>
    <w:rsid w:val="0058055D"/>
    <w:rsid w:val="005806F2"/>
    <w:rsid w:val="00580889"/>
    <w:rsid w:val="005808FA"/>
    <w:rsid w:val="00580C9E"/>
    <w:rsid w:val="00580CE3"/>
    <w:rsid w:val="00580D08"/>
    <w:rsid w:val="00580D26"/>
    <w:rsid w:val="00580F12"/>
    <w:rsid w:val="0058117C"/>
    <w:rsid w:val="0058131E"/>
    <w:rsid w:val="005817C8"/>
    <w:rsid w:val="0058189C"/>
    <w:rsid w:val="00581F96"/>
    <w:rsid w:val="0058203A"/>
    <w:rsid w:val="005825D4"/>
    <w:rsid w:val="0058261A"/>
    <w:rsid w:val="005826AD"/>
    <w:rsid w:val="005826E2"/>
    <w:rsid w:val="00582721"/>
    <w:rsid w:val="00582A8A"/>
    <w:rsid w:val="00582AAF"/>
    <w:rsid w:val="00582CC4"/>
    <w:rsid w:val="00582D18"/>
    <w:rsid w:val="00582F46"/>
    <w:rsid w:val="005830A0"/>
    <w:rsid w:val="00583151"/>
    <w:rsid w:val="005832D1"/>
    <w:rsid w:val="0058358F"/>
    <w:rsid w:val="0058378A"/>
    <w:rsid w:val="005839DF"/>
    <w:rsid w:val="00583ABB"/>
    <w:rsid w:val="00583D2D"/>
    <w:rsid w:val="005840C8"/>
    <w:rsid w:val="005840DC"/>
    <w:rsid w:val="005840ED"/>
    <w:rsid w:val="005842DE"/>
    <w:rsid w:val="005843DA"/>
    <w:rsid w:val="00584703"/>
    <w:rsid w:val="00584A54"/>
    <w:rsid w:val="00584BDE"/>
    <w:rsid w:val="00584F3D"/>
    <w:rsid w:val="005850B9"/>
    <w:rsid w:val="0058516C"/>
    <w:rsid w:val="00585434"/>
    <w:rsid w:val="00585A13"/>
    <w:rsid w:val="00585BA0"/>
    <w:rsid w:val="00585C2C"/>
    <w:rsid w:val="00585F6F"/>
    <w:rsid w:val="00586191"/>
    <w:rsid w:val="00586311"/>
    <w:rsid w:val="00586321"/>
    <w:rsid w:val="00586940"/>
    <w:rsid w:val="00586D5F"/>
    <w:rsid w:val="00586FA1"/>
    <w:rsid w:val="0058701C"/>
    <w:rsid w:val="005871FD"/>
    <w:rsid w:val="005873DA"/>
    <w:rsid w:val="00587433"/>
    <w:rsid w:val="00587590"/>
    <w:rsid w:val="005877D3"/>
    <w:rsid w:val="00587AAF"/>
    <w:rsid w:val="00587B0A"/>
    <w:rsid w:val="00587B77"/>
    <w:rsid w:val="00587BFE"/>
    <w:rsid w:val="00590227"/>
    <w:rsid w:val="00590619"/>
    <w:rsid w:val="0059066D"/>
    <w:rsid w:val="005907F5"/>
    <w:rsid w:val="00590943"/>
    <w:rsid w:val="00590F76"/>
    <w:rsid w:val="00590F93"/>
    <w:rsid w:val="00591108"/>
    <w:rsid w:val="005911D5"/>
    <w:rsid w:val="00591372"/>
    <w:rsid w:val="00591391"/>
    <w:rsid w:val="005913A8"/>
    <w:rsid w:val="005913E4"/>
    <w:rsid w:val="00591479"/>
    <w:rsid w:val="00591537"/>
    <w:rsid w:val="00591C71"/>
    <w:rsid w:val="00591C74"/>
    <w:rsid w:val="00591D1A"/>
    <w:rsid w:val="00592486"/>
    <w:rsid w:val="00592D01"/>
    <w:rsid w:val="00592D84"/>
    <w:rsid w:val="00592F2A"/>
    <w:rsid w:val="00593201"/>
    <w:rsid w:val="0059325F"/>
    <w:rsid w:val="00593433"/>
    <w:rsid w:val="0059346D"/>
    <w:rsid w:val="00593D9D"/>
    <w:rsid w:val="00594083"/>
    <w:rsid w:val="00594129"/>
    <w:rsid w:val="005942C3"/>
    <w:rsid w:val="005944E0"/>
    <w:rsid w:val="005944ED"/>
    <w:rsid w:val="00594C2A"/>
    <w:rsid w:val="00594D9F"/>
    <w:rsid w:val="00595630"/>
    <w:rsid w:val="00595899"/>
    <w:rsid w:val="00595C27"/>
    <w:rsid w:val="005961F5"/>
    <w:rsid w:val="00596227"/>
    <w:rsid w:val="00596433"/>
    <w:rsid w:val="00596593"/>
    <w:rsid w:val="00596696"/>
    <w:rsid w:val="005967DA"/>
    <w:rsid w:val="00596A1F"/>
    <w:rsid w:val="00596D21"/>
    <w:rsid w:val="00596DC5"/>
    <w:rsid w:val="00597067"/>
    <w:rsid w:val="00597615"/>
    <w:rsid w:val="005978DE"/>
    <w:rsid w:val="00597AE0"/>
    <w:rsid w:val="00597C0C"/>
    <w:rsid w:val="00597EA2"/>
    <w:rsid w:val="005A00AE"/>
    <w:rsid w:val="005A0132"/>
    <w:rsid w:val="005A0148"/>
    <w:rsid w:val="005A022B"/>
    <w:rsid w:val="005A0285"/>
    <w:rsid w:val="005A02C7"/>
    <w:rsid w:val="005A0475"/>
    <w:rsid w:val="005A06FB"/>
    <w:rsid w:val="005A07B8"/>
    <w:rsid w:val="005A0AA1"/>
    <w:rsid w:val="005A0C6E"/>
    <w:rsid w:val="005A0CA5"/>
    <w:rsid w:val="005A0E25"/>
    <w:rsid w:val="005A10D4"/>
    <w:rsid w:val="005A1469"/>
    <w:rsid w:val="005A187D"/>
    <w:rsid w:val="005A1F68"/>
    <w:rsid w:val="005A2043"/>
    <w:rsid w:val="005A22CD"/>
    <w:rsid w:val="005A23F5"/>
    <w:rsid w:val="005A260C"/>
    <w:rsid w:val="005A264E"/>
    <w:rsid w:val="005A2693"/>
    <w:rsid w:val="005A27E8"/>
    <w:rsid w:val="005A28AE"/>
    <w:rsid w:val="005A292F"/>
    <w:rsid w:val="005A2B55"/>
    <w:rsid w:val="005A2CE6"/>
    <w:rsid w:val="005A2E2C"/>
    <w:rsid w:val="005A2ED2"/>
    <w:rsid w:val="005A329D"/>
    <w:rsid w:val="005A3770"/>
    <w:rsid w:val="005A3AD6"/>
    <w:rsid w:val="005A3C4A"/>
    <w:rsid w:val="005A3D1C"/>
    <w:rsid w:val="005A4020"/>
    <w:rsid w:val="005A405E"/>
    <w:rsid w:val="005A41F3"/>
    <w:rsid w:val="005A4574"/>
    <w:rsid w:val="005A47B9"/>
    <w:rsid w:val="005A4A6E"/>
    <w:rsid w:val="005A4C13"/>
    <w:rsid w:val="005A4D4F"/>
    <w:rsid w:val="005A51FE"/>
    <w:rsid w:val="005A5461"/>
    <w:rsid w:val="005A54EC"/>
    <w:rsid w:val="005A5628"/>
    <w:rsid w:val="005A5666"/>
    <w:rsid w:val="005A5991"/>
    <w:rsid w:val="005A5AFC"/>
    <w:rsid w:val="005A5BEA"/>
    <w:rsid w:val="005A5E8A"/>
    <w:rsid w:val="005A6143"/>
    <w:rsid w:val="005A6250"/>
    <w:rsid w:val="005A64D0"/>
    <w:rsid w:val="005A65C9"/>
    <w:rsid w:val="005A668C"/>
    <w:rsid w:val="005A69E9"/>
    <w:rsid w:val="005A6C31"/>
    <w:rsid w:val="005A70D9"/>
    <w:rsid w:val="005A716A"/>
    <w:rsid w:val="005A7319"/>
    <w:rsid w:val="005A735A"/>
    <w:rsid w:val="005A73D6"/>
    <w:rsid w:val="005A74A4"/>
    <w:rsid w:val="005A76CE"/>
    <w:rsid w:val="005A771F"/>
    <w:rsid w:val="005A77D8"/>
    <w:rsid w:val="005A7E0E"/>
    <w:rsid w:val="005B0072"/>
    <w:rsid w:val="005B017F"/>
    <w:rsid w:val="005B0280"/>
    <w:rsid w:val="005B0307"/>
    <w:rsid w:val="005B067E"/>
    <w:rsid w:val="005B075E"/>
    <w:rsid w:val="005B09F4"/>
    <w:rsid w:val="005B0A9E"/>
    <w:rsid w:val="005B0AC3"/>
    <w:rsid w:val="005B0DD0"/>
    <w:rsid w:val="005B0DD9"/>
    <w:rsid w:val="005B15CA"/>
    <w:rsid w:val="005B173D"/>
    <w:rsid w:val="005B1A7B"/>
    <w:rsid w:val="005B1A8A"/>
    <w:rsid w:val="005B1ADE"/>
    <w:rsid w:val="005B1CF5"/>
    <w:rsid w:val="005B1E2B"/>
    <w:rsid w:val="005B1E34"/>
    <w:rsid w:val="005B1E43"/>
    <w:rsid w:val="005B1FF4"/>
    <w:rsid w:val="005B20A9"/>
    <w:rsid w:val="005B22ED"/>
    <w:rsid w:val="005B23B1"/>
    <w:rsid w:val="005B2525"/>
    <w:rsid w:val="005B2B8B"/>
    <w:rsid w:val="005B35A7"/>
    <w:rsid w:val="005B3885"/>
    <w:rsid w:val="005B3D60"/>
    <w:rsid w:val="005B3D88"/>
    <w:rsid w:val="005B3DC0"/>
    <w:rsid w:val="005B3EDE"/>
    <w:rsid w:val="005B3F3D"/>
    <w:rsid w:val="005B3FBF"/>
    <w:rsid w:val="005B44A7"/>
    <w:rsid w:val="005B478B"/>
    <w:rsid w:val="005B48D9"/>
    <w:rsid w:val="005B495D"/>
    <w:rsid w:val="005B495F"/>
    <w:rsid w:val="005B49C6"/>
    <w:rsid w:val="005B4C82"/>
    <w:rsid w:val="005B4F60"/>
    <w:rsid w:val="005B5197"/>
    <w:rsid w:val="005B5278"/>
    <w:rsid w:val="005B54F7"/>
    <w:rsid w:val="005B5571"/>
    <w:rsid w:val="005B5809"/>
    <w:rsid w:val="005B5F83"/>
    <w:rsid w:val="005B62D1"/>
    <w:rsid w:val="005B636B"/>
    <w:rsid w:val="005B64A3"/>
    <w:rsid w:val="005B64F1"/>
    <w:rsid w:val="005B6888"/>
    <w:rsid w:val="005B6983"/>
    <w:rsid w:val="005B69C7"/>
    <w:rsid w:val="005B6AA9"/>
    <w:rsid w:val="005B6B7D"/>
    <w:rsid w:val="005B6BCC"/>
    <w:rsid w:val="005B6C96"/>
    <w:rsid w:val="005B6D52"/>
    <w:rsid w:val="005B719C"/>
    <w:rsid w:val="005B76AC"/>
    <w:rsid w:val="005B7A73"/>
    <w:rsid w:val="005B7D73"/>
    <w:rsid w:val="005C01FD"/>
    <w:rsid w:val="005C049B"/>
    <w:rsid w:val="005C05EC"/>
    <w:rsid w:val="005C06B5"/>
    <w:rsid w:val="005C0842"/>
    <w:rsid w:val="005C0943"/>
    <w:rsid w:val="005C09A6"/>
    <w:rsid w:val="005C0A7E"/>
    <w:rsid w:val="005C0DD6"/>
    <w:rsid w:val="005C10DC"/>
    <w:rsid w:val="005C1474"/>
    <w:rsid w:val="005C147C"/>
    <w:rsid w:val="005C18E1"/>
    <w:rsid w:val="005C213C"/>
    <w:rsid w:val="005C2172"/>
    <w:rsid w:val="005C2297"/>
    <w:rsid w:val="005C22B3"/>
    <w:rsid w:val="005C2431"/>
    <w:rsid w:val="005C2450"/>
    <w:rsid w:val="005C280E"/>
    <w:rsid w:val="005C285A"/>
    <w:rsid w:val="005C2E90"/>
    <w:rsid w:val="005C2F89"/>
    <w:rsid w:val="005C3013"/>
    <w:rsid w:val="005C35BF"/>
    <w:rsid w:val="005C38B7"/>
    <w:rsid w:val="005C394E"/>
    <w:rsid w:val="005C39C7"/>
    <w:rsid w:val="005C3A63"/>
    <w:rsid w:val="005C3B5C"/>
    <w:rsid w:val="005C3E5E"/>
    <w:rsid w:val="005C41CB"/>
    <w:rsid w:val="005C4551"/>
    <w:rsid w:val="005C4572"/>
    <w:rsid w:val="005C48EF"/>
    <w:rsid w:val="005C4BC8"/>
    <w:rsid w:val="005C4C95"/>
    <w:rsid w:val="005C50E8"/>
    <w:rsid w:val="005C5490"/>
    <w:rsid w:val="005C549F"/>
    <w:rsid w:val="005C556F"/>
    <w:rsid w:val="005C579C"/>
    <w:rsid w:val="005C58AA"/>
    <w:rsid w:val="005C5F6F"/>
    <w:rsid w:val="005C6430"/>
    <w:rsid w:val="005C645C"/>
    <w:rsid w:val="005C6739"/>
    <w:rsid w:val="005C683B"/>
    <w:rsid w:val="005C689C"/>
    <w:rsid w:val="005C6916"/>
    <w:rsid w:val="005C6C87"/>
    <w:rsid w:val="005C6E6E"/>
    <w:rsid w:val="005C711D"/>
    <w:rsid w:val="005C73C6"/>
    <w:rsid w:val="005C7501"/>
    <w:rsid w:val="005C7636"/>
    <w:rsid w:val="005C7700"/>
    <w:rsid w:val="005C773F"/>
    <w:rsid w:val="005D040D"/>
    <w:rsid w:val="005D04FC"/>
    <w:rsid w:val="005D053A"/>
    <w:rsid w:val="005D061B"/>
    <w:rsid w:val="005D0664"/>
    <w:rsid w:val="005D0C6A"/>
    <w:rsid w:val="005D0D57"/>
    <w:rsid w:val="005D0FE3"/>
    <w:rsid w:val="005D1458"/>
    <w:rsid w:val="005D1476"/>
    <w:rsid w:val="005D16B4"/>
    <w:rsid w:val="005D172B"/>
    <w:rsid w:val="005D17C8"/>
    <w:rsid w:val="005D1C5A"/>
    <w:rsid w:val="005D1CB3"/>
    <w:rsid w:val="005D1E2E"/>
    <w:rsid w:val="005D1ED5"/>
    <w:rsid w:val="005D1F18"/>
    <w:rsid w:val="005D22FB"/>
    <w:rsid w:val="005D233C"/>
    <w:rsid w:val="005D26A9"/>
    <w:rsid w:val="005D2737"/>
    <w:rsid w:val="005D2AFA"/>
    <w:rsid w:val="005D2B62"/>
    <w:rsid w:val="005D301B"/>
    <w:rsid w:val="005D30AD"/>
    <w:rsid w:val="005D315C"/>
    <w:rsid w:val="005D3655"/>
    <w:rsid w:val="005D3692"/>
    <w:rsid w:val="005D36B4"/>
    <w:rsid w:val="005D3BAC"/>
    <w:rsid w:val="005D3EB6"/>
    <w:rsid w:val="005D3F08"/>
    <w:rsid w:val="005D400C"/>
    <w:rsid w:val="005D405F"/>
    <w:rsid w:val="005D4196"/>
    <w:rsid w:val="005D42E0"/>
    <w:rsid w:val="005D4304"/>
    <w:rsid w:val="005D43CF"/>
    <w:rsid w:val="005D4541"/>
    <w:rsid w:val="005D45D0"/>
    <w:rsid w:val="005D48F8"/>
    <w:rsid w:val="005D4AF2"/>
    <w:rsid w:val="005D4B22"/>
    <w:rsid w:val="005D4D3B"/>
    <w:rsid w:val="005D4D66"/>
    <w:rsid w:val="005D4E26"/>
    <w:rsid w:val="005D4EEE"/>
    <w:rsid w:val="005D5038"/>
    <w:rsid w:val="005D5149"/>
    <w:rsid w:val="005D51AA"/>
    <w:rsid w:val="005D53F4"/>
    <w:rsid w:val="005D5540"/>
    <w:rsid w:val="005D55C1"/>
    <w:rsid w:val="005D598A"/>
    <w:rsid w:val="005D5E3E"/>
    <w:rsid w:val="005D639A"/>
    <w:rsid w:val="005D661C"/>
    <w:rsid w:val="005D674F"/>
    <w:rsid w:val="005D6992"/>
    <w:rsid w:val="005D6BC2"/>
    <w:rsid w:val="005D6C73"/>
    <w:rsid w:val="005D6CE9"/>
    <w:rsid w:val="005D6E58"/>
    <w:rsid w:val="005D70FE"/>
    <w:rsid w:val="005D754D"/>
    <w:rsid w:val="005D7D3E"/>
    <w:rsid w:val="005D7EEA"/>
    <w:rsid w:val="005E005D"/>
    <w:rsid w:val="005E00E0"/>
    <w:rsid w:val="005E0670"/>
    <w:rsid w:val="005E0672"/>
    <w:rsid w:val="005E06C1"/>
    <w:rsid w:val="005E0834"/>
    <w:rsid w:val="005E087C"/>
    <w:rsid w:val="005E0973"/>
    <w:rsid w:val="005E0A31"/>
    <w:rsid w:val="005E12BD"/>
    <w:rsid w:val="005E1455"/>
    <w:rsid w:val="005E1616"/>
    <w:rsid w:val="005E1746"/>
    <w:rsid w:val="005E1828"/>
    <w:rsid w:val="005E1B76"/>
    <w:rsid w:val="005E1DD1"/>
    <w:rsid w:val="005E217F"/>
    <w:rsid w:val="005E21C3"/>
    <w:rsid w:val="005E229C"/>
    <w:rsid w:val="005E22C1"/>
    <w:rsid w:val="005E2415"/>
    <w:rsid w:val="005E2637"/>
    <w:rsid w:val="005E276A"/>
    <w:rsid w:val="005E27CF"/>
    <w:rsid w:val="005E28DD"/>
    <w:rsid w:val="005E29E9"/>
    <w:rsid w:val="005E2E17"/>
    <w:rsid w:val="005E33D5"/>
    <w:rsid w:val="005E3451"/>
    <w:rsid w:val="005E350B"/>
    <w:rsid w:val="005E3543"/>
    <w:rsid w:val="005E3754"/>
    <w:rsid w:val="005E390F"/>
    <w:rsid w:val="005E3B8C"/>
    <w:rsid w:val="005E3F72"/>
    <w:rsid w:val="005E4041"/>
    <w:rsid w:val="005E4562"/>
    <w:rsid w:val="005E4611"/>
    <w:rsid w:val="005E4704"/>
    <w:rsid w:val="005E4A3D"/>
    <w:rsid w:val="005E4E19"/>
    <w:rsid w:val="005E4F18"/>
    <w:rsid w:val="005E51FD"/>
    <w:rsid w:val="005E56D9"/>
    <w:rsid w:val="005E580F"/>
    <w:rsid w:val="005E5999"/>
    <w:rsid w:val="005E5C25"/>
    <w:rsid w:val="005E5C9A"/>
    <w:rsid w:val="005E5CA0"/>
    <w:rsid w:val="005E5D2C"/>
    <w:rsid w:val="005E5D6C"/>
    <w:rsid w:val="005E5DF2"/>
    <w:rsid w:val="005E5F13"/>
    <w:rsid w:val="005E6103"/>
    <w:rsid w:val="005E6509"/>
    <w:rsid w:val="005E6526"/>
    <w:rsid w:val="005E6942"/>
    <w:rsid w:val="005E6A34"/>
    <w:rsid w:val="005E6DA1"/>
    <w:rsid w:val="005E6DBC"/>
    <w:rsid w:val="005E6EDC"/>
    <w:rsid w:val="005E6F46"/>
    <w:rsid w:val="005E701B"/>
    <w:rsid w:val="005E72AB"/>
    <w:rsid w:val="005E7381"/>
    <w:rsid w:val="005E73EA"/>
    <w:rsid w:val="005E7607"/>
    <w:rsid w:val="005E7905"/>
    <w:rsid w:val="005E7B4B"/>
    <w:rsid w:val="005E7CDE"/>
    <w:rsid w:val="005F02C2"/>
    <w:rsid w:val="005F03F0"/>
    <w:rsid w:val="005F079C"/>
    <w:rsid w:val="005F07BC"/>
    <w:rsid w:val="005F07F1"/>
    <w:rsid w:val="005F09F3"/>
    <w:rsid w:val="005F0B4D"/>
    <w:rsid w:val="005F0BF6"/>
    <w:rsid w:val="005F0D7E"/>
    <w:rsid w:val="005F0E73"/>
    <w:rsid w:val="005F1597"/>
    <w:rsid w:val="005F1B25"/>
    <w:rsid w:val="005F1BB8"/>
    <w:rsid w:val="005F1C8E"/>
    <w:rsid w:val="005F1EF6"/>
    <w:rsid w:val="005F2168"/>
    <w:rsid w:val="005F2233"/>
    <w:rsid w:val="005F239A"/>
    <w:rsid w:val="005F242C"/>
    <w:rsid w:val="005F24EA"/>
    <w:rsid w:val="005F28A8"/>
    <w:rsid w:val="005F2C77"/>
    <w:rsid w:val="005F34B8"/>
    <w:rsid w:val="005F388F"/>
    <w:rsid w:val="005F3A9F"/>
    <w:rsid w:val="005F3E49"/>
    <w:rsid w:val="005F42BC"/>
    <w:rsid w:val="005F42C0"/>
    <w:rsid w:val="005F4416"/>
    <w:rsid w:val="005F44ED"/>
    <w:rsid w:val="005F486C"/>
    <w:rsid w:val="005F4C66"/>
    <w:rsid w:val="005F5421"/>
    <w:rsid w:val="005F5447"/>
    <w:rsid w:val="005F55F8"/>
    <w:rsid w:val="005F586D"/>
    <w:rsid w:val="005F5A4B"/>
    <w:rsid w:val="005F5F4E"/>
    <w:rsid w:val="005F6264"/>
    <w:rsid w:val="005F6319"/>
    <w:rsid w:val="005F6339"/>
    <w:rsid w:val="005F641B"/>
    <w:rsid w:val="005F6566"/>
    <w:rsid w:val="005F662B"/>
    <w:rsid w:val="005F670E"/>
    <w:rsid w:val="005F68D3"/>
    <w:rsid w:val="005F6A2A"/>
    <w:rsid w:val="005F6A93"/>
    <w:rsid w:val="005F6C05"/>
    <w:rsid w:val="005F6C92"/>
    <w:rsid w:val="005F6D46"/>
    <w:rsid w:val="005F7025"/>
    <w:rsid w:val="005F7201"/>
    <w:rsid w:val="005F756A"/>
    <w:rsid w:val="005F7701"/>
    <w:rsid w:val="005F7731"/>
    <w:rsid w:val="005F779E"/>
    <w:rsid w:val="005F7B26"/>
    <w:rsid w:val="005F7BC7"/>
    <w:rsid w:val="005F7D32"/>
    <w:rsid w:val="005F7DF8"/>
    <w:rsid w:val="005F7F87"/>
    <w:rsid w:val="00600063"/>
    <w:rsid w:val="00600182"/>
    <w:rsid w:val="00600217"/>
    <w:rsid w:val="0060028E"/>
    <w:rsid w:val="0060052E"/>
    <w:rsid w:val="0060059A"/>
    <w:rsid w:val="00600819"/>
    <w:rsid w:val="0060090F"/>
    <w:rsid w:val="006009D1"/>
    <w:rsid w:val="00600A3C"/>
    <w:rsid w:val="00600C71"/>
    <w:rsid w:val="00600CBB"/>
    <w:rsid w:val="00600F58"/>
    <w:rsid w:val="0060146E"/>
    <w:rsid w:val="006014E7"/>
    <w:rsid w:val="00601761"/>
    <w:rsid w:val="00601924"/>
    <w:rsid w:val="0060197B"/>
    <w:rsid w:val="00601C67"/>
    <w:rsid w:val="00601EF2"/>
    <w:rsid w:val="0060221C"/>
    <w:rsid w:val="00602322"/>
    <w:rsid w:val="006027F4"/>
    <w:rsid w:val="006028C7"/>
    <w:rsid w:val="00602EC7"/>
    <w:rsid w:val="00602F83"/>
    <w:rsid w:val="00603301"/>
    <w:rsid w:val="006035F2"/>
    <w:rsid w:val="00603742"/>
    <w:rsid w:val="006037E3"/>
    <w:rsid w:val="00603A76"/>
    <w:rsid w:val="00603B77"/>
    <w:rsid w:val="0060416D"/>
    <w:rsid w:val="0060431C"/>
    <w:rsid w:val="006046AC"/>
    <w:rsid w:val="006046F1"/>
    <w:rsid w:val="00604780"/>
    <w:rsid w:val="006047B2"/>
    <w:rsid w:val="00604AF7"/>
    <w:rsid w:val="00604E02"/>
    <w:rsid w:val="00604EAB"/>
    <w:rsid w:val="00604F63"/>
    <w:rsid w:val="0060501E"/>
    <w:rsid w:val="00605513"/>
    <w:rsid w:val="0060559F"/>
    <w:rsid w:val="00605728"/>
    <w:rsid w:val="006059B6"/>
    <w:rsid w:val="006059D3"/>
    <w:rsid w:val="00605CE9"/>
    <w:rsid w:val="00605D5A"/>
    <w:rsid w:val="00605EBE"/>
    <w:rsid w:val="00605F35"/>
    <w:rsid w:val="00606043"/>
    <w:rsid w:val="006061B7"/>
    <w:rsid w:val="006062C9"/>
    <w:rsid w:val="006069D3"/>
    <w:rsid w:val="006069E5"/>
    <w:rsid w:val="006070C0"/>
    <w:rsid w:val="0060710F"/>
    <w:rsid w:val="00607135"/>
    <w:rsid w:val="00607136"/>
    <w:rsid w:val="006072EA"/>
    <w:rsid w:val="00607338"/>
    <w:rsid w:val="00607457"/>
    <w:rsid w:val="006074E3"/>
    <w:rsid w:val="00607639"/>
    <w:rsid w:val="006078B0"/>
    <w:rsid w:val="00607982"/>
    <w:rsid w:val="00607D8B"/>
    <w:rsid w:val="00607F59"/>
    <w:rsid w:val="00610010"/>
    <w:rsid w:val="00610069"/>
    <w:rsid w:val="0061042F"/>
    <w:rsid w:val="00610801"/>
    <w:rsid w:val="0061080A"/>
    <w:rsid w:val="00610AE9"/>
    <w:rsid w:val="00610BE0"/>
    <w:rsid w:val="00610F7C"/>
    <w:rsid w:val="0061114B"/>
    <w:rsid w:val="006113C4"/>
    <w:rsid w:val="00611BF7"/>
    <w:rsid w:val="00611DC9"/>
    <w:rsid w:val="00611E60"/>
    <w:rsid w:val="00611E95"/>
    <w:rsid w:val="00611E9C"/>
    <w:rsid w:val="00611EEB"/>
    <w:rsid w:val="00611EF8"/>
    <w:rsid w:val="00611FB8"/>
    <w:rsid w:val="006120C1"/>
    <w:rsid w:val="006127CD"/>
    <w:rsid w:val="00612827"/>
    <w:rsid w:val="00612B75"/>
    <w:rsid w:val="00612B9F"/>
    <w:rsid w:val="00612BC9"/>
    <w:rsid w:val="00612E64"/>
    <w:rsid w:val="0061399E"/>
    <w:rsid w:val="00613AC9"/>
    <w:rsid w:val="00613E68"/>
    <w:rsid w:val="00613EB6"/>
    <w:rsid w:val="00613F87"/>
    <w:rsid w:val="00613FF0"/>
    <w:rsid w:val="006140D0"/>
    <w:rsid w:val="006141B3"/>
    <w:rsid w:val="006146F3"/>
    <w:rsid w:val="0061477F"/>
    <w:rsid w:val="0061481F"/>
    <w:rsid w:val="00614924"/>
    <w:rsid w:val="00614C55"/>
    <w:rsid w:val="00614CE8"/>
    <w:rsid w:val="00614D45"/>
    <w:rsid w:val="00614ECC"/>
    <w:rsid w:val="00614FBE"/>
    <w:rsid w:val="00615004"/>
    <w:rsid w:val="006151BB"/>
    <w:rsid w:val="00615305"/>
    <w:rsid w:val="00615514"/>
    <w:rsid w:val="00615739"/>
    <w:rsid w:val="006157F0"/>
    <w:rsid w:val="00615B80"/>
    <w:rsid w:val="00616139"/>
    <w:rsid w:val="00616228"/>
    <w:rsid w:val="006162FE"/>
    <w:rsid w:val="006163B4"/>
    <w:rsid w:val="006166CD"/>
    <w:rsid w:val="006168D8"/>
    <w:rsid w:val="00616916"/>
    <w:rsid w:val="006169F9"/>
    <w:rsid w:val="00616AC2"/>
    <w:rsid w:val="00616C11"/>
    <w:rsid w:val="00616C26"/>
    <w:rsid w:val="00616F3B"/>
    <w:rsid w:val="0061705D"/>
    <w:rsid w:val="00617102"/>
    <w:rsid w:val="00617133"/>
    <w:rsid w:val="006171B5"/>
    <w:rsid w:val="006173D1"/>
    <w:rsid w:val="006174B1"/>
    <w:rsid w:val="00617574"/>
    <w:rsid w:val="00617610"/>
    <w:rsid w:val="006176A5"/>
    <w:rsid w:val="00617A90"/>
    <w:rsid w:val="00617BDB"/>
    <w:rsid w:val="00617DEB"/>
    <w:rsid w:val="00617DF4"/>
    <w:rsid w:val="00617E9E"/>
    <w:rsid w:val="00617ECF"/>
    <w:rsid w:val="00617F32"/>
    <w:rsid w:val="00620016"/>
    <w:rsid w:val="006200A7"/>
    <w:rsid w:val="006201E8"/>
    <w:rsid w:val="00620290"/>
    <w:rsid w:val="006202BE"/>
    <w:rsid w:val="0062041E"/>
    <w:rsid w:val="0062055C"/>
    <w:rsid w:val="006207BD"/>
    <w:rsid w:val="00620951"/>
    <w:rsid w:val="00620A1E"/>
    <w:rsid w:val="00620A71"/>
    <w:rsid w:val="00620B33"/>
    <w:rsid w:val="00620BCE"/>
    <w:rsid w:val="00620CEA"/>
    <w:rsid w:val="00620D3F"/>
    <w:rsid w:val="00621039"/>
    <w:rsid w:val="0062118C"/>
    <w:rsid w:val="006211B2"/>
    <w:rsid w:val="00621425"/>
    <w:rsid w:val="00621776"/>
    <w:rsid w:val="006218A0"/>
    <w:rsid w:val="00621E31"/>
    <w:rsid w:val="00621F49"/>
    <w:rsid w:val="006220D5"/>
    <w:rsid w:val="0062223E"/>
    <w:rsid w:val="006222E6"/>
    <w:rsid w:val="006222F0"/>
    <w:rsid w:val="006224FA"/>
    <w:rsid w:val="00622699"/>
    <w:rsid w:val="00622A70"/>
    <w:rsid w:val="00622C05"/>
    <w:rsid w:val="00622D18"/>
    <w:rsid w:val="006230CF"/>
    <w:rsid w:val="0062322B"/>
    <w:rsid w:val="0062366E"/>
    <w:rsid w:val="0062367A"/>
    <w:rsid w:val="00623697"/>
    <w:rsid w:val="006237F5"/>
    <w:rsid w:val="0062387B"/>
    <w:rsid w:val="00623DDA"/>
    <w:rsid w:val="00623E5B"/>
    <w:rsid w:val="00623F33"/>
    <w:rsid w:val="00624089"/>
    <w:rsid w:val="00624186"/>
    <w:rsid w:val="00625260"/>
    <w:rsid w:val="00625537"/>
    <w:rsid w:val="006256D2"/>
    <w:rsid w:val="00625795"/>
    <w:rsid w:val="006258F0"/>
    <w:rsid w:val="00625C5B"/>
    <w:rsid w:val="0062604F"/>
    <w:rsid w:val="006263B2"/>
    <w:rsid w:val="006264A0"/>
    <w:rsid w:val="00626502"/>
    <w:rsid w:val="006265DD"/>
    <w:rsid w:val="0062678C"/>
    <w:rsid w:val="006267D9"/>
    <w:rsid w:val="00626CA9"/>
    <w:rsid w:val="0062709E"/>
    <w:rsid w:val="00627170"/>
    <w:rsid w:val="006272A5"/>
    <w:rsid w:val="00627355"/>
    <w:rsid w:val="006274BC"/>
    <w:rsid w:val="00627705"/>
    <w:rsid w:val="00627732"/>
    <w:rsid w:val="0062788C"/>
    <w:rsid w:val="00627D35"/>
    <w:rsid w:val="0063054C"/>
    <w:rsid w:val="00630670"/>
    <w:rsid w:val="00630F0B"/>
    <w:rsid w:val="00630F62"/>
    <w:rsid w:val="00630FD8"/>
    <w:rsid w:val="0063198C"/>
    <w:rsid w:val="00632025"/>
    <w:rsid w:val="006322A7"/>
    <w:rsid w:val="0063266E"/>
    <w:rsid w:val="006326CD"/>
    <w:rsid w:val="006328FE"/>
    <w:rsid w:val="00632C14"/>
    <w:rsid w:val="00632D61"/>
    <w:rsid w:val="0063311C"/>
    <w:rsid w:val="00633164"/>
    <w:rsid w:val="00633469"/>
    <w:rsid w:val="00633848"/>
    <w:rsid w:val="00633AAF"/>
    <w:rsid w:val="00633DB2"/>
    <w:rsid w:val="00633E86"/>
    <w:rsid w:val="006340BC"/>
    <w:rsid w:val="006342A9"/>
    <w:rsid w:val="006343B4"/>
    <w:rsid w:val="006346AC"/>
    <w:rsid w:val="0063471E"/>
    <w:rsid w:val="0063473B"/>
    <w:rsid w:val="00634C5D"/>
    <w:rsid w:val="00635012"/>
    <w:rsid w:val="00635244"/>
    <w:rsid w:val="006353B1"/>
    <w:rsid w:val="00635426"/>
    <w:rsid w:val="00635591"/>
    <w:rsid w:val="0063585E"/>
    <w:rsid w:val="006358E4"/>
    <w:rsid w:val="00635CD6"/>
    <w:rsid w:val="00635D9E"/>
    <w:rsid w:val="00635F0D"/>
    <w:rsid w:val="006361B5"/>
    <w:rsid w:val="0063663F"/>
    <w:rsid w:val="006366E1"/>
    <w:rsid w:val="00636AC2"/>
    <w:rsid w:val="00636AEA"/>
    <w:rsid w:val="00636B18"/>
    <w:rsid w:val="00636BBA"/>
    <w:rsid w:val="00636CE3"/>
    <w:rsid w:val="00636D39"/>
    <w:rsid w:val="00636EF4"/>
    <w:rsid w:val="00636F2A"/>
    <w:rsid w:val="00637110"/>
    <w:rsid w:val="00637113"/>
    <w:rsid w:val="006372BD"/>
    <w:rsid w:val="00637412"/>
    <w:rsid w:val="00637648"/>
    <w:rsid w:val="006378B7"/>
    <w:rsid w:val="00637E95"/>
    <w:rsid w:val="00640232"/>
    <w:rsid w:val="0064028D"/>
    <w:rsid w:val="00640577"/>
    <w:rsid w:val="0064058C"/>
    <w:rsid w:val="006407B3"/>
    <w:rsid w:val="00640AE9"/>
    <w:rsid w:val="0064123F"/>
    <w:rsid w:val="00641307"/>
    <w:rsid w:val="006417C2"/>
    <w:rsid w:val="00641BD3"/>
    <w:rsid w:val="00641C3E"/>
    <w:rsid w:val="00641C89"/>
    <w:rsid w:val="00641F51"/>
    <w:rsid w:val="006420CE"/>
    <w:rsid w:val="00642150"/>
    <w:rsid w:val="006421D7"/>
    <w:rsid w:val="006423C7"/>
    <w:rsid w:val="00642415"/>
    <w:rsid w:val="00642514"/>
    <w:rsid w:val="0064274B"/>
    <w:rsid w:val="00642B81"/>
    <w:rsid w:val="00642BE4"/>
    <w:rsid w:val="00642DD1"/>
    <w:rsid w:val="00642F2C"/>
    <w:rsid w:val="00642FBD"/>
    <w:rsid w:val="00643210"/>
    <w:rsid w:val="006434DF"/>
    <w:rsid w:val="00643B48"/>
    <w:rsid w:val="00643B4F"/>
    <w:rsid w:val="00643BAD"/>
    <w:rsid w:val="00643D03"/>
    <w:rsid w:val="00643E7D"/>
    <w:rsid w:val="00643EEE"/>
    <w:rsid w:val="00644031"/>
    <w:rsid w:val="00644046"/>
    <w:rsid w:val="00644079"/>
    <w:rsid w:val="006440FC"/>
    <w:rsid w:val="006444BE"/>
    <w:rsid w:val="00644B12"/>
    <w:rsid w:val="00644CB7"/>
    <w:rsid w:val="00644CD1"/>
    <w:rsid w:val="00644D82"/>
    <w:rsid w:val="00645218"/>
    <w:rsid w:val="00645257"/>
    <w:rsid w:val="006456F7"/>
    <w:rsid w:val="0064579A"/>
    <w:rsid w:val="00645C7A"/>
    <w:rsid w:val="00645D4E"/>
    <w:rsid w:val="00645D92"/>
    <w:rsid w:val="00646030"/>
    <w:rsid w:val="006463A0"/>
    <w:rsid w:val="0064658D"/>
    <w:rsid w:val="00646899"/>
    <w:rsid w:val="00646B35"/>
    <w:rsid w:val="00646B4F"/>
    <w:rsid w:val="00646CDC"/>
    <w:rsid w:val="00647579"/>
    <w:rsid w:val="00647691"/>
    <w:rsid w:val="006476E7"/>
    <w:rsid w:val="00647AAC"/>
    <w:rsid w:val="00647C76"/>
    <w:rsid w:val="00647D2C"/>
    <w:rsid w:val="00647F1D"/>
    <w:rsid w:val="00647F9C"/>
    <w:rsid w:val="0065011A"/>
    <w:rsid w:val="006502EA"/>
    <w:rsid w:val="006506A3"/>
    <w:rsid w:val="006506E6"/>
    <w:rsid w:val="006508B6"/>
    <w:rsid w:val="00650CB2"/>
    <w:rsid w:val="00650F4B"/>
    <w:rsid w:val="00650F58"/>
    <w:rsid w:val="00651218"/>
    <w:rsid w:val="00651260"/>
    <w:rsid w:val="006512AD"/>
    <w:rsid w:val="0065140D"/>
    <w:rsid w:val="006517E9"/>
    <w:rsid w:val="00651960"/>
    <w:rsid w:val="00651BF8"/>
    <w:rsid w:val="0065225A"/>
    <w:rsid w:val="0065228B"/>
    <w:rsid w:val="0065249C"/>
    <w:rsid w:val="00652508"/>
    <w:rsid w:val="0065259E"/>
    <w:rsid w:val="0065280F"/>
    <w:rsid w:val="00652859"/>
    <w:rsid w:val="00652D54"/>
    <w:rsid w:val="00652EF2"/>
    <w:rsid w:val="0065356E"/>
    <w:rsid w:val="00653650"/>
    <w:rsid w:val="006536CE"/>
    <w:rsid w:val="006538EB"/>
    <w:rsid w:val="00653B49"/>
    <w:rsid w:val="00653B82"/>
    <w:rsid w:val="00653BE4"/>
    <w:rsid w:val="00653CB1"/>
    <w:rsid w:val="00653CCA"/>
    <w:rsid w:val="00653D75"/>
    <w:rsid w:val="00654124"/>
    <w:rsid w:val="0065423D"/>
    <w:rsid w:val="00654260"/>
    <w:rsid w:val="00654347"/>
    <w:rsid w:val="00654482"/>
    <w:rsid w:val="006546E0"/>
    <w:rsid w:val="006549B8"/>
    <w:rsid w:val="00654A12"/>
    <w:rsid w:val="00654A6B"/>
    <w:rsid w:val="00654C29"/>
    <w:rsid w:val="00654D57"/>
    <w:rsid w:val="00654D97"/>
    <w:rsid w:val="006552A4"/>
    <w:rsid w:val="006552E2"/>
    <w:rsid w:val="006554CC"/>
    <w:rsid w:val="006555CD"/>
    <w:rsid w:val="0065585C"/>
    <w:rsid w:val="00655871"/>
    <w:rsid w:val="00655C2F"/>
    <w:rsid w:val="00655CF3"/>
    <w:rsid w:val="0065625B"/>
    <w:rsid w:val="006565F0"/>
    <w:rsid w:val="0065672B"/>
    <w:rsid w:val="006569D9"/>
    <w:rsid w:val="00656AC3"/>
    <w:rsid w:val="00656C98"/>
    <w:rsid w:val="00656D02"/>
    <w:rsid w:val="00656DBC"/>
    <w:rsid w:val="00656DEB"/>
    <w:rsid w:val="00656ED7"/>
    <w:rsid w:val="00656EF0"/>
    <w:rsid w:val="00657061"/>
    <w:rsid w:val="00657591"/>
    <w:rsid w:val="0065776B"/>
    <w:rsid w:val="006578AB"/>
    <w:rsid w:val="006578D5"/>
    <w:rsid w:val="00657A0E"/>
    <w:rsid w:val="00657A31"/>
    <w:rsid w:val="00657AD1"/>
    <w:rsid w:val="00657BD8"/>
    <w:rsid w:val="0066045B"/>
    <w:rsid w:val="006604CB"/>
    <w:rsid w:val="006605AC"/>
    <w:rsid w:val="00660642"/>
    <w:rsid w:val="006609F9"/>
    <w:rsid w:val="00660F5D"/>
    <w:rsid w:val="00661125"/>
    <w:rsid w:val="006611AF"/>
    <w:rsid w:val="006614B8"/>
    <w:rsid w:val="006614DE"/>
    <w:rsid w:val="00661A19"/>
    <w:rsid w:val="00661B15"/>
    <w:rsid w:val="00661C37"/>
    <w:rsid w:val="00661EEB"/>
    <w:rsid w:val="0066217D"/>
    <w:rsid w:val="00662405"/>
    <w:rsid w:val="00662551"/>
    <w:rsid w:val="00662642"/>
    <w:rsid w:val="00662720"/>
    <w:rsid w:val="00662747"/>
    <w:rsid w:val="00662A54"/>
    <w:rsid w:val="00662B70"/>
    <w:rsid w:val="00663275"/>
    <w:rsid w:val="00663464"/>
    <w:rsid w:val="00663547"/>
    <w:rsid w:val="00663591"/>
    <w:rsid w:val="00663969"/>
    <w:rsid w:val="00663A3F"/>
    <w:rsid w:val="00663BA6"/>
    <w:rsid w:val="00663F9F"/>
    <w:rsid w:val="00664006"/>
    <w:rsid w:val="006645C9"/>
    <w:rsid w:val="00664A34"/>
    <w:rsid w:val="00664B93"/>
    <w:rsid w:val="00664C92"/>
    <w:rsid w:val="00664D27"/>
    <w:rsid w:val="0066505F"/>
    <w:rsid w:val="00665156"/>
    <w:rsid w:val="006652D4"/>
    <w:rsid w:val="00665419"/>
    <w:rsid w:val="00665807"/>
    <w:rsid w:val="00665B02"/>
    <w:rsid w:val="00665BFD"/>
    <w:rsid w:val="00665D12"/>
    <w:rsid w:val="00665D5F"/>
    <w:rsid w:val="006660E1"/>
    <w:rsid w:val="00666483"/>
    <w:rsid w:val="006665BA"/>
    <w:rsid w:val="006666AB"/>
    <w:rsid w:val="0066675B"/>
    <w:rsid w:val="006667FF"/>
    <w:rsid w:val="00666C14"/>
    <w:rsid w:val="00666CDE"/>
    <w:rsid w:val="00666D22"/>
    <w:rsid w:val="00666D33"/>
    <w:rsid w:val="00666DC4"/>
    <w:rsid w:val="00666FED"/>
    <w:rsid w:val="00667094"/>
    <w:rsid w:val="00667207"/>
    <w:rsid w:val="006673FB"/>
    <w:rsid w:val="00667411"/>
    <w:rsid w:val="006675FB"/>
    <w:rsid w:val="00667A88"/>
    <w:rsid w:val="00667AA0"/>
    <w:rsid w:val="00667C77"/>
    <w:rsid w:val="00667D2B"/>
    <w:rsid w:val="00667FDB"/>
    <w:rsid w:val="006701AF"/>
    <w:rsid w:val="006703AB"/>
    <w:rsid w:val="006703C1"/>
    <w:rsid w:val="0067066D"/>
    <w:rsid w:val="006709A1"/>
    <w:rsid w:val="00670B9B"/>
    <w:rsid w:val="00670EE7"/>
    <w:rsid w:val="006712EC"/>
    <w:rsid w:val="00671802"/>
    <w:rsid w:val="0067197F"/>
    <w:rsid w:val="006719E1"/>
    <w:rsid w:val="00671BF5"/>
    <w:rsid w:val="00671D99"/>
    <w:rsid w:val="00671DD3"/>
    <w:rsid w:val="00671E37"/>
    <w:rsid w:val="00671F0B"/>
    <w:rsid w:val="00671F0C"/>
    <w:rsid w:val="006720B3"/>
    <w:rsid w:val="0067218B"/>
    <w:rsid w:val="006722B1"/>
    <w:rsid w:val="0067248B"/>
    <w:rsid w:val="00673238"/>
    <w:rsid w:val="00673491"/>
    <w:rsid w:val="006737C7"/>
    <w:rsid w:val="006738EE"/>
    <w:rsid w:val="006738FD"/>
    <w:rsid w:val="00673A3B"/>
    <w:rsid w:val="00673C1E"/>
    <w:rsid w:val="00673CF8"/>
    <w:rsid w:val="00673D28"/>
    <w:rsid w:val="00673E35"/>
    <w:rsid w:val="00674054"/>
    <w:rsid w:val="0067435E"/>
    <w:rsid w:val="00674486"/>
    <w:rsid w:val="00674516"/>
    <w:rsid w:val="0067452E"/>
    <w:rsid w:val="006745EE"/>
    <w:rsid w:val="00674841"/>
    <w:rsid w:val="0067493B"/>
    <w:rsid w:val="00674950"/>
    <w:rsid w:val="00674CB8"/>
    <w:rsid w:val="00674CFD"/>
    <w:rsid w:val="00675027"/>
    <w:rsid w:val="0067511E"/>
    <w:rsid w:val="006752C2"/>
    <w:rsid w:val="00675358"/>
    <w:rsid w:val="006755AE"/>
    <w:rsid w:val="00675606"/>
    <w:rsid w:val="006756EB"/>
    <w:rsid w:val="0067605B"/>
    <w:rsid w:val="006762DC"/>
    <w:rsid w:val="006762E6"/>
    <w:rsid w:val="00676603"/>
    <w:rsid w:val="00676657"/>
    <w:rsid w:val="00676820"/>
    <w:rsid w:val="00676AE2"/>
    <w:rsid w:val="00676D70"/>
    <w:rsid w:val="00676FD4"/>
    <w:rsid w:val="00677052"/>
    <w:rsid w:val="0067714B"/>
    <w:rsid w:val="006771DB"/>
    <w:rsid w:val="00677390"/>
    <w:rsid w:val="00677440"/>
    <w:rsid w:val="006774F1"/>
    <w:rsid w:val="00677628"/>
    <w:rsid w:val="006779CA"/>
    <w:rsid w:val="00677BED"/>
    <w:rsid w:val="006804C1"/>
    <w:rsid w:val="006805A2"/>
    <w:rsid w:val="006806A0"/>
    <w:rsid w:val="006809F4"/>
    <w:rsid w:val="00680A26"/>
    <w:rsid w:val="00680AD6"/>
    <w:rsid w:val="00680E30"/>
    <w:rsid w:val="00680FC4"/>
    <w:rsid w:val="00681075"/>
    <w:rsid w:val="0068131C"/>
    <w:rsid w:val="006813B0"/>
    <w:rsid w:val="00681514"/>
    <w:rsid w:val="006815BA"/>
    <w:rsid w:val="00681698"/>
    <w:rsid w:val="00681D40"/>
    <w:rsid w:val="00681F0D"/>
    <w:rsid w:val="00681F2B"/>
    <w:rsid w:val="006821EB"/>
    <w:rsid w:val="00682826"/>
    <w:rsid w:val="0068287A"/>
    <w:rsid w:val="00682934"/>
    <w:rsid w:val="0068305D"/>
    <w:rsid w:val="006831A7"/>
    <w:rsid w:val="006831F1"/>
    <w:rsid w:val="0068342C"/>
    <w:rsid w:val="00683566"/>
    <w:rsid w:val="006838DF"/>
    <w:rsid w:val="006839F9"/>
    <w:rsid w:val="00683C18"/>
    <w:rsid w:val="00683C20"/>
    <w:rsid w:val="00683D2E"/>
    <w:rsid w:val="00683D98"/>
    <w:rsid w:val="00683F11"/>
    <w:rsid w:val="006840EA"/>
    <w:rsid w:val="0068419A"/>
    <w:rsid w:val="00684433"/>
    <w:rsid w:val="006844B1"/>
    <w:rsid w:val="00684691"/>
    <w:rsid w:val="0068473B"/>
    <w:rsid w:val="00684741"/>
    <w:rsid w:val="006847F8"/>
    <w:rsid w:val="00684AAD"/>
    <w:rsid w:val="00684B24"/>
    <w:rsid w:val="00684E28"/>
    <w:rsid w:val="00684F35"/>
    <w:rsid w:val="0068511A"/>
    <w:rsid w:val="0068520E"/>
    <w:rsid w:val="0068569E"/>
    <w:rsid w:val="0068577D"/>
    <w:rsid w:val="0068591A"/>
    <w:rsid w:val="00685B64"/>
    <w:rsid w:val="00685C17"/>
    <w:rsid w:val="00685E5F"/>
    <w:rsid w:val="00685F13"/>
    <w:rsid w:val="00686046"/>
    <w:rsid w:val="00686195"/>
    <w:rsid w:val="00686258"/>
    <w:rsid w:val="006862C9"/>
    <w:rsid w:val="0068632E"/>
    <w:rsid w:val="00686914"/>
    <w:rsid w:val="00686E0C"/>
    <w:rsid w:val="00686EEE"/>
    <w:rsid w:val="00686FA1"/>
    <w:rsid w:val="00687033"/>
    <w:rsid w:val="00687065"/>
    <w:rsid w:val="0068728D"/>
    <w:rsid w:val="006873FF"/>
    <w:rsid w:val="0068765D"/>
    <w:rsid w:val="0068768A"/>
    <w:rsid w:val="006877AB"/>
    <w:rsid w:val="006878EE"/>
    <w:rsid w:val="0068790C"/>
    <w:rsid w:val="006879AF"/>
    <w:rsid w:val="00687C73"/>
    <w:rsid w:val="006903F5"/>
    <w:rsid w:val="006903F9"/>
    <w:rsid w:val="00690617"/>
    <w:rsid w:val="006906E4"/>
    <w:rsid w:val="006908EC"/>
    <w:rsid w:val="006909BE"/>
    <w:rsid w:val="00690AAC"/>
    <w:rsid w:val="00690D80"/>
    <w:rsid w:val="00690EF6"/>
    <w:rsid w:val="00690F6C"/>
    <w:rsid w:val="00690F97"/>
    <w:rsid w:val="00691011"/>
    <w:rsid w:val="0069102E"/>
    <w:rsid w:val="00691147"/>
    <w:rsid w:val="006912C3"/>
    <w:rsid w:val="0069137E"/>
    <w:rsid w:val="0069175C"/>
    <w:rsid w:val="0069176A"/>
    <w:rsid w:val="00691C02"/>
    <w:rsid w:val="00691C0A"/>
    <w:rsid w:val="0069210D"/>
    <w:rsid w:val="00692428"/>
    <w:rsid w:val="0069261F"/>
    <w:rsid w:val="00692801"/>
    <w:rsid w:val="006928BF"/>
    <w:rsid w:val="00693079"/>
    <w:rsid w:val="00693168"/>
    <w:rsid w:val="0069330D"/>
    <w:rsid w:val="006934B2"/>
    <w:rsid w:val="00693530"/>
    <w:rsid w:val="00693868"/>
    <w:rsid w:val="0069387D"/>
    <w:rsid w:val="00693C11"/>
    <w:rsid w:val="00693C36"/>
    <w:rsid w:val="00694058"/>
    <w:rsid w:val="0069408A"/>
    <w:rsid w:val="0069426A"/>
    <w:rsid w:val="006944EB"/>
    <w:rsid w:val="00694932"/>
    <w:rsid w:val="006949CF"/>
    <w:rsid w:val="00694AA4"/>
    <w:rsid w:val="00694AFD"/>
    <w:rsid w:val="00694BD3"/>
    <w:rsid w:val="00694CBB"/>
    <w:rsid w:val="00694D52"/>
    <w:rsid w:val="00694E14"/>
    <w:rsid w:val="00694FE0"/>
    <w:rsid w:val="006952AB"/>
    <w:rsid w:val="00695396"/>
    <w:rsid w:val="00695587"/>
    <w:rsid w:val="0069566A"/>
    <w:rsid w:val="0069575A"/>
    <w:rsid w:val="00695AE5"/>
    <w:rsid w:val="00695C4E"/>
    <w:rsid w:val="00695D94"/>
    <w:rsid w:val="0069621E"/>
    <w:rsid w:val="00696294"/>
    <w:rsid w:val="00696388"/>
    <w:rsid w:val="006963D2"/>
    <w:rsid w:val="00696704"/>
    <w:rsid w:val="0069672F"/>
    <w:rsid w:val="0069696D"/>
    <w:rsid w:val="00696D8A"/>
    <w:rsid w:val="0069716B"/>
    <w:rsid w:val="006971DA"/>
    <w:rsid w:val="0069765D"/>
    <w:rsid w:val="0069776B"/>
    <w:rsid w:val="0069781A"/>
    <w:rsid w:val="006978A3"/>
    <w:rsid w:val="00697B0E"/>
    <w:rsid w:val="006A00BB"/>
    <w:rsid w:val="006A0117"/>
    <w:rsid w:val="006A02D6"/>
    <w:rsid w:val="006A0482"/>
    <w:rsid w:val="006A0778"/>
    <w:rsid w:val="006A0BA6"/>
    <w:rsid w:val="006A0C5C"/>
    <w:rsid w:val="006A0F63"/>
    <w:rsid w:val="006A10D3"/>
    <w:rsid w:val="006A130A"/>
    <w:rsid w:val="006A1650"/>
    <w:rsid w:val="006A16A2"/>
    <w:rsid w:val="006A1711"/>
    <w:rsid w:val="006A1ADC"/>
    <w:rsid w:val="006A1C1A"/>
    <w:rsid w:val="006A212F"/>
    <w:rsid w:val="006A2288"/>
    <w:rsid w:val="006A236C"/>
    <w:rsid w:val="006A2404"/>
    <w:rsid w:val="006A2467"/>
    <w:rsid w:val="006A2805"/>
    <w:rsid w:val="006A28B0"/>
    <w:rsid w:val="006A294F"/>
    <w:rsid w:val="006A299B"/>
    <w:rsid w:val="006A2D78"/>
    <w:rsid w:val="006A2D93"/>
    <w:rsid w:val="006A2F22"/>
    <w:rsid w:val="006A3113"/>
    <w:rsid w:val="006A31DB"/>
    <w:rsid w:val="006A32EB"/>
    <w:rsid w:val="006A3500"/>
    <w:rsid w:val="006A355F"/>
    <w:rsid w:val="006A357E"/>
    <w:rsid w:val="006A35C0"/>
    <w:rsid w:val="006A35CD"/>
    <w:rsid w:val="006A3905"/>
    <w:rsid w:val="006A39A0"/>
    <w:rsid w:val="006A3A0E"/>
    <w:rsid w:val="006A3A8D"/>
    <w:rsid w:val="006A3D6D"/>
    <w:rsid w:val="006A4174"/>
    <w:rsid w:val="006A42D5"/>
    <w:rsid w:val="006A4902"/>
    <w:rsid w:val="006A4A0C"/>
    <w:rsid w:val="006A4ABA"/>
    <w:rsid w:val="006A4DAB"/>
    <w:rsid w:val="006A4F60"/>
    <w:rsid w:val="006A518E"/>
    <w:rsid w:val="006A51D4"/>
    <w:rsid w:val="006A524C"/>
    <w:rsid w:val="006A5327"/>
    <w:rsid w:val="006A5502"/>
    <w:rsid w:val="006A5CBD"/>
    <w:rsid w:val="006A5D3F"/>
    <w:rsid w:val="006A656E"/>
    <w:rsid w:val="006A6661"/>
    <w:rsid w:val="006A680A"/>
    <w:rsid w:val="006A6914"/>
    <w:rsid w:val="006A6927"/>
    <w:rsid w:val="006A69F4"/>
    <w:rsid w:val="006A6ED3"/>
    <w:rsid w:val="006A6FC3"/>
    <w:rsid w:val="006A7117"/>
    <w:rsid w:val="006A71D8"/>
    <w:rsid w:val="006A7431"/>
    <w:rsid w:val="006A75A3"/>
    <w:rsid w:val="006A78D7"/>
    <w:rsid w:val="006A7A58"/>
    <w:rsid w:val="006A7D29"/>
    <w:rsid w:val="006A7DEF"/>
    <w:rsid w:val="006A7E7A"/>
    <w:rsid w:val="006B00A8"/>
    <w:rsid w:val="006B01BC"/>
    <w:rsid w:val="006B03E1"/>
    <w:rsid w:val="006B041A"/>
    <w:rsid w:val="006B04D9"/>
    <w:rsid w:val="006B05F3"/>
    <w:rsid w:val="006B0650"/>
    <w:rsid w:val="006B0990"/>
    <w:rsid w:val="006B0B50"/>
    <w:rsid w:val="006B0F99"/>
    <w:rsid w:val="006B16B3"/>
    <w:rsid w:val="006B190E"/>
    <w:rsid w:val="006B1A66"/>
    <w:rsid w:val="006B1D14"/>
    <w:rsid w:val="006B1D61"/>
    <w:rsid w:val="006B1DE8"/>
    <w:rsid w:val="006B1E89"/>
    <w:rsid w:val="006B1ED2"/>
    <w:rsid w:val="006B2004"/>
    <w:rsid w:val="006B204E"/>
    <w:rsid w:val="006B22CE"/>
    <w:rsid w:val="006B2681"/>
    <w:rsid w:val="006B298C"/>
    <w:rsid w:val="006B29EE"/>
    <w:rsid w:val="006B2D2E"/>
    <w:rsid w:val="006B320B"/>
    <w:rsid w:val="006B33AE"/>
    <w:rsid w:val="006B344F"/>
    <w:rsid w:val="006B353D"/>
    <w:rsid w:val="006B3634"/>
    <w:rsid w:val="006B39F9"/>
    <w:rsid w:val="006B3AC2"/>
    <w:rsid w:val="006B3C01"/>
    <w:rsid w:val="006B3C4A"/>
    <w:rsid w:val="006B3E6B"/>
    <w:rsid w:val="006B416B"/>
    <w:rsid w:val="006B429D"/>
    <w:rsid w:val="006B43FC"/>
    <w:rsid w:val="006B4574"/>
    <w:rsid w:val="006B476B"/>
    <w:rsid w:val="006B491D"/>
    <w:rsid w:val="006B4CA7"/>
    <w:rsid w:val="006B5382"/>
    <w:rsid w:val="006B53A4"/>
    <w:rsid w:val="006B58A8"/>
    <w:rsid w:val="006B59EF"/>
    <w:rsid w:val="006B5B4F"/>
    <w:rsid w:val="006B5FB0"/>
    <w:rsid w:val="006B5FBB"/>
    <w:rsid w:val="006B62DB"/>
    <w:rsid w:val="006B635B"/>
    <w:rsid w:val="006B6465"/>
    <w:rsid w:val="006B6627"/>
    <w:rsid w:val="006B66F0"/>
    <w:rsid w:val="006B674C"/>
    <w:rsid w:val="006B6785"/>
    <w:rsid w:val="006B6DD5"/>
    <w:rsid w:val="006B728A"/>
    <w:rsid w:val="006B73CE"/>
    <w:rsid w:val="006B7846"/>
    <w:rsid w:val="006B7850"/>
    <w:rsid w:val="006B7BAB"/>
    <w:rsid w:val="006B7FCE"/>
    <w:rsid w:val="006C012A"/>
    <w:rsid w:val="006C0156"/>
    <w:rsid w:val="006C0282"/>
    <w:rsid w:val="006C06EB"/>
    <w:rsid w:val="006C0778"/>
    <w:rsid w:val="006C0907"/>
    <w:rsid w:val="006C0A55"/>
    <w:rsid w:val="006C0E00"/>
    <w:rsid w:val="006C0EF0"/>
    <w:rsid w:val="006C12F7"/>
    <w:rsid w:val="006C138C"/>
    <w:rsid w:val="006C1521"/>
    <w:rsid w:val="006C1523"/>
    <w:rsid w:val="006C1724"/>
    <w:rsid w:val="006C1903"/>
    <w:rsid w:val="006C1AF3"/>
    <w:rsid w:val="006C1B90"/>
    <w:rsid w:val="006C1CAC"/>
    <w:rsid w:val="006C1F13"/>
    <w:rsid w:val="006C1F1A"/>
    <w:rsid w:val="006C2044"/>
    <w:rsid w:val="006C2106"/>
    <w:rsid w:val="006C2143"/>
    <w:rsid w:val="006C2160"/>
    <w:rsid w:val="006C2490"/>
    <w:rsid w:val="006C25D3"/>
    <w:rsid w:val="006C2C17"/>
    <w:rsid w:val="006C2D70"/>
    <w:rsid w:val="006C3040"/>
    <w:rsid w:val="006C30D4"/>
    <w:rsid w:val="006C3363"/>
    <w:rsid w:val="006C3453"/>
    <w:rsid w:val="006C3529"/>
    <w:rsid w:val="006C36AB"/>
    <w:rsid w:val="006C39E6"/>
    <w:rsid w:val="006C3A49"/>
    <w:rsid w:val="006C3ABC"/>
    <w:rsid w:val="006C3BE6"/>
    <w:rsid w:val="006C3E09"/>
    <w:rsid w:val="006C3E66"/>
    <w:rsid w:val="006C3F95"/>
    <w:rsid w:val="006C41AB"/>
    <w:rsid w:val="006C4276"/>
    <w:rsid w:val="006C44CD"/>
    <w:rsid w:val="006C45A4"/>
    <w:rsid w:val="006C45E7"/>
    <w:rsid w:val="006C4680"/>
    <w:rsid w:val="006C484B"/>
    <w:rsid w:val="006C485A"/>
    <w:rsid w:val="006C4DAE"/>
    <w:rsid w:val="006C4E30"/>
    <w:rsid w:val="006C4EA3"/>
    <w:rsid w:val="006C4F19"/>
    <w:rsid w:val="006C51C1"/>
    <w:rsid w:val="006C5410"/>
    <w:rsid w:val="006C5449"/>
    <w:rsid w:val="006C5951"/>
    <w:rsid w:val="006C5A35"/>
    <w:rsid w:val="006C5B39"/>
    <w:rsid w:val="006C5BEC"/>
    <w:rsid w:val="006C5F8F"/>
    <w:rsid w:val="006C623E"/>
    <w:rsid w:val="006C636F"/>
    <w:rsid w:val="006C6526"/>
    <w:rsid w:val="006C6567"/>
    <w:rsid w:val="006C656D"/>
    <w:rsid w:val="006C68D1"/>
    <w:rsid w:val="006C6970"/>
    <w:rsid w:val="006C6C3C"/>
    <w:rsid w:val="006C7029"/>
    <w:rsid w:val="006C73CA"/>
    <w:rsid w:val="006C7625"/>
    <w:rsid w:val="006C772E"/>
    <w:rsid w:val="006C7743"/>
    <w:rsid w:val="006C77A6"/>
    <w:rsid w:val="006C77F0"/>
    <w:rsid w:val="006C7B58"/>
    <w:rsid w:val="006D059F"/>
    <w:rsid w:val="006D05C5"/>
    <w:rsid w:val="006D06CA"/>
    <w:rsid w:val="006D077D"/>
    <w:rsid w:val="006D0858"/>
    <w:rsid w:val="006D0C5E"/>
    <w:rsid w:val="006D0D7F"/>
    <w:rsid w:val="006D1147"/>
    <w:rsid w:val="006D1173"/>
    <w:rsid w:val="006D11AE"/>
    <w:rsid w:val="006D14FE"/>
    <w:rsid w:val="006D156C"/>
    <w:rsid w:val="006D156F"/>
    <w:rsid w:val="006D1762"/>
    <w:rsid w:val="006D17A9"/>
    <w:rsid w:val="006D1854"/>
    <w:rsid w:val="006D18C4"/>
    <w:rsid w:val="006D1E53"/>
    <w:rsid w:val="006D1F22"/>
    <w:rsid w:val="006D2048"/>
    <w:rsid w:val="006D22BA"/>
    <w:rsid w:val="006D24DE"/>
    <w:rsid w:val="006D2F9D"/>
    <w:rsid w:val="006D2FE6"/>
    <w:rsid w:val="006D3102"/>
    <w:rsid w:val="006D3305"/>
    <w:rsid w:val="006D33D7"/>
    <w:rsid w:val="006D33E3"/>
    <w:rsid w:val="006D34D8"/>
    <w:rsid w:val="006D35F8"/>
    <w:rsid w:val="006D371C"/>
    <w:rsid w:val="006D3CB4"/>
    <w:rsid w:val="006D3F91"/>
    <w:rsid w:val="006D3FA0"/>
    <w:rsid w:val="006D41F4"/>
    <w:rsid w:val="006D43A2"/>
    <w:rsid w:val="006D4556"/>
    <w:rsid w:val="006D45FF"/>
    <w:rsid w:val="006D4622"/>
    <w:rsid w:val="006D47F3"/>
    <w:rsid w:val="006D498E"/>
    <w:rsid w:val="006D4B85"/>
    <w:rsid w:val="006D5471"/>
    <w:rsid w:val="006D55BC"/>
    <w:rsid w:val="006D55D0"/>
    <w:rsid w:val="006D5910"/>
    <w:rsid w:val="006D5B72"/>
    <w:rsid w:val="006D5D9A"/>
    <w:rsid w:val="006D5E44"/>
    <w:rsid w:val="006D5E86"/>
    <w:rsid w:val="006D617D"/>
    <w:rsid w:val="006D6211"/>
    <w:rsid w:val="006D6224"/>
    <w:rsid w:val="006D66F7"/>
    <w:rsid w:val="006D6C1F"/>
    <w:rsid w:val="006D6C43"/>
    <w:rsid w:val="006D6EC4"/>
    <w:rsid w:val="006D6F0C"/>
    <w:rsid w:val="006D700C"/>
    <w:rsid w:val="006D73D7"/>
    <w:rsid w:val="006D7885"/>
    <w:rsid w:val="006E0200"/>
    <w:rsid w:val="006E04E3"/>
    <w:rsid w:val="006E04E6"/>
    <w:rsid w:val="006E07A8"/>
    <w:rsid w:val="006E0871"/>
    <w:rsid w:val="006E08B0"/>
    <w:rsid w:val="006E0B53"/>
    <w:rsid w:val="006E0BF3"/>
    <w:rsid w:val="006E0C17"/>
    <w:rsid w:val="006E0D1A"/>
    <w:rsid w:val="006E0DC6"/>
    <w:rsid w:val="006E1368"/>
    <w:rsid w:val="006E147D"/>
    <w:rsid w:val="006E182E"/>
    <w:rsid w:val="006E1A28"/>
    <w:rsid w:val="006E1A52"/>
    <w:rsid w:val="006E1B80"/>
    <w:rsid w:val="006E1E07"/>
    <w:rsid w:val="006E1E93"/>
    <w:rsid w:val="006E1EB6"/>
    <w:rsid w:val="006E1F2A"/>
    <w:rsid w:val="006E205D"/>
    <w:rsid w:val="006E2065"/>
    <w:rsid w:val="006E2304"/>
    <w:rsid w:val="006E23B9"/>
    <w:rsid w:val="006E2577"/>
    <w:rsid w:val="006E27A8"/>
    <w:rsid w:val="006E2845"/>
    <w:rsid w:val="006E29D5"/>
    <w:rsid w:val="006E2A12"/>
    <w:rsid w:val="006E2B1B"/>
    <w:rsid w:val="006E2D1A"/>
    <w:rsid w:val="006E2D1C"/>
    <w:rsid w:val="006E2D39"/>
    <w:rsid w:val="006E2E09"/>
    <w:rsid w:val="006E30A0"/>
    <w:rsid w:val="006E30C6"/>
    <w:rsid w:val="006E3215"/>
    <w:rsid w:val="006E3226"/>
    <w:rsid w:val="006E333F"/>
    <w:rsid w:val="006E3885"/>
    <w:rsid w:val="006E38C4"/>
    <w:rsid w:val="006E396E"/>
    <w:rsid w:val="006E3C99"/>
    <w:rsid w:val="006E3D0E"/>
    <w:rsid w:val="006E3F64"/>
    <w:rsid w:val="006E3FDA"/>
    <w:rsid w:val="006E3FFB"/>
    <w:rsid w:val="006E4402"/>
    <w:rsid w:val="006E4413"/>
    <w:rsid w:val="006E4475"/>
    <w:rsid w:val="006E465B"/>
    <w:rsid w:val="006E4804"/>
    <w:rsid w:val="006E48A1"/>
    <w:rsid w:val="006E4A48"/>
    <w:rsid w:val="006E4E40"/>
    <w:rsid w:val="006E4E4C"/>
    <w:rsid w:val="006E4F10"/>
    <w:rsid w:val="006E4FF3"/>
    <w:rsid w:val="006E5106"/>
    <w:rsid w:val="006E51AC"/>
    <w:rsid w:val="006E53DC"/>
    <w:rsid w:val="006E541F"/>
    <w:rsid w:val="006E55F1"/>
    <w:rsid w:val="006E5819"/>
    <w:rsid w:val="006E5892"/>
    <w:rsid w:val="006E58F3"/>
    <w:rsid w:val="006E5A7C"/>
    <w:rsid w:val="006E5B06"/>
    <w:rsid w:val="006E5FFE"/>
    <w:rsid w:val="006E67D7"/>
    <w:rsid w:val="006E6896"/>
    <w:rsid w:val="006E68E8"/>
    <w:rsid w:val="006E7034"/>
    <w:rsid w:val="006E7105"/>
    <w:rsid w:val="006E72AB"/>
    <w:rsid w:val="006E732F"/>
    <w:rsid w:val="006E74BD"/>
    <w:rsid w:val="006E74DD"/>
    <w:rsid w:val="006E7538"/>
    <w:rsid w:val="006E75D1"/>
    <w:rsid w:val="006E78E0"/>
    <w:rsid w:val="006E7BCD"/>
    <w:rsid w:val="006E7C71"/>
    <w:rsid w:val="006E7CB5"/>
    <w:rsid w:val="006E7ED0"/>
    <w:rsid w:val="006E7F8C"/>
    <w:rsid w:val="006F01AE"/>
    <w:rsid w:val="006F03BA"/>
    <w:rsid w:val="006F0467"/>
    <w:rsid w:val="006F0481"/>
    <w:rsid w:val="006F084D"/>
    <w:rsid w:val="006F092F"/>
    <w:rsid w:val="006F09D2"/>
    <w:rsid w:val="006F0F30"/>
    <w:rsid w:val="006F0F31"/>
    <w:rsid w:val="006F128E"/>
    <w:rsid w:val="006F1808"/>
    <w:rsid w:val="006F1863"/>
    <w:rsid w:val="006F19E8"/>
    <w:rsid w:val="006F1C54"/>
    <w:rsid w:val="006F2089"/>
    <w:rsid w:val="006F2230"/>
    <w:rsid w:val="006F2297"/>
    <w:rsid w:val="006F2429"/>
    <w:rsid w:val="006F24D2"/>
    <w:rsid w:val="006F24E1"/>
    <w:rsid w:val="006F2520"/>
    <w:rsid w:val="006F2550"/>
    <w:rsid w:val="006F25F8"/>
    <w:rsid w:val="006F298C"/>
    <w:rsid w:val="006F2D31"/>
    <w:rsid w:val="006F2FCB"/>
    <w:rsid w:val="006F325C"/>
    <w:rsid w:val="006F350A"/>
    <w:rsid w:val="006F38A7"/>
    <w:rsid w:val="006F3BCD"/>
    <w:rsid w:val="006F3D9F"/>
    <w:rsid w:val="006F41C3"/>
    <w:rsid w:val="006F42D7"/>
    <w:rsid w:val="006F44A0"/>
    <w:rsid w:val="006F4618"/>
    <w:rsid w:val="006F4770"/>
    <w:rsid w:val="006F4808"/>
    <w:rsid w:val="006F4BCF"/>
    <w:rsid w:val="006F4C70"/>
    <w:rsid w:val="006F4F4F"/>
    <w:rsid w:val="006F4F92"/>
    <w:rsid w:val="006F505E"/>
    <w:rsid w:val="006F5487"/>
    <w:rsid w:val="006F5764"/>
    <w:rsid w:val="006F5B49"/>
    <w:rsid w:val="006F5FBE"/>
    <w:rsid w:val="006F5FD8"/>
    <w:rsid w:val="006F61B8"/>
    <w:rsid w:val="006F64C1"/>
    <w:rsid w:val="006F6721"/>
    <w:rsid w:val="006F6B75"/>
    <w:rsid w:val="006F6ECE"/>
    <w:rsid w:val="006F6F18"/>
    <w:rsid w:val="006F70C7"/>
    <w:rsid w:val="006F767B"/>
    <w:rsid w:val="006F7F0D"/>
    <w:rsid w:val="00700359"/>
    <w:rsid w:val="00700529"/>
    <w:rsid w:val="007007E6"/>
    <w:rsid w:val="007008EC"/>
    <w:rsid w:val="007009A8"/>
    <w:rsid w:val="00700A69"/>
    <w:rsid w:val="00700D23"/>
    <w:rsid w:val="00700EC4"/>
    <w:rsid w:val="007010F0"/>
    <w:rsid w:val="00701143"/>
    <w:rsid w:val="007012DE"/>
    <w:rsid w:val="00701333"/>
    <w:rsid w:val="007017EC"/>
    <w:rsid w:val="00701A85"/>
    <w:rsid w:val="00702338"/>
    <w:rsid w:val="007026B9"/>
    <w:rsid w:val="00702889"/>
    <w:rsid w:val="007029F0"/>
    <w:rsid w:val="00702B50"/>
    <w:rsid w:val="00702BF9"/>
    <w:rsid w:val="00702C8F"/>
    <w:rsid w:val="00702CCC"/>
    <w:rsid w:val="00703174"/>
    <w:rsid w:val="0070330C"/>
    <w:rsid w:val="00703362"/>
    <w:rsid w:val="007036A0"/>
    <w:rsid w:val="00703918"/>
    <w:rsid w:val="00703AA7"/>
    <w:rsid w:val="00703CAE"/>
    <w:rsid w:val="00703E86"/>
    <w:rsid w:val="00703F54"/>
    <w:rsid w:val="00703FE3"/>
    <w:rsid w:val="007041A5"/>
    <w:rsid w:val="007041B3"/>
    <w:rsid w:val="00704374"/>
    <w:rsid w:val="0070486A"/>
    <w:rsid w:val="00704872"/>
    <w:rsid w:val="00704879"/>
    <w:rsid w:val="00704A16"/>
    <w:rsid w:val="00704BFE"/>
    <w:rsid w:val="00704C50"/>
    <w:rsid w:val="007050D5"/>
    <w:rsid w:val="00705140"/>
    <w:rsid w:val="007051DB"/>
    <w:rsid w:val="00705209"/>
    <w:rsid w:val="00705418"/>
    <w:rsid w:val="0070565A"/>
    <w:rsid w:val="007056EF"/>
    <w:rsid w:val="00705E40"/>
    <w:rsid w:val="00705E96"/>
    <w:rsid w:val="0070635F"/>
    <w:rsid w:val="0070674C"/>
    <w:rsid w:val="00706B5E"/>
    <w:rsid w:val="00706CD0"/>
    <w:rsid w:val="0070722D"/>
    <w:rsid w:val="0070734C"/>
    <w:rsid w:val="007073D5"/>
    <w:rsid w:val="00707478"/>
    <w:rsid w:val="007074A3"/>
    <w:rsid w:val="007077B0"/>
    <w:rsid w:val="00707814"/>
    <w:rsid w:val="00707B9A"/>
    <w:rsid w:val="00707CD1"/>
    <w:rsid w:val="00707CE0"/>
    <w:rsid w:val="00707DDA"/>
    <w:rsid w:val="007100EF"/>
    <w:rsid w:val="00710183"/>
    <w:rsid w:val="007102F1"/>
    <w:rsid w:val="007103A9"/>
    <w:rsid w:val="0071055F"/>
    <w:rsid w:val="00710645"/>
    <w:rsid w:val="00710929"/>
    <w:rsid w:val="00710A45"/>
    <w:rsid w:val="00710E92"/>
    <w:rsid w:val="0071116D"/>
    <w:rsid w:val="007111DF"/>
    <w:rsid w:val="0071134E"/>
    <w:rsid w:val="00711350"/>
    <w:rsid w:val="00711406"/>
    <w:rsid w:val="00711407"/>
    <w:rsid w:val="0071157C"/>
    <w:rsid w:val="00711718"/>
    <w:rsid w:val="00711913"/>
    <w:rsid w:val="00711939"/>
    <w:rsid w:val="00711AA7"/>
    <w:rsid w:val="00711AE9"/>
    <w:rsid w:val="00711BA3"/>
    <w:rsid w:val="00711DBA"/>
    <w:rsid w:val="007120B7"/>
    <w:rsid w:val="00712706"/>
    <w:rsid w:val="007129FC"/>
    <w:rsid w:val="00712AC6"/>
    <w:rsid w:val="00712C39"/>
    <w:rsid w:val="00712C79"/>
    <w:rsid w:val="00712D04"/>
    <w:rsid w:val="00712D5C"/>
    <w:rsid w:val="00712EA1"/>
    <w:rsid w:val="00712ED2"/>
    <w:rsid w:val="00712F06"/>
    <w:rsid w:val="00712FE5"/>
    <w:rsid w:val="007133C5"/>
    <w:rsid w:val="007134AA"/>
    <w:rsid w:val="007134E5"/>
    <w:rsid w:val="00713835"/>
    <w:rsid w:val="00713B08"/>
    <w:rsid w:val="00713B43"/>
    <w:rsid w:val="00713B50"/>
    <w:rsid w:val="00713F8C"/>
    <w:rsid w:val="0071425B"/>
    <w:rsid w:val="00714355"/>
    <w:rsid w:val="0071438B"/>
    <w:rsid w:val="0071472C"/>
    <w:rsid w:val="00714841"/>
    <w:rsid w:val="0071487E"/>
    <w:rsid w:val="00714D11"/>
    <w:rsid w:val="00714E08"/>
    <w:rsid w:val="00715132"/>
    <w:rsid w:val="00715389"/>
    <w:rsid w:val="007153E6"/>
    <w:rsid w:val="00715521"/>
    <w:rsid w:val="00715587"/>
    <w:rsid w:val="007155D7"/>
    <w:rsid w:val="00715679"/>
    <w:rsid w:val="00715719"/>
    <w:rsid w:val="007158F9"/>
    <w:rsid w:val="00715AE0"/>
    <w:rsid w:val="00715B40"/>
    <w:rsid w:val="00715BA0"/>
    <w:rsid w:val="00715BE3"/>
    <w:rsid w:val="00715DD8"/>
    <w:rsid w:val="00715DDC"/>
    <w:rsid w:val="0071604F"/>
    <w:rsid w:val="007160A5"/>
    <w:rsid w:val="0071622E"/>
    <w:rsid w:val="00716562"/>
    <w:rsid w:val="00716737"/>
    <w:rsid w:val="00716B36"/>
    <w:rsid w:val="00716C40"/>
    <w:rsid w:val="00716C8F"/>
    <w:rsid w:val="00716D4F"/>
    <w:rsid w:val="00716ECD"/>
    <w:rsid w:val="00716F49"/>
    <w:rsid w:val="00717091"/>
    <w:rsid w:val="007175C5"/>
    <w:rsid w:val="00717699"/>
    <w:rsid w:val="007176F8"/>
    <w:rsid w:val="007178AE"/>
    <w:rsid w:val="00720077"/>
    <w:rsid w:val="00720185"/>
    <w:rsid w:val="007202A5"/>
    <w:rsid w:val="00720332"/>
    <w:rsid w:val="00720362"/>
    <w:rsid w:val="00720431"/>
    <w:rsid w:val="0072046C"/>
    <w:rsid w:val="00720486"/>
    <w:rsid w:val="00720510"/>
    <w:rsid w:val="00720843"/>
    <w:rsid w:val="00720A0A"/>
    <w:rsid w:val="00720BFF"/>
    <w:rsid w:val="00720C58"/>
    <w:rsid w:val="00720F60"/>
    <w:rsid w:val="00720F9D"/>
    <w:rsid w:val="007211DE"/>
    <w:rsid w:val="007212C7"/>
    <w:rsid w:val="0072175F"/>
    <w:rsid w:val="00721A64"/>
    <w:rsid w:val="00721A7C"/>
    <w:rsid w:val="00721F5C"/>
    <w:rsid w:val="00721F98"/>
    <w:rsid w:val="007220DE"/>
    <w:rsid w:val="0072215C"/>
    <w:rsid w:val="007221E1"/>
    <w:rsid w:val="00722842"/>
    <w:rsid w:val="00722B47"/>
    <w:rsid w:val="00722CEF"/>
    <w:rsid w:val="00722EFE"/>
    <w:rsid w:val="00722F39"/>
    <w:rsid w:val="007231CA"/>
    <w:rsid w:val="0072339C"/>
    <w:rsid w:val="0072345E"/>
    <w:rsid w:val="00723791"/>
    <w:rsid w:val="0072394B"/>
    <w:rsid w:val="00723C8B"/>
    <w:rsid w:val="00723F4A"/>
    <w:rsid w:val="00723F86"/>
    <w:rsid w:val="0072404D"/>
    <w:rsid w:val="007240AD"/>
    <w:rsid w:val="007241C2"/>
    <w:rsid w:val="00724403"/>
    <w:rsid w:val="0072458B"/>
    <w:rsid w:val="00724643"/>
    <w:rsid w:val="00724887"/>
    <w:rsid w:val="0072498D"/>
    <w:rsid w:val="00724CBC"/>
    <w:rsid w:val="007250BB"/>
    <w:rsid w:val="0072510C"/>
    <w:rsid w:val="0072564E"/>
    <w:rsid w:val="00725A90"/>
    <w:rsid w:val="00725B1F"/>
    <w:rsid w:val="00725B34"/>
    <w:rsid w:val="00725CBF"/>
    <w:rsid w:val="0072624C"/>
    <w:rsid w:val="0072667A"/>
    <w:rsid w:val="0072675B"/>
    <w:rsid w:val="00726CE2"/>
    <w:rsid w:val="00726EDD"/>
    <w:rsid w:val="0072701C"/>
    <w:rsid w:val="00727058"/>
    <w:rsid w:val="0072747C"/>
    <w:rsid w:val="00727757"/>
    <w:rsid w:val="007278D1"/>
    <w:rsid w:val="00727D47"/>
    <w:rsid w:val="00727D74"/>
    <w:rsid w:val="00727DB4"/>
    <w:rsid w:val="00727F2A"/>
    <w:rsid w:val="00730030"/>
    <w:rsid w:val="00730203"/>
    <w:rsid w:val="00730281"/>
    <w:rsid w:val="0073042B"/>
    <w:rsid w:val="00730435"/>
    <w:rsid w:val="007309FB"/>
    <w:rsid w:val="00730E38"/>
    <w:rsid w:val="00731041"/>
    <w:rsid w:val="00731222"/>
    <w:rsid w:val="007314B3"/>
    <w:rsid w:val="00731550"/>
    <w:rsid w:val="007315E8"/>
    <w:rsid w:val="00731772"/>
    <w:rsid w:val="00731883"/>
    <w:rsid w:val="00731A2C"/>
    <w:rsid w:val="00731C12"/>
    <w:rsid w:val="00731E3A"/>
    <w:rsid w:val="00732080"/>
    <w:rsid w:val="0073221D"/>
    <w:rsid w:val="0073230B"/>
    <w:rsid w:val="007325AE"/>
    <w:rsid w:val="00732B29"/>
    <w:rsid w:val="00732DB9"/>
    <w:rsid w:val="00732EC0"/>
    <w:rsid w:val="00733177"/>
    <w:rsid w:val="007331F2"/>
    <w:rsid w:val="00733222"/>
    <w:rsid w:val="00733228"/>
    <w:rsid w:val="007332D2"/>
    <w:rsid w:val="00733421"/>
    <w:rsid w:val="007336EB"/>
    <w:rsid w:val="00733716"/>
    <w:rsid w:val="007338A1"/>
    <w:rsid w:val="007338B1"/>
    <w:rsid w:val="00733953"/>
    <w:rsid w:val="007341FE"/>
    <w:rsid w:val="00734BA8"/>
    <w:rsid w:val="00734D0C"/>
    <w:rsid w:val="00734EEB"/>
    <w:rsid w:val="0073540A"/>
    <w:rsid w:val="007354D4"/>
    <w:rsid w:val="007355E8"/>
    <w:rsid w:val="00735947"/>
    <w:rsid w:val="00735A45"/>
    <w:rsid w:val="00735C77"/>
    <w:rsid w:val="00735E2D"/>
    <w:rsid w:val="00735E3D"/>
    <w:rsid w:val="00736173"/>
    <w:rsid w:val="007363B0"/>
    <w:rsid w:val="007364A7"/>
    <w:rsid w:val="00736695"/>
    <w:rsid w:val="007366C0"/>
    <w:rsid w:val="00736837"/>
    <w:rsid w:val="007368AC"/>
    <w:rsid w:val="007369AB"/>
    <w:rsid w:val="00736A28"/>
    <w:rsid w:val="00737067"/>
    <w:rsid w:val="007370D0"/>
    <w:rsid w:val="007371F7"/>
    <w:rsid w:val="00737746"/>
    <w:rsid w:val="00737843"/>
    <w:rsid w:val="007378BE"/>
    <w:rsid w:val="007379ED"/>
    <w:rsid w:val="00737B61"/>
    <w:rsid w:val="00737DA3"/>
    <w:rsid w:val="00740242"/>
    <w:rsid w:val="0074026A"/>
    <w:rsid w:val="007402AB"/>
    <w:rsid w:val="00740465"/>
    <w:rsid w:val="007405A2"/>
    <w:rsid w:val="007405FF"/>
    <w:rsid w:val="00740800"/>
    <w:rsid w:val="007408B8"/>
    <w:rsid w:val="0074096E"/>
    <w:rsid w:val="007409A3"/>
    <w:rsid w:val="00740AA0"/>
    <w:rsid w:val="00740D37"/>
    <w:rsid w:val="00740D3B"/>
    <w:rsid w:val="00740E72"/>
    <w:rsid w:val="00740E9B"/>
    <w:rsid w:val="00740F1F"/>
    <w:rsid w:val="00740F86"/>
    <w:rsid w:val="00741174"/>
    <w:rsid w:val="00741283"/>
    <w:rsid w:val="00741389"/>
    <w:rsid w:val="0074141B"/>
    <w:rsid w:val="0074162F"/>
    <w:rsid w:val="00741E07"/>
    <w:rsid w:val="007422F2"/>
    <w:rsid w:val="0074232B"/>
    <w:rsid w:val="007423DD"/>
    <w:rsid w:val="0074267F"/>
    <w:rsid w:val="00742737"/>
    <w:rsid w:val="00742DDB"/>
    <w:rsid w:val="00742F6A"/>
    <w:rsid w:val="007430E9"/>
    <w:rsid w:val="007431B3"/>
    <w:rsid w:val="007431BD"/>
    <w:rsid w:val="0074322B"/>
    <w:rsid w:val="00743238"/>
    <w:rsid w:val="00743392"/>
    <w:rsid w:val="007435FA"/>
    <w:rsid w:val="0074362D"/>
    <w:rsid w:val="00743686"/>
    <w:rsid w:val="0074379C"/>
    <w:rsid w:val="0074380D"/>
    <w:rsid w:val="00743B22"/>
    <w:rsid w:val="00743C02"/>
    <w:rsid w:val="00743D5D"/>
    <w:rsid w:val="00743F06"/>
    <w:rsid w:val="00743F6F"/>
    <w:rsid w:val="00744049"/>
    <w:rsid w:val="0074416A"/>
    <w:rsid w:val="00744685"/>
    <w:rsid w:val="0074481C"/>
    <w:rsid w:val="007449E5"/>
    <w:rsid w:val="00744A5B"/>
    <w:rsid w:val="00744CAE"/>
    <w:rsid w:val="00744EB6"/>
    <w:rsid w:val="00744F7E"/>
    <w:rsid w:val="007450D1"/>
    <w:rsid w:val="00745221"/>
    <w:rsid w:val="007455C1"/>
    <w:rsid w:val="007456EC"/>
    <w:rsid w:val="007458B8"/>
    <w:rsid w:val="007458E1"/>
    <w:rsid w:val="00745F07"/>
    <w:rsid w:val="007461B6"/>
    <w:rsid w:val="007462B5"/>
    <w:rsid w:val="00746310"/>
    <w:rsid w:val="00746342"/>
    <w:rsid w:val="007464FB"/>
    <w:rsid w:val="00746573"/>
    <w:rsid w:val="00746874"/>
    <w:rsid w:val="00746ADB"/>
    <w:rsid w:val="0074720E"/>
    <w:rsid w:val="0074721D"/>
    <w:rsid w:val="00747394"/>
    <w:rsid w:val="007473BD"/>
    <w:rsid w:val="007473E5"/>
    <w:rsid w:val="0074753C"/>
    <w:rsid w:val="00747549"/>
    <w:rsid w:val="007475B1"/>
    <w:rsid w:val="007476BF"/>
    <w:rsid w:val="007477A7"/>
    <w:rsid w:val="00747938"/>
    <w:rsid w:val="00750271"/>
    <w:rsid w:val="007503E5"/>
    <w:rsid w:val="0075041A"/>
    <w:rsid w:val="00750495"/>
    <w:rsid w:val="007505AE"/>
    <w:rsid w:val="007506CC"/>
    <w:rsid w:val="007509A9"/>
    <w:rsid w:val="00750A9F"/>
    <w:rsid w:val="00750BB8"/>
    <w:rsid w:val="00750CAE"/>
    <w:rsid w:val="00750E77"/>
    <w:rsid w:val="0075139B"/>
    <w:rsid w:val="0075172F"/>
    <w:rsid w:val="00751B33"/>
    <w:rsid w:val="00751B6B"/>
    <w:rsid w:val="00752069"/>
    <w:rsid w:val="007520DF"/>
    <w:rsid w:val="007521B2"/>
    <w:rsid w:val="007523F3"/>
    <w:rsid w:val="0075264C"/>
    <w:rsid w:val="0075274A"/>
    <w:rsid w:val="00752944"/>
    <w:rsid w:val="00752A61"/>
    <w:rsid w:val="00752A7A"/>
    <w:rsid w:val="0075337C"/>
    <w:rsid w:val="00753657"/>
    <w:rsid w:val="0075393D"/>
    <w:rsid w:val="00753965"/>
    <w:rsid w:val="00753979"/>
    <w:rsid w:val="00753B69"/>
    <w:rsid w:val="00753BBA"/>
    <w:rsid w:val="00753C76"/>
    <w:rsid w:val="00753D7C"/>
    <w:rsid w:val="00753F28"/>
    <w:rsid w:val="007545F3"/>
    <w:rsid w:val="007548FF"/>
    <w:rsid w:val="0075497A"/>
    <w:rsid w:val="00754AB3"/>
    <w:rsid w:val="00754EA6"/>
    <w:rsid w:val="00755093"/>
    <w:rsid w:val="00755339"/>
    <w:rsid w:val="00755407"/>
    <w:rsid w:val="0075547B"/>
    <w:rsid w:val="00755715"/>
    <w:rsid w:val="0075582F"/>
    <w:rsid w:val="0075593D"/>
    <w:rsid w:val="00755DEA"/>
    <w:rsid w:val="00756100"/>
    <w:rsid w:val="0075616C"/>
    <w:rsid w:val="00756205"/>
    <w:rsid w:val="0075661D"/>
    <w:rsid w:val="00756A29"/>
    <w:rsid w:val="00756ADD"/>
    <w:rsid w:val="00756E10"/>
    <w:rsid w:val="00756E67"/>
    <w:rsid w:val="00757451"/>
    <w:rsid w:val="00757554"/>
    <w:rsid w:val="00757676"/>
    <w:rsid w:val="00757720"/>
    <w:rsid w:val="00757929"/>
    <w:rsid w:val="00757C9F"/>
    <w:rsid w:val="007601AC"/>
    <w:rsid w:val="0076026B"/>
    <w:rsid w:val="00760A5B"/>
    <w:rsid w:val="00760A71"/>
    <w:rsid w:val="00760F04"/>
    <w:rsid w:val="00761054"/>
    <w:rsid w:val="007611AF"/>
    <w:rsid w:val="00761375"/>
    <w:rsid w:val="007613E0"/>
    <w:rsid w:val="007617CF"/>
    <w:rsid w:val="007617E6"/>
    <w:rsid w:val="00761807"/>
    <w:rsid w:val="00761C0E"/>
    <w:rsid w:val="00761CE7"/>
    <w:rsid w:val="00761D17"/>
    <w:rsid w:val="00761DA3"/>
    <w:rsid w:val="007629E9"/>
    <w:rsid w:val="00762A08"/>
    <w:rsid w:val="00762A19"/>
    <w:rsid w:val="00762A31"/>
    <w:rsid w:val="00762B57"/>
    <w:rsid w:val="00762DC2"/>
    <w:rsid w:val="007630A9"/>
    <w:rsid w:val="0076334A"/>
    <w:rsid w:val="0076338E"/>
    <w:rsid w:val="0076364A"/>
    <w:rsid w:val="007637F9"/>
    <w:rsid w:val="00763A11"/>
    <w:rsid w:val="00763EFF"/>
    <w:rsid w:val="00763FF1"/>
    <w:rsid w:val="0076413E"/>
    <w:rsid w:val="007641CE"/>
    <w:rsid w:val="007641EC"/>
    <w:rsid w:val="007645AA"/>
    <w:rsid w:val="00764641"/>
    <w:rsid w:val="00764833"/>
    <w:rsid w:val="00764893"/>
    <w:rsid w:val="00764955"/>
    <w:rsid w:val="00764D4A"/>
    <w:rsid w:val="007652DA"/>
    <w:rsid w:val="00765377"/>
    <w:rsid w:val="0076554F"/>
    <w:rsid w:val="00765758"/>
    <w:rsid w:val="00765BE5"/>
    <w:rsid w:val="00765EFA"/>
    <w:rsid w:val="00766210"/>
    <w:rsid w:val="00766368"/>
    <w:rsid w:val="007663C6"/>
    <w:rsid w:val="007663E6"/>
    <w:rsid w:val="00766AAA"/>
    <w:rsid w:val="00766CC5"/>
    <w:rsid w:val="00766DAB"/>
    <w:rsid w:val="00766EA0"/>
    <w:rsid w:val="0076780A"/>
    <w:rsid w:val="00767C76"/>
    <w:rsid w:val="00767D0E"/>
    <w:rsid w:val="00767E9F"/>
    <w:rsid w:val="0077007D"/>
    <w:rsid w:val="00770160"/>
    <w:rsid w:val="007705BF"/>
    <w:rsid w:val="00770899"/>
    <w:rsid w:val="00770CA7"/>
    <w:rsid w:val="007718B3"/>
    <w:rsid w:val="00771911"/>
    <w:rsid w:val="00771961"/>
    <w:rsid w:val="00771A3C"/>
    <w:rsid w:val="00771B18"/>
    <w:rsid w:val="00772494"/>
    <w:rsid w:val="007724D5"/>
    <w:rsid w:val="00772577"/>
    <w:rsid w:val="00772705"/>
    <w:rsid w:val="0077296D"/>
    <w:rsid w:val="00772A78"/>
    <w:rsid w:val="00772D9A"/>
    <w:rsid w:val="00772E6E"/>
    <w:rsid w:val="00773142"/>
    <w:rsid w:val="0077316B"/>
    <w:rsid w:val="007733B0"/>
    <w:rsid w:val="00773644"/>
    <w:rsid w:val="0077398A"/>
    <w:rsid w:val="00773AE8"/>
    <w:rsid w:val="00773B23"/>
    <w:rsid w:val="00773C26"/>
    <w:rsid w:val="00774050"/>
    <w:rsid w:val="00774261"/>
    <w:rsid w:val="007742F3"/>
    <w:rsid w:val="007743E0"/>
    <w:rsid w:val="007745EB"/>
    <w:rsid w:val="00774737"/>
    <w:rsid w:val="0077477F"/>
    <w:rsid w:val="007749D8"/>
    <w:rsid w:val="007749FB"/>
    <w:rsid w:val="00774B9D"/>
    <w:rsid w:val="00774E7E"/>
    <w:rsid w:val="00774E89"/>
    <w:rsid w:val="00774EC0"/>
    <w:rsid w:val="00774F6A"/>
    <w:rsid w:val="00775239"/>
    <w:rsid w:val="007753A6"/>
    <w:rsid w:val="007756AC"/>
    <w:rsid w:val="00775749"/>
    <w:rsid w:val="00775897"/>
    <w:rsid w:val="00775947"/>
    <w:rsid w:val="00775A6E"/>
    <w:rsid w:val="00775CF7"/>
    <w:rsid w:val="00775D75"/>
    <w:rsid w:val="00775E0C"/>
    <w:rsid w:val="00776031"/>
    <w:rsid w:val="0077616C"/>
    <w:rsid w:val="00776443"/>
    <w:rsid w:val="0077652C"/>
    <w:rsid w:val="007765FB"/>
    <w:rsid w:val="007768C2"/>
    <w:rsid w:val="007769BD"/>
    <w:rsid w:val="00776B85"/>
    <w:rsid w:val="00776BD8"/>
    <w:rsid w:val="00776BED"/>
    <w:rsid w:val="00776C10"/>
    <w:rsid w:val="00776D0B"/>
    <w:rsid w:val="00776F6A"/>
    <w:rsid w:val="00776FD6"/>
    <w:rsid w:val="00777337"/>
    <w:rsid w:val="0077759E"/>
    <w:rsid w:val="007775C6"/>
    <w:rsid w:val="00777672"/>
    <w:rsid w:val="0077768E"/>
    <w:rsid w:val="00777C09"/>
    <w:rsid w:val="00780506"/>
    <w:rsid w:val="007806CB"/>
    <w:rsid w:val="00780761"/>
    <w:rsid w:val="007807AE"/>
    <w:rsid w:val="00780826"/>
    <w:rsid w:val="00780AFC"/>
    <w:rsid w:val="00780C27"/>
    <w:rsid w:val="00780D00"/>
    <w:rsid w:val="0078172A"/>
    <w:rsid w:val="007817C2"/>
    <w:rsid w:val="00781C8E"/>
    <w:rsid w:val="00781D8B"/>
    <w:rsid w:val="00781E3A"/>
    <w:rsid w:val="00781E47"/>
    <w:rsid w:val="00781F19"/>
    <w:rsid w:val="0078239F"/>
    <w:rsid w:val="007823A3"/>
    <w:rsid w:val="0078279C"/>
    <w:rsid w:val="007828B8"/>
    <w:rsid w:val="00782B12"/>
    <w:rsid w:val="00782D19"/>
    <w:rsid w:val="00782F59"/>
    <w:rsid w:val="00783069"/>
    <w:rsid w:val="00783485"/>
    <w:rsid w:val="007834EC"/>
    <w:rsid w:val="00783616"/>
    <w:rsid w:val="00783837"/>
    <w:rsid w:val="0078387C"/>
    <w:rsid w:val="00783953"/>
    <w:rsid w:val="00783AB8"/>
    <w:rsid w:val="00783B1C"/>
    <w:rsid w:val="00783DBF"/>
    <w:rsid w:val="00783F61"/>
    <w:rsid w:val="007842FA"/>
    <w:rsid w:val="00784322"/>
    <w:rsid w:val="0078437B"/>
    <w:rsid w:val="0078466C"/>
    <w:rsid w:val="00784746"/>
    <w:rsid w:val="00784998"/>
    <w:rsid w:val="00784B54"/>
    <w:rsid w:val="00784BE2"/>
    <w:rsid w:val="00784D6F"/>
    <w:rsid w:val="00784DAD"/>
    <w:rsid w:val="00784E99"/>
    <w:rsid w:val="0078517C"/>
    <w:rsid w:val="00785325"/>
    <w:rsid w:val="007853B1"/>
    <w:rsid w:val="00785DE4"/>
    <w:rsid w:val="00785ED0"/>
    <w:rsid w:val="007861E1"/>
    <w:rsid w:val="007863B1"/>
    <w:rsid w:val="0078641F"/>
    <w:rsid w:val="00786514"/>
    <w:rsid w:val="00786550"/>
    <w:rsid w:val="007866C8"/>
    <w:rsid w:val="007867D8"/>
    <w:rsid w:val="00786864"/>
    <w:rsid w:val="007869EE"/>
    <w:rsid w:val="00786D76"/>
    <w:rsid w:val="00786D9A"/>
    <w:rsid w:val="00786F7F"/>
    <w:rsid w:val="00786FB6"/>
    <w:rsid w:val="007871AE"/>
    <w:rsid w:val="00787817"/>
    <w:rsid w:val="00787ACD"/>
    <w:rsid w:val="00787E64"/>
    <w:rsid w:val="0079022D"/>
    <w:rsid w:val="007902D0"/>
    <w:rsid w:val="00790515"/>
    <w:rsid w:val="00790A7A"/>
    <w:rsid w:val="00790B8E"/>
    <w:rsid w:val="00790F4A"/>
    <w:rsid w:val="00790F59"/>
    <w:rsid w:val="00790FDA"/>
    <w:rsid w:val="007910E8"/>
    <w:rsid w:val="007912BD"/>
    <w:rsid w:val="00791522"/>
    <w:rsid w:val="00791A07"/>
    <w:rsid w:val="00791A47"/>
    <w:rsid w:val="00791B20"/>
    <w:rsid w:val="00792088"/>
    <w:rsid w:val="00792130"/>
    <w:rsid w:val="0079216F"/>
    <w:rsid w:val="00792172"/>
    <w:rsid w:val="00792382"/>
    <w:rsid w:val="007927FB"/>
    <w:rsid w:val="00792B1B"/>
    <w:rsid w:val="00792C6C"/>
    <w:rsid w:val="00792C77"/>
    <w:rsid w:val="00792F24"/>
    <w:rsid w:val="0079306F"/>
    <w:rsid w:val="00793116"/>
    <w:rsid w:val="0079319B"/>
    <w:rsid w:val="00793270"/>
    <w:rsid w:val="0079345C"/>
    <w:rsid w:val="00793500"/>
    <w:rsid w:val="00793610"/>
    <w:rsid w:val="007939ED"/>
    <w:rsid w:val="007939F7"/>
    <w:rsid w:val="00793A11"/>
    <w:rsid w:val="00793A8A"/>
    <w:rsid w:val="00793C77"/>
    <w:rsid w:val="007940AC"/>
    <w:rsid w:val="00794278"/>
    <w:rsid w:val="007944BB"/>
    <w:rsid w:val="007947D1"/>
    <w:rsid w:val="007948A8"/>
    <w:rsid w:val="007949C6"/>
    <w:rsid w:val="00794A62"/>
    <w:rsid w:val="00794C8B"/>
    <w:rsid w:val="00794CC1"/>
    <w:rsid w:val="00794E19"/>
    <w:rsid w:val="007950B4"/>
    <w:rsid w:val="0079538A"/>
    <w:rsid w:val="007954D4"/>
    <w:rsid w:val="00795AAB"/>
    <w:rsid w:val="00795AE1"/>
    <w:rsid w:val="0079607D"/>
    <w:rsid w:val="00796123"/>
    <w:rsid w:val="007961D5"/>
    <w:rsid w:val="00796212"/>
    <w:rsid w:val="007962D2"/>
    <w:rsid w:val="00796301"/>
    <w:rsid w:val="007966AA"/>
    <w:rsid w:val="007969D6"/>
    <w:rsid w:val="00796A20"/>
    <w:rsid w:val="00796BC2"/>
    <w:rsid w:val="00796E1E"/>
    <w:rsid w:val="00796F1F"/>
    <w:rsid w:val="007971A1"/>
    <w:rsid w:val="0079724F"/>
    <w:rsid w:val="007975D5"/>
    <w:rsid w:val="007977DB"/>
    <w:rsid w:val="00797A97"/>
    <w:rsid w:val="00797B70"/>
    <w:rsid w:val="00797F49"/>
    <w:rsid w:val="00797F74"/>
    <w:rsid w:val="007A04C6"/>
    <w:rsid w:val="007A0592"/>
    <w:rsid w:val="007A06A6"/>
    <w:rsid w:val="007A0BC0"/>
    <w:rsid w:val="007A0ECE"/>
    <w:rsid w:val="007A1298"/>
    <w:rsid w:val="007A129C"/>
    <w:rsid w:val="007A133C"/>
    <w:rsid w:val="007A13DC"/>
    <w:rsid w:val="007A14A2"/>
    <w:rsid w:val="007A14D6"/>
    <w:rsid w:val="007A16E1"/>
    <w:rsid w:val="007A171F"/>
    <w:rsid w:val="007A174E"/>
    <w:rsid w:val="007A17A0"/>
    <w:rsid w:val="007A18CD"/>
    <w:rsid w:val="007A1A4F"/>
    <w:rsid w:val="007A1C5C"/>
    <w:rsid w:val="007A2281"/>
    <w:rsid w:val="007A251A"/>
    <w:rsid w:val="007A2657"/>
    <w:rsid w:val="007A272A"/>
    <w:rsid w:val="007A2925"/>
    <w:rsid w:val="007A2CBE"/>
    <w:rsid w:val="007A3067"/>
    <w:rsid w:val="007A341A"/>
    <w:rsid w:val="007A37BF"/>
    <w:rsid w:val="007A3B8C"/>
    <w:rsid w:val="007A3BBE"/>
    <w:rsid w:val="007A3F6B"/>
    <w:rsid w:val="007A402A"/>
    <w:rsid w:val="007A430A"/>
    <w:rsid w:val="007A44B5"/>
    <w:rsid w:val="007A5005"/>
    <w:rsid w:val="007A5007"/>
    <w:rsid w:val="007A52BB"/>
    <w:rsid w:val="007A52D6"/>
    <w:rsid w:val="007A52DF"/>
    <w:rsid w:val="007A53A3"/>
    <w:rsid w:val="007A5718"/>
    <w:rsid w:val="007A5A58"/>
    <w:rsid w:val="007A5B45"/>
    <w:rsid w:val="007A5CA8"/>
    <w:rsid w:val="007A5F47"/>
    <w:rsid w:val="007A6274"/>
    <w:rsid w:val="007A63F0"/>
    <w:rsid w:val="007A678E"/>
    <w:rsid w:val="007A6A96"/>
    <w:rsid w:val="007A6AA8"/>
    <w:rsid w:val="007A6B76"/>
    <w:rsid w:val="007A713F"/>
    <w:rsid w:val="007A71AA"/>
    <w:rsid w:val="007A73E2"/>
    <w:rsid w:val="007A7465"/>
    <w:rsid w:val="007A74D9"/>
    <w:rsid w:val="007A75CD"/>
    <w:rsid w:val="007A76BE"/>
    <w:rsid w:val="007A78BF"/>
    <w:rsid w:val="007A7C0F"/>
    <w:rsid w:val="007A7C35"/>
    <w:rsid w:val="007A7CDC"/>
    <w:rsid w:val="007A7EE9"/>
    <w:rsid w:val="007B00C1"/>
    <w:rsid w:val="007B02E1"/>
    <w:rsid w:val="007B054A"/>
    <w:rsid w:val="007B060D"/>
    <w:rsid w:val="007B06F8"/>
    <w:rsid w:val="007B0870"/>
    <w:rsid w:val="007B0905"/>
    <w:rsid w:val="007B09C0"/>
    <w:rsid w:val="007B0A51"/>
    <w:rsid w:val="007B0CA3"/>
    <w:rsid w:val="007B0D37"/>
    <w:rsid w:val="007B0EB5"/>
    <w:rsid w:val="007B11F1"/>
    <w:rsid w:val="007B1415"/>
    <w:rsid w:val="007B1574"/>
    <w:rsid w:val="007B184E"/>
    <w:rsid w:val="007B1A7C"/>
    <w:rsid w:val="007B1C1A"/>
    <w:rsid w:val="007B1C70"/>
    <w:rsid w:val="007B1D1A"/>
    <w:rsid w:val="007B1D1D"/>
    <w:rsid w:val="007B202D"/>
    <w:rsid w:val="007B239D"/>
    <w:rsid w:val="007B23AF"/>
    <w:rsid w:val="007B23B7"/>
    <w:rsid w:val="007B2431"/>
    <w:rsid w:val="007B249E"/>
    <w:rsid w:val="007B24EC"/>
    <w:rsid w:val="007B2D2C"/>
    <w:rsid w:val="007B2E51"/>
    <w:rsid w:val="007B3196"/>
    <w:rsid w:val="007B3221"/>
    <w:rsid w:val="007B3875"/>
    <w:rsid w:val="007B39A3"/>
    <w:rsid w:val="007B3AF7"/>
    <w:rsid w:val="007B3B15"/>
    <w:rsid w:val="007B3E08"/>
    <w:rsid w:val="007B3EDB"/>
    <w:rsid w:val="007B3F2B"/>
    <w:rsid w:val="007B3FBB"/>
    <w:rsid w:val="007B4034"/>
    <w:rsid w:val="007B421C"/>
    <w:rsid w:val="007B4364"/>
    <w:rsid w:val="007B452A"/>
    <w:rsid w:val="007B4587"/>
    <w:rsid w:val="007B47F6"/>
    <w:rsid w:val="007B498F"/>
    <w:rsid w:val="007B4ADE"/>
    <w:rsid w:val="007B4B97"/>
    <w:rsid w:val="007B4D60"/>
    <w:rsid w:val="007B522D"/>
    <w:rsid w:val="007B54D6"/>
    <w:rsid w:val="007B56AD"/>
    <w:rsid w:val="007B57C9"/>
    <w:rsid w:val="007B5925"/>
    <w:rsid w:val="007B5E06"/>
    <w:rsid w:val="007B5E88"/>
    <w:rsid w:val="007B6014"/>
    <w:rsid w:val="007B6086"/>
    <w:rsid w:val="007B60F9"/>
    <w:rsid w:val="007B62D8"/>
    <w:rsid w:val="007B62EE"/>
    <w:rsid w:val="007B642D"/>
    <w:rsid w:val="007B6478"/>
    <w:rsid w:val="007B68C3"/>
    <w:rsid w:val="007B692B"/>
    <w:rsid w:val="007B6949"/>
    <w:rsid w:val="007B6BAE"/>
    <w:rsid w:val="007B6F43"/>
    <w:rsid w:val="007B75A3"/>
    <w:rsid w:val="007B7882"/>
    <w:rsid w:val="007B7C83"/>
    <w:rsid w:val="007B7D85"/>
    <w:rsid w:val="007B7E4A"/>
    <w:rsid w:val="007B7FC7"/>
    <w:rsid w:val="007B7FE1"/>
    <w:rsid w:val="007C005F"/>
    <w:rsid w:val="007C00E2"/>
    <w:rsid w:val="007C01CB"/>
    <w:rsid w:val="007C04AD"/>
    <w:rsid w:val="007C05E9"/>
    <w:rsid w:val="007C09AC"/>
    <w:rsid w:val="007C0C58"/>
    <w:rsid w:val="007C0C73"/>
    <w:rsid w:val="007C1138"/>
    <w:rsid w:val="007C1325"/>
    <w:rsid w:val="007C1629"/>
    <w:rsid w:val="007C167C"/>
    <w:rsid w:val="007C196A"/>
    <w:rsid w:val="007C1F76"/>
    <w:rsid w:val="007C206C"/>
    <w:rsid w:val="007C22E4"/>
    <w:rsid w:val="007C2680"/>
    <w:rsid w:val="007C2820"/>
    <w:rsid w:val="007C28E5"/>
    <w:rsid w:val="007C294E"/>
    <w:rsid w:val="007C2A3F"/>
    <w:rsid w:val="007C2BB7"/>
    <w:rsid w:val="007C2BFB"/>
    <w:rsid w:val="007C2C89"/>
    <w:rsid w:val="007C2E45"/>
    <w:rsid w:val="007C3286"/>
    <w:rsid w:val="007C3316"/>
    <w:rsid w:val="007C359D"/>
    <w:rsid w:val="007C3610"/>
    <w:rsid w:val="007C3768"/>
    <w:rsid w:val="007C3D67"/>
    <w:rsid w:val="007C4152"/>
    <w:rsid w:val="007C418D"/>
    <w:rsid w:val="007C42EE"/>
    <w:rsid w:val="007C44AF"/>
    <w:rsid w:val="007C453F"/>
    <w:rsid w:val="007C455A"/>
    <w:rsid w:val="007C471E"/>
    <w:rsid w:val="007C47D6"/>
    <w:rsid w:val="007C4951"/>
    <w:rsid w:val="007C49B8"/>
    <w:rsid w:val="007C4A21"/>
    <w:rsid w:val="007C4A90"/>
    <w:rsid w:val="007C4DC4"/>
    <w:rsid w:val="007C4E98"/>
    <w:rsid w:val="007C4F99"/>
    <w:rsid w:val="007C5098"/>
    <w:rsid w:val="007C50A1"/>
    <w:rsid w:val="007C525B"/>
    <w:rsid w:val="007C52D4"/>
    <w:rsid w:val="007C5322"/>
    <w:rsid w:val="007C53B1"/>
    <w:rsid w:val="007C5B2C"/>
    <w:rsid w:val="007C5B84"/>
    <w:rsid w:val="007C5C80"/>
    <w:rsid w:val="007C5CB6"/>
    <w:rsid w:val="007C6195"/>
    <w:rsid w:val="007C61EF"/>
    <w:rsid w:val="007C62C3"/>
    <w:rsid w:val="007C6325"/>
    <w:rsid w:val="007C63E9"/>
    <w:rsid w:val="007C6634"/>
    <w:rsid w:val="007C6779"/>
    <w:rsid w:val="007C6857"/>
    <w:rsid w:val="007C6918"/>
    <w:rsid w:val="007C6BAB"/>
    <w:rsid w:val="007C6E60"/>
    <w:rsid w:val="007C713D"/>
    <w:rsid w:val="007C7364"/>
    <w:rsid w:val="007C741C"/>
    <w:rsid w:val="007C7425"/>
    <w:rsid w:val="007C7775"/>
    <w:rsid w:val="007C7ACA"/>
    <w:rsid w:val="007C7B58"/>
    <w:rsid w:val="007C7BF0"/>
    <w:rsid w:val="007C7E8E"/>
    <w:rsid w:val="007C7F8B"/>
    <w:rsid w:val="007D0077"/>
    <w:rsid w:val="007D056C"/>
    <w:rsid w:val="007D06DB"/>
    <w:rsid w:val="007D0B9F"/>
    <w:rsid w:val="007D0BC4"/>
    <w:rsid w:val="007D0D82"/>
    <w:rsid w:val="007D0E3E"/>
    <w:rsid w:val="007D1554"/>
    <w:rsid w:val="007D15F0"/>
    <w:rsid w:val="007D15F6"/>
    <w:rsid w:val="007D1678"/>
    <w:rsid w:val="007D1692"/>
    <w:rsid w:val="007D16BF"/>
    <w:rsid w:val="007D178F"/>
    <w:rsid w:val="007D21FF"/>
    <w:rsid w:val="007D2329"/>
    <w:rsid w:val="007D24C2"/>
    <w:rsid w:val="007D24F6"/>
    <w:rsid w:val="007D2860"/>
    <w:rsid w:val="007D288E"/>
    <w:rsid w:val="007D2935"/>
    <w:rsid w:val="007D2BFE"/>
    <w:rsid w:val="007D2FD8"/>
    <w:rsid w:val="007D300D"/>
    <w:rsid w:val="007D3113"/>
    <w:rsid w:val="007D3A9D"/>
    <w:rsid w:val="007D4077"/>
    <w:rsid w:val="007D4213"/>
    <w:rsid w:val="007D43B4"/>
    <w:rsid w:val="007D480B"/>
    <w:rsid w:val="007D4BA3"/>
    <w:rsid w:val="007D4D5C"/>
    <w:rsid w:val="007D5159"/>
    <w:rsid w:val="007D525F"/>
    <w:rsid w:val="007D52F9"/>
    <w:rsid w:val="007D5330"/>
    <w:rsid w:val="007D54B5"/>
    <w:rsid w:val="007D56B5"/>
    <w:rsid w:val="007D573A"/>
    <w:rsid w:val="007D58A5"/>
    <w:rsid w:val="007D5A6A"/>
    <w:rsid w:val="007D5B97"/>
    <w:rsid w:val="007D5D41"/>
    <w:rsid w:val="007D5DB7"/>
    <w:rsid w:val="007D5FAD"/>
    <w:rsid w:val="007D6114"/>
    <w:rsid w:val="007D647E"/>
    <w:rsid w:val="007D649E"/>
    <w:rsid w:val="007D6526"/>
    <w:rsid w:val="007D6589"/>
    <w:rsid w:val="007D659F"/>
    <w:rsid w:val="007D6DA7"/>
    <w:rsid w:val="007D6DA8"/>
    <w:rsid w:val="007D6F8C"/>
    <w:rsid w:val="007D70FB"/>
    <w:rsid w:val="007D70FE"/>
    <w:rsid w:val="007D7213"/>
    <w:rsid w:val="007D7331"/>
    <w:rsid w:val="007D7544"/>
    <w:rsid w:val="007D78F7"/>
    <w:rsid w:val="007E01C4"/>
    <w:rsid w:val="007E0536"/>
    <w:rsid w:val="007E05A4"/>
    <w:rsid w:val="007E06BD"/>
    <w:rsid w:val="007E0837"/>
    <w:rsid w:val="007E084E"/>
    <w:rsid w:val="007E0903"/>
    <w:rsid w:val="007E0B40"/>
    <w:rsid w:val="007E0B89"/>
    <w:rsid w:val="007E0D1B"/>
    <w:rsid w:val="007E0D26"/>
    <w:rsid w:val="007E11B0"/>
    <w:rsid w:val="007E11C4"/>
    <w:rsid w:val="007E1237"/>
    <w:rsid w:val="007E19EF"/>
    <w:rsid w:val="007E209B"/>
    <w:rsid w:val="007E228F"/>
    <w:rsid w:val="007E240F"/>
    <w:rsid w:val="007E2701"/>
    <w:rsid w:val="007E2C29"/>
    <w:rsid w:val="007E2D02"/>
    <w:rsid w:val="007E2F38"/>
    <w:rsid w:val="007E2F42"/>
    <w:rsid w:val="007E30C7"/>
    <w:rsid w:val="007E3103"/>
    <w:rsid w:val="007E3142"/>
    <w:rsid w:val="007E3474"/>
    <w:rsid w:val="007E375F"/>
    <w:rsid w:val="007E3B38"/>
    <w:rsid w:val="007E3BAB"/>
    <w:rsid w:val="007E3F1A"/>
    <w:rsid w:val="007E3F1B"/>
    <w:rsid w:val="007E43E5"/>
    <w:rsid w:val="007E46BD"/>
    <w:rsid w:val="007E4873"/>
    <w:rsid w:val="007E4E75"/>
    <w:rsid w:val="007E4EC3"/>
    <w:rsid w:val="007E5029"/>
    <w:rsid w:val="007E5142"/>
    <w:rsid w:val="007E538D"/>
    <w:rsid w:val="007E54B5"/>
    <w:rsid w:val="007E561D"/>
    <w:rsid w:val="007E58D2"/>
    <w:rsid w:val="007E5A32"/>
    <w:rsid w:val="007E5C35"/>
    <w:rsid w:val="007E5D21"/>
    <w:rsid w:val="007E5DC1"/>
    <w:rsid w:val="007E5E11"/>
    <w:rsid w:val="007E5E67"/>
    <w:rsid w:val="007E6069"/>
    <w:rsid w:val="007E6407"/>
    <w:rsid w:val="007E64C5"/>
    <w:rsid w:val="007E6FAA"/>
    <w:rsid w:val="007E6FC9"/>
    <w:rsid w:val="007E7047"/>
    <w:rsid w:val="007E71E6"/>
    <w:rsid w:val="007E7667"/>
    <w:rsid w:val="007E773C"/>
    <w:rsid w:val="007E7AC2"/>
    <w:rsid w:val="007E7FA6"/>
    <w:rsid w:val="007F0059"/>
    <w:rsid w:val="007F0203"/>
    <w:rsid w:val="007F0292"/>
    <w:rsid w:val="007F0497"/>
    <w:rsid w:val="007F05D2"/>
    <w:rsid w:val="007F06A8"/>
    <w:rsid w:val="007F0A95"/>
    <w:rsid w:val="007F0C34"/>
    <w:rsid w:val="007F0D9C"/>
    <w:rsid w:val="007F0FBD"/>
    <w:rsid w:val="007F15CE"/>
    <w:rsid w:val="007F184D"/>
    <w:rsid w:val="007F1A52"/>
    <w:rsid w:val="007F1AFD"/>
    <w:rsid w:val="007F1B4A"/>
    <w:rsid w:val="007F1B92"/>
    <w:rsid w:val="007F1BC2"/>
    <w:rsid w:val="007F1E86"/>
    <w:rsid w:val="007F2441"/>
    <w:rsid w:val="007F256D"/>
    <w:rsid w:val="007F2673"/>
    <w:rsid w:val="007F273B"/>
    <w:rsid w:val="007F28C5"/>
    <w:rsid w:val="007F2BCB"/>
    <w:rsid w:val="007F2E03"/>
    <w:rsid w:val="007F2FB1"/>
    <w:rsid w:val="007F30A7"/>
    <w:rsid w:val="007F30BE"/>
    <w:rsid w:val="007F30E1"/>
    <w:rsid w:val="007F3137"/>
    <w:rsid w:val="007F3145"/>
    <w:rsid w:val="007F3378"/>
    <w:rsid w:val="007F34B2"/>
    <w:rsid w:val="007F36AA"/>
    <w:rsid w:val="007F3736"/>
    <w:rsid w:val="007F37B3"/>
    <w:rsid w:val="007F3904"/>
    <w:rsid w:val="007F3A4D"/>
    <w:rsid w:val="007F3B72"/>
    <w:rsid w:val="007F441B"/>
    <w:rsid w:val="007F494E"/>
    <w:rsid w:val="007F4A2E"/>
    <w:rsid w:val="007F4BBF"/>
    <w:rsid w:val="007F4CD1"/>
    <w:rsid w:val="007F4FE1"/>
    <w:rsid w:val="007F518A"/>
    <w:rsid w:val="007F51B5"/>
    <w:rsid w:val="007F522A"/>
    <w:rsid w:val="007F5326"/>
    <w:rsid w:val="007F53C0"/>
    <w:rsid w:val="007F53C5"/>
    <w:rsid w:val="007F55E1"/>
    <w:rsid w:val="007F5AB4"/>
    <w:rsid w:val="007F5B46"/>
    <w:rsid w:val="007F5B75"/>
    <w:rsid w:val="007F5BA1"/>
    <w:rsid w:val="007F5C77"/>
    <w:rsid w:val="007F5F70"/>
    <w:rsid w:val="007F6338"/>
    <w:rsid w:val="007F67C7"/>
    <w:rsid w:val="007F6B3F"/>
    <w:rsid w:val="007F7458"/>
    <w:rsid w:val="007F7469"/>
    <w:rsid w:val="007F7575"/>
    <w:rsid w:val="007F7924"/>
    <w:rsid w:val="007F7A79"/>
    <w:rsid w:val="007F7A7E"/>
    <w:rsid w:val="007F7AD1"/>
    <w:rsid w:val="007F7CCD"/>
    <w:rsid w:val="007F7CEE"/>
    <w:rsid w:val="007F7D82"/>
    <w:rsid w:val="00800490"/>
    <w:rsid w:val="008004AE"/>
    <w:rsid w:val="00800839"/>
    <w:rsid w:val="00800994"/>
    <w:rsid w:val="00801259"/>
    <w:rsid w:val="0080131C"/>
    <w:rsid w:val="008014EA"/>
    <w:rsid w:val="0080153A"/>
    <w:rsid w:val="0080155B"/>
    <w:rsid w:val="0080178C"/>
    <w:rsid w:val="00801B26"/>
    <w:rsid w:val="00801BE2"/>
    <w:rsid w:val="00801C3A"/>
    <w:rsid w:val="00801D6A"/>
    <w:rsid w:val="00802004"/>
    <w:rsid w:val="00802172"/>
    <w:rsid w:val="00802272"/>
    <w:rsid w:val="00802474"/>
    <w:rsid w:val="008024F6"/>
    <w:rsid w:val="00802514"/>
    <w:rsid w:val="00802558"/>
    <w:rsid w:val="008026FB"/>
    <w:rsid w:val="00802819"/>
    <w:rsid w:val="00802943"/>
    <w:rsid w:val="00802A2E"/>
    <w:rsid w:val="00802B2F"/>
    <w:rsid w:val="00802D7C"/>
    <w:rsid w:val="008030CB"/>
    <w:rsid w:val="008033D8"/>
    <w:rsid w:val="00803455"/>
    <w:rsid w:val="00803544"/>
    <w:rsid w:val="008038B8"/>
    <w:rsid w:val="00803907"/>
    <w:rsid w:val="008039EC"/>
    <w:rsid w:val="00803A34"/>
    <w:rsid w:val="00803AD5"/>
    <w:rsid w:val="00803B35"/>
    <w:rsid w:val="00803C44"/>
    <w:rsid w:val="00803C79"/>
    <w:rsid w:val="00803D3F"/>
    <w:rsid w:val="00803F4A"/>
    <w:rsid w:val="0080403B"/>
    <w:rsid w:val="008041FA"/>
    <w:rsid w:val="008042B8"/>
    <w:rsid w:val="00804373"/>
    <w:rsid w:val="00804463"/>
    <w:rsid w:val="00804DFA"/>
    <w:rsid w:val="00804F8C"/>
    <w:rsid w:val="008055E6"/>
    <w:rsid w:val="00805791"/>
    <w:rsid w:val="00805945"/>
    <w:rsid w:val="00805A71"/>
    <w:rsid w:val="00805BDE"/>
    <w:rsid w:val="00805EFD"/>
    <w:rsid w:val="00805F67"/>
    <w:rsid w:val="008060E8"/>
    <w:rsid w:val="0080612F"/>
    <w:rsid w:val="0080621A"/>
    <w:rsid w:val="0080676A"/>
    <w:rsid w:val="0080694B"/>
    <w:rsid w:val="00806BD5"/>
    <w:rsid w:val="00806C1B"/>
    <w:rsid w:val="00806E38"/>
    <w:rsid w:val="00806EF5"/>
    <w:rsid w:val="00806FB0"/>
    <w:rsid w:val="00807226"/>
    <w:rsid w:val="00807478"/>
    <w:rsid w:val="008075BE"/>
    <w:rsid w:val="00807984"/>
    <w:rsid w:val="008079DF"/>
    <w:rsid w:val="00807AF9"/>
    <w:rsid w:val="00807CF1"/>
    <w:rsid w:val="00807D6A"/>
    <w:rsid w:val="0081001E"/>
    <w:rsid w:val="008105B9"/>
    <w:rsid w:val="008105FF"/>
    <w:rsid w:val="00810624"/>
    <w:rsid w:val="0081063F"/>
    <w:rsid w:val="00810670"/>
    <w:rsid w:val="00810B66"/>
    <w:rsid w:val="00810BAB"/>
    <w:rsid w:val="00810D3B"/>
    <w:rsid w:val="00810E59"/>
    <w:rsid w:val="00811171"/>
    <w:rsid w:val="008118B9"/>
    <w:rsid w:val="00811961"/>
    <w:rsid w:val="00811D5C"/>
    <w:rsid w:val="00811DCB"/>
    <w:rsid w:val="008120BF"/>
    <w:rsid w:val="008124B7"/>
    <w:rsid w:val="00812584"/>
    <w:rsid w:val="0081262B"/>
    <w:rsid w:val="00812D15"/>
    <w:rsid w:val="00812F35"/>
    <w:rsid w:val="008130C4"/>
    <w:rsid w:val="008133A7"/>
    <w:rsid w:val="008134DE"/>
    <w:rsid w:val="00813761"/>
    <w:rsid w:val="0081394C"/>
    <w:rsid w:val="00813983"/>
    <w:rsid w:val="00813BB5"/>
    <w:rsid w:val="00813E42"/>
    <w:rsid w:val="0081401F"/>
    <w:rsid w:val="008140A0"/>
    <w:rsid w:val="008141B5"/>
    <w:rsid w:val="008143B9"/>
    <w:rsid w:val="00814420"/>
    <w:rsid w:val="00814662"/>
    <w:rsid w:val="00814988"/>
    <w:rsid w:val="00814AF8"/>
    <w:rsid w:val="00814BAE"/>
    <w:rsid w:val="00814C3F"/>
    <w:rsid w:val="00814E77"/>
    <w:rsid w:val="00815477"/>
    <w:rsid w:val="0081571F"/>
    <w:rsid w:val="00815745"/>
    <w:rsid w:val="00815940"/>
    <w:rsid w:val="00815DC9"/>
    <w:rsid w:val="00815E8E"/>
    <w:rsid w:val="00815EA5"/>
    <w:rsid w:val="00816498"/>
    <w:rsid w:val="00816552"/>
    <w:rsid w:val="00816684"/>
    <w:rsid w:val="008166AC"/>
    <w:rsid w:val="0081682D"/>
    <w:rsid w:val="008169C9"/>
    <w:rsid w:val="00816A34"/>
    <w:rsid w:val="00816ADE"/>
    <w:rsid w:val="0081717D"/>
    <w:rsid w:val="008171E2"/>
    <w:rsid w:val="008173C8"/>
    <w:rsid w:val="00817828"/>
    <w:rsid w:val="00817EBE"/>
    <w:rsid w:val="00817EC6"/>
    <w:rsid w:val="00817FD4"/>
    <w:rsid w:val="00817FE6"/>
    <w:rsid w:val="00817FEA"/>
    <w:rsid w:val="0082011E"/>
    <w:rsid w:val="0082015C"/>
    <w:rsid w:val="0082015E"/>
    <w:rsid w:val="008203CE"/>
    <w:rsid w:val="0082040C"/>
    <w:rsid w:val="00820688"/>
    <w:rsid w:val="008207D0"/>
    <w:rsid w:val="00820A52"/>
    <w:rsid w:val="00820B27"/>
    <w:rsid w:val="00820C4C"/>
    <w:rsid w:val="00820DAB"/>
    <w:rsid w:val="00820E99"/>
    <w:rsid w:val="00820F05"/>
    <w:rsid w:val="00821091"/>
    <w:rsid w:val="008212A5"/>
    <w:rsid w:val="008215F5"/>
    <w:rsid w:val="008215F6"/>
    <w:rsid w:val="008219DA"/>
    <w:rsid w:val="00821C5E"/>
    <w:rsid w:val="00821D25"/>
    <w:rsid w:val="00821FEF"/>
    <w:rsid w:val="008224DD"/>
    <w:rsid w:val="00822733"/>
    <w:rsid w:val="00822943"/>
    <w:rsid w:val="00822BE1"/>
    <w:rsid w:val="00822E30"/>
    <w:rsid w:val="00823097"/>
    <w:rsid w:val="008230B3"/>
    <w:rsid w:val="00823228"/>
    <w:rsid w:val="008238D5"/>
    <w:rsid w:val="00823970"/>
    <w:rsid w:val="00823A11"/>
    <w:rsid w:val="00823C78"/>
    <w:rsid w:val="00823E48"/>
    <w:rsid w:val="00823F04"/>
    <w:rsid w:val="00824166"/>
    <w:rsid w:val="00824194"/>
    <w:rsid w:val="00824245"/>
    <w:rsid w:val="0082438E"/>
    <w:rsid w:val="0082460D"/>
    <w:rsid w:val="0082490A"/>
    <w:rsid w:val="0082490D"/>
    <w:rsid w:val="00824AC4"/>
    <w:rsid w:val="00824B2A"/>
    <w:rsid w:val="00824BB1"/>
    <w:rsid w:val="00824C8E"/>
    <w:rsid w:val="00824D86"/>
    <w:rsid w:val="00824E4E"/>
    <w:rsid w:val="008250D5"/>
    <w:rsid w:val="00825302"/>
    <w:rsid w:val="00825696"/>
    <w:rsid w:val="0082599E"/>
    <w:rsid w:val="00825AF7"/>
    <w:rsid w:val="00825E19"/>
    <w:rsid w:val="00825E3E"/>
    <w:rsid w:val="00825E59"/>
    <w:rsid w:val="008262A7"/>
    <w:rsid w:val="008262C2"/>
    <w:rsid w:val="00826429"/>
    <w:rsid w:val="008264DD"/>
    <w:rsid w:val="00826616"/>
    <w:rsid w:val="008266E2"/>
    <w:rsid w:val="00826781"/>
    <w:rsid w:val="00826AC5"/>
    <w:rsid w:val="00826C9C"/>
    <w:rsid w:val="00826CE9"/>
    <w:rsid w:val="00826D02"/>
    <w:rsid w:val="00826D93"/>
    <w:rsid w:val="00826E9B"/>
    <w:rsid w:val="00826F7E"/>
    <w:rsid w:val="008271F6"/>
    <w:rsid w:val="0082740D"/>
    <w:rsid w:val="0082746A"/>
    <w:rsid w:val="00827532"/>
    <w:rsid w:val="00827608"/>
    <w:rsid w:val="008276B7"/>
    <w:rsid w:val="0082798F"/>
    <w:rsid w:val="00827AD5"/>
    <w:rsid w:val="00827B62"/>
    <w:rsid w:val="00827BC2"/>
    <w:rsid w:val="00827ECE"/>
    <w:rsid w:val="00827FA1"/>
    <w:rsid w:val="00827FE0"/>
    <w:rsid w:val="00830041"/>
    <w:rsid w:val="0083051E"/>
    <w:rsid w:val="00830B30"/>
    <w:rsid w:val="00830E6B"/>
    <w:rsid w:val="00831035"/>
    <w:rsid w:val="00831060"/>
    <w:rsid w:val="00831129"/>
    <w:rsid w:val="008315EA"/>
    <w:rsid w:val="008318FE"/>
    <w:rsid w:val="00831919"/>
    <w:rsid w:val="00831C01"/>
    <w:rsid w:val="00832222"/>
    <w:rsid w:val="008323CF"/>
    <w:rsid w:val="008325D8"/>
    <w:rsid w:val="0083275C"/>
    <w:rsid w:val="008327D4"/>
    <w:rsid w:val="00832B6E"/>
    <w:rsid w:val="00832B78"/>
    <w:rsid w:val="00832C7E"/>
    <w:rsid w:val="00832FC4"/>
    <w:rsid w:val="008332EB"/>
    <w:rsid w:val="00833325"/>
    <w:rsid w:val="00833332"/>
    <w:rsid w:val="008333F4"/>
    <w:rsid w:val="00833457"/>
    <w:rsid w:val="00833A5B"/>
    <w:rsid w:val="00833BA3"/>
    <w:rsid w:val="00833BEC"/>
    <w:rsid w:val="00833DA9"/>
    <w:rsid w:val="00833E18"/>
    <w:rsid w:val="00833ED7"/>
    <w:rsid w:val="00833FAB"/>
    <w:rsid w:val="00834091"/>
    <w:rsid w:val="00834173"/>
    <w:rsid w:val="00834309"/>
    <w:rsid w:val="0083432E"/>
    <w:rsid w:val="008343E5"/>
    <w:rsid w:val="0083452A"/>
    <w:rsid w:val="00834E97"/>
    <w:rsid w:val="008350C9"/>
    <w:rsid w:val="008350F1"/>
    <w:rsid w:val="00835164"/>
    <w:rsid w:val="008355A2"/>
    <w:rsid w:val="008355AC"/>
    <w:rsid w:val="00835616"/>
    <w:rsid w:val="008356B7"/>
    <w:rsid w:val="00835900"/>
    <w:rsid w:val="00835CEF"/>
    <w:rsid w:val="00835E88"/>
    <w:rsid w:val="0083608D"/>
    <w:rsid w:val="008361D3"/>
    <w:rsid w:val="008362E5"/>
    <w:rsid w:val="0083686A"/>
    <w:rsid w:val="008372C1"/>
    <w:rsid w:val="00837966"/>
    <w:rsid w:val="00837C12"/>
    <w:rsid w:val="00837CB1"/>
    <w:rsid w:val="00837CE7"/>
    <w:rsid w:val="00840769"/>
    <w:rsid w:val="00840A41"/>
    <w:rsid w:val="00840C36"/>
    <w:rsid w:val="00840C40"/>
    <w:rsid w:val="00840DBF"/>
    <w:rsid w:val="0084101E"/>
    <w:rsid w:val="00841080"/>
    <w:rsid w:val="00841125"/>
    <w:rsid w:val="0084114A"/>
    <w:rsid w:val="008412E8"/>
    <w:rsid w:val="008415D5"/>
    <w:rsid w:val="008415ED"/>
    <w:rsid w:val="00841880"/>
    <w:rsid w:val="00841AA9"/>
    <w:rsid w:val="00841D9D"/>
    <w:rsid w:val="00841E04"/>
    <w:rsid w:val="00841EC1"/>
    <w:rsid w:val="0084205F"/>
    <w:rsid w:val="0084206C"/>
    <w:rsid w:val="00842279"/>
    <w:rsid w:val="008431BF"/>
    <w:rsid w:val="008434DA"/>
    <w:rsid w:val="008435A7"/>
    <w:rsid w:val="008436B9"/>
    <w:rsid w:val="00843A56"/>
    <w:rsid w:val="00843AC1"/>
    <w:rsid w:val="00844152"/>
    <w:rsid w:val="00844264"/>
    <w:rsid w:val="008442EC"/>
    <w:rsid w:val="008443D1"/>
    <w:rsid w:val="008443F3"/>
    <w:rsid w:val="008446BE"/>
    <w:rsid w:val="008447C0"/>
    <w:rsid w:val="0084481A"/>
    <w:rsid w:val="008448C3"/>
    <w:rsid w:val="0084492D"/>
    <w:rsid w:val="00844988"/>
    <w:rsid w:val="00844A6B"/>
    <w:rsid w:val="00844D9D"/>
    <w:rsid w:val="00844DE3"/>
    <w:rsid w:val="008450B7"/>
    <w:rsid w:val="00845437"/>
    <w:rsid w:val="008454FE"/>
    <w:rsid w:val="008455B5"/>
    <w:rsid w:val="00845620"/>
    <w:rsid w:val="00845631"/>
    <w:rsid w:val="008457F3"/>
    <w:rsid w:val="008458C0"/>
    <w:rsid w:val="008458E8"/>
    <w:rsid w:val="008459D7"/>
    <w:rsid w:val="00845B3F"/>
    <w:rsid w:val="00845CC1"/>
    <w:rsid w:val="00845D21"/>
    <w:rsid w:val="00846265"/>
    <w:rsid w:val="008469A8"/>
    <w:rsid w:val="00846B03"/>
    <w:rsid w:val="00846D0D"/>
    <w:rsid w:val="00846D89"/>
    <w:rsid w:val="00847053"/>
    <w:rsid w:val="008470FC"/>
    <w:rsid w:val="008473BC"/>
    <w:rsid w:val="0084742C"/>
    <w:rsid w:val="00847859"/>
    <w:rsid w:val="00847B4A"/>
    <w:rsid w:val="00847DFE"/>
    <w:rsid w:val="00847F20"/>
    <w:rsid w:val="00847F5F"/>
    <w:rsid w:val="008503EB"/>
    <w:rsid w:val="008509ED"/>
    <w:rsid w:val="00850AB8"/>
    <w:rsid w:val="00850E21"/>
    <w:rsid w:val="0085106D"/>
    <w:rsid w:val="00851321"/>
    <w:rsid w:val="00851339"/>
    <w:rsid w:val="008515BB"/>
    <w:rsid w:val="008515F0"/>
    <w:rsid w:val="00851660"/>
    <w:rsid w:val="008517E0"/>
    <w:rsid w:val="00851802"/>
    <w:rsid w:val="00851F92"/>
    <w:rsid w:val="00852191"/>
    <w:rsid w:val="00852389"/>
    <w:rsid w:val="008525A4"/>
    <w:rsid w:val="008526FE"/>
    <w:rsid w:val="00852869"/>
    <w:rsid w:val="0085295D"/>
    <w:rsid w:val="00852B4F"/>
    <w:rsid w:val="00852BE3"/>
    <w:rsid w:val="008530DC"/>
    <w:rsid w:val="008532E8"/>
    <w:rsid w:val="00853517"/>
    <w:rsid w:val="0085368B"/>
    <w:rsid w:val="008537D7"/>
    <w:rsid w:val="00853837"/>
    <w:rsid w:val="008538A7"/>
    <w:rsid w:val="0085391F"/>
    <w:rsid w:val="008539DF"/>
    <w:rsid w:val="00853D8A"/>
    <w:rsid w:val="00853DDE"/>
    <w:rsid w:val="00854572"/>
    <w:rsid w:val="00854743"/>
    <w:rsid w:val="00854AED"/>
    <w:rsid w:val="00854D9D"/>
    <w:rsid w:val="00854EF0"/>
    <w:rsid w:val="00855145"/>
    <w:rsid w:val="008551EA"/>
    <w:rsid w:val="00855277"/>
    <w:rsid w:val="00855299"/>
    <w:rsid w:val="00855558"/>
    <w:rsid w:val="0085566E"/>
    <w:rsid w:val="00855868"/>
    <w:rsid w:val="008558C2"/>
    <w:rsid w:val="00856157"/>
    <w:rsid w:val="00856346"/>
    <w:rsid w:val="0085638D"/>
    <w:rsid w:val="00856476"/>
    <w:rsid w:val="0085699F"/>
    <w:rsid w:val="00857410"/>
    <w:rsid w:val="00857486"/>
    <w:rsid w:val="0085755C"/>
    <w:rsid w:val="00857647"/>
    <w:rsid w:val="0085764D"/>
    <w:rsid w:val="008576F6"/>
    <w:rsid w:val="00857730"/>
    <w:rsid w:val="00857AD0"/>
    <w:rsid w:val="00857E02"/>
    <w:rsid w:val="00857E85"/>
    <w:rsid w:val="008600D8"/>
    <w:rsid w:val="008602BC"/>
    <w:rsid w:val="0086059B"/>
    <w:rsid w:val="008606B4"/>
    <w:rsid w:val="008608AB"/>
    <w:rsid w:val="008608D7"/>
    <w:rsid w:val="00860907"/>
    <w:rsid w:val="00860A9C"/>
    <w:rsid w:val="00860A9D"/>
    <w:rsid w:val="00860AA0"/>
    <w:rsid w:val="00860C34"/>
    <w:rsid w:val="00860E76"/>
    <w:rsid w:val="00860F69"/>
    <w:rsid w:val="00861027"/>
    <w:rsid w:val="00861202"/>
    <w:rsid w:val="00861237"/>
    <w:rsid w:val="0086136E"/>
    <w:rsid w:val="008615C6"/>
    <w:rsid w:val="00861A48"/>
    <w:rsid w:val="00861BA0"/>
    <w:rsid w:val="00861CBB"/>
    <w:rsid w:val="00861D49"/>
    <w:rsid w:val="00861F54"/>
    <w:rsid w:val="00862051"/>
    <w:rsid w:val="00862357"/>
    <w:rsid w:val="008623AF"/>
    <w:rsid w:val="0086265A"/>
    <w:rsid w:val="00862689"/>
    <w:rsid w:val="00862836"/>
    <w:rsid w:val="00862991"/>
    <w:rsid w:val="00862B36"/>
    <w:rsid w:val="00862CBC"/>
    <w:rsid w:val="00862F02"/>
    <w:rsid w:val="0086308B"/>
    <w:rsid w:val="008632F2"/>
    <w:rsid w:val="0086396C"/>
    <w:rsid w:val="00863A67"/>
    <w:rsid w:val="00863C3A"/>
    <w:rsid w:val="00863C6C"/>
    <w:rsid w:val="00863D7B"/>
    <w:rsid w:val="00863E51"/>
    <w:rsid w:val="00863FFC"/>
    <w:rsid w:val="008641DB"/>
    <w:rsid w:val="0086429D"/>
    <w:rsid w:val="0086447D"/>
    <w:rsid w:val="00864FAC"/>
    <w:rsid w:val="00865031"/>
    <w:rsid w:val="008650C0"/>
    <w:rsid w:val="008651D6"/>
    <w:rsid w:val="0086526C"/>
    <w:rsid w:val="0086529C"/>
    <w:rsid w:val="008652AA"/>
    <w:rsid w:val="008652BE"/>
    <w:rsid w:val="00865412"/>
    <w:rsid w:val="0086543F"/>
    <w:rsid w:val="00865533"/>
    <w:rsid w:val="008655B8"/>
    <w:rsid w:val="0086560F"/>
    <w:rsid w:val="00865B56"/>
    <w:rsid w:val="00865B7B"/>
    <w:rsid w:val="00865CB2"/>
    <w:rsid w:val="00865D75"/>
    <w:rsid w:val="0086601E"/>
    <w:rsid w:val="00866106"/>
    <w:rsid w:val="00866113"/>
    <w:rsid w:val="00866345"/>
    <w:rsid w:val="008663CF"/>
    <w:rsid w:val="008663F2"/>
    <w:rsid w:val="00866477"/>
    <w:rsid w:val="0086650D"/>
    <w:rsid w:val="00866FF7"/>
    <w:rsid w:val="00867427"/>
    <w:rsid w:val="008676B1"/>
    <w:rsid w:val="008676B7"/>
    <w:rsid w:val="00867AA5"/>
    <w:rsid w:val="00867C00"/>
    <w:rsid w:val="00870360"/>
    <w:rsid w:val="008706B4"/>
    <w:rsid w:val="00870877"/>
    <w:rsid w:val="00870A03"/>
    <w:rsid w:val="00870B0B"/>
    <w:rsid w:val="00870D0F"/>
    <w:rsid w:val="00871302"/>
    <w:rsid w:val="008713CF"/>
    <w:rsid w:val="008713D6"/>
    <w:rsid w:val="00871466"/>
    <w:rsid w:val="008714B9"/>
    <w:rsid w:val="008715C4"/>
    <w:rsid w:val="00871851"/>
    <w:rsid w:val="00871D6A"/>
    <w:rsid w:val="008720DE"/>
    <w:rsid w:val="008721DA"/>
    <w:rsid w:val="008725AB"/>
    <w:rsid w:val="00872A16"/>
    <w:rsid w:val="00872DB9"/>
    <w:rsid w:val="00872FA8"/>
    <w:rsid w:val="00873006"/>
    <w:rsid w:val="00873053"/>
    <w:rsid w:val="008730FC"/>
    <w:rsid w:val="008733AB"/>
    <w:rsid w:val="00873464"/>
    <w:rsid w:val="00873748"/>
    <w:rsid w:val="008737C8"/>
    <w:rsid w:val="00873986"/>
    <w:rsid w:val="00873990"/>
    <w:rsid w:val="00873B9B"/>
    <w:rsid w:val="00873BED"/>
    <w:rsid w:val="00873E58"/>
    <w:rsid w:val="00873EA5"/>
    <w:rsid w:val="00874098"/>
    <w:rsid w:val="00874103"/>
    <w:rsid w:val="00874169"/>
    <w:rsid w:val="008741DF"/>
    <w:rsid w:val="008744FA"/>
    <w:rsid w:val="00874697"/>
    <w:rsid w:val="00874731"/>
    <w:rsid w:val="00874A99"/>
    <w:rsid w:val="00874B05"/>
    <w:rsid w:val="00874B2B"/>
    <w:rsid w:val="00874C35"/>
    <w:rsid w:val="00874E5E"/>
    <w:rsid w:val="00875089"/>
    <w:rsid w:val="00875096"/>
    <w:rsid w:val="00875151"/>
    <w:rsid w:val="00875161"/>
    <w:rsid w:val="00875304"/>
    <w:rsid w:val="008753C2"/>
    <w:rsid w:val="00875AA1"/>
    <w:rsid w:val="00875CCD"/>
    <w:rsid w:val="00875DB9"/>
    <w:rsid w:val="00875FCC"/>
    <w:rsid w:val="008768CC"/>
    <w:rsid w:val="00876990"/>
    <w:rsid w:val="00876E99"/>
    <w:rsid w:val="008772A9"/>
    <w:rsid w:val="0087768A"/>
    <w:rsid w:val="00877702"/>
    <w:rsid w:val="008779BB"/>
    <w:rsid w:val="008779CC"/>
    <w:rsid w:val="00877AD6"/>
    <w:rsid w:val="00877C21"/>
    <w:rsid w:val="00877D62"/>
    <w:rsid w:val="00877DB6"/>
    <w:rsid w:val="00880014"/>
    <w:rsid w:val="00880274"/>
    <w:rsid w:val="0088028D"/>
    <w:rsid w:val="008803A4"/>
    <w:rsid w:val="0088045D"/>
    <w:rsid w:val="00880463"/>
    <w:rsid w:val="0088047F"/>
    <w:rsid w:val="0088067F"/>
    <w:rsid w:val="0088095D"/>
    <w:rsid w:val="0088098D"/>
    <w:rsid w:val="00880A7E"/>
    <w:rsid w:val="00880B89"/>
    <w:rsid w:val="00880CEE"/>
    <w:rsid w:val="0088106A"/>
    <w:rsid w:val="00881316"/>
    <w:rsid w:val="00881506"/>
    <w:rsid w:val="00881509"/>
    <w:rsid w:val="00881626"/>
    <w:rsid w:val="00881A15"/>
    <w:rsid w:val="00881BD4"/>
    <w:rsid w:val="00881DBF"/>
    <w:rsid w:val="00881E2C"/>
    <w:rsid w:val="00881F25"/>
    <w:rsid w:val="0088211E"/>
    <w:rsid w:val="008821AB"/>
    <w:rsid w:val="00882389"/>
    <w:rsid w:val="00882421"/>
    <w:rsid w:val="0088247B"/>
    <w:rsid w:val="00882657"/>
    <w:rsid w:val="00882823"/>
    <w:rsid w:val="008828C7"/>
    <w:rsid w:val="00882C22"/>
    <w:rsid w:val="00882C69"/>
    <w:rsid w:val="00882E0E"/>
    <w:rsid w:val="00882F36"/>
    <w:rsid w:val="008833A3"/>
    <w:rsid w:val="00883417"/>
    <w:rsid w:val="0088342F"/>
    <w:rsid w:val="008837F3"/>
    <w:rsid w:val="008839BB"/>
    <w:rsid w:val="00883A1E"/>
    <w:rsid w:val="00883A71"/>
    <w:rsid w:val="00883B36"/>
    <w:rsid w:val="00883B4B"/>
    <w:rsid w:val="00883FC8"/>
    <w:rsid w:val="0088433A"/>
    <w:rsid w:val="008845D1"/>
    <w:rsid w:val="008848AA"/>
    <w:rsid w:val="0088495C"/>
    <w:rsid w:val="00884D6B"/>
    <w:rsid w:val="00884D84"/>
    <w:rsid w:val="00884E59"/>
    <w:rsid w:val="00884E81"/>
    <w:rsid w:val="00884EA9"/>
    <w:rsid w:val="00885052"/>
    <w:rsid w:val="00885223"/>
    <w:rsid w:val="00885385"/>
    <w:rsid w:val="0088546C"/>
    <w:rsid w:val="0088569D"/>
    <w:rsid w:val="008856AD"/>
    <w:rsid w:val="008857AF"/>
    <w:rsid w:val="00885932"/>
    <w:rsid w:val="00885A2C"/>
    <w:rsid w:val="00885A2F"/>
    <w:rsid w:val="00885B74"/>
    <w:rsid w:val="008861E2"/>
    <w:rsid w:val="00886253"/>
    <w:rsid w:val="00886377"/>
    <w:rsid w:val="0088645A"/>
    <w:rsid w:val="00886479"/>
    <w:rsid w:val="008865F6"/>
    <w:rsid w:val="00886684"/>
    <w:rsid w:val="00886900"/>
    <w:rsid w:val="00886B43"/>
    <w:rsid w:val="00886BB2"/>
    <w:rsid w:val="00886E33"/>
    <w:rsid w:val="00886E51"/>
    <w:rsid w:val="00886EE4"/>
    <w:rsid w:val="008870EF"/>
    <w:rsid w:val="0088750F"/>
    <w:rsid w:val="00887668"/>
    <w:rsid w:val="008879D8"/>
    <w:rsid w:val="00887A42"/>
    <w:rsid w:val="00887EA6"/>
    <w:rsid w:val="0089014D"/>
    <w:rsid w:val="008901D9"/>
    <w:rsid w:val="008901E3"/>
    <w:rsid w:val="008905AA"/>
    <w:rsid w:val="00890705"/>
    <w:rsid w:val="0089094D"/>
    <w:rsid w:val="00890A28"/>
    <w:rsid w:val="00890B35"/>
    <w:rsid w:val="00890C4D"/>
    <w:rsid w:val="00890C7F"/>
    <w:rsid w:val="00890E2D"/>
    <w:rsid w:val="00890F18"/>
    <w:rsid w:val="00891196"/>
    <w:rsid w:val="0089123A"/>
    <w:rsid w:val="008914C5"/>
    <w:rsid w:val="00891CA4"/>
    <w:rsid w:val="0089257F"/>
    <w:rsid w:val="00892736"/>
    <w:rsid w:val="00892872"/>
    <w:rsid w:val="008928E2"/>
    <w:rsid w:val="00892CB7"/>
    <w:rsid w:val="00892CC6"/>
    <w:rsid w:val="00892FFF"/>
    <w:rsid w:val="0089301A"/>
    <w:rsid w:val="00893669"/>
    <w:rsid w:val="008937EF"/>
    <w:rsid w:val="00893861"/>
    <w:rsid w:val="00893B3F"/>
    <w:rsid w:val="00893BD5"/>
    <w:rsid w:val="00894440"/>
    <w:rsid w:val="008944D3"/>
    <w:rsid w:val="00894509"/>
    <w:rsid w:val="0089454F"/>
    <w:rsid w:val="0089466B"/>
    <w:rsid w:val="00894755"/>
    <w:rsid w:val="0089480B"/>
    <w:rsid w:val="0089494F"/>
    <w:rsid w:val="00894A67"/>
    <w:rsid w:val="008954C6"/>
    <w:rsid w:val="0089550F"/>
    <w:rsid w:val="0089574C"/>
    <w:rsid w:val="008957E3"/>
    <w:rsid w:val="00895884"/>
    <w:rsid w:val="00895AE2"/>
    <w:rsid w:val="00895B60"/>
    <w:rsid w:val="00895DE8"/>
    <w:rsid w:val="00895E0A"/>
    <w:rsid w:val="0089629C"/>
    <w:rsid w:val="00896472"/>
    <w:rsid w:val="008966D7"/>
    <w:rsid w:val="008967A0"/>
    <w:rsid w:val="008967FF"/>
    <w:rsid w:val="00896BD0"/>
    <w:rsid w:val="00896DBA"/>
    <w:rsid w:val="00896F49"/>
    <w:rsid w:val="00897142"/>
    <w:rsid w:val="0089760B"/>
    <w:rsid w:val="00897759"/>
    <w:rsid w:val="008977B8"/>
    <w:rsid w:val="00897D54"/>
    <w:rsid w:val="00897F12"/>
    <w:rsid w:val="00897F57"/>
    <w:rsid w:val="008A0298"/>
    <w:rsid w:val="008A0360"/>
    <w:rsid w:val="008A083B"/>
    <w:rsid w:val="008A09AA"/>
    <w:rsid w:val="008A0CAF"/>
    <w:rsid w:val="008A0CC1"/>
    <w:rsid w:val="008A0DD7"/>
    <w:rsid w:val="008A0DF0"/>
    <w:rsid w:val="008A0E7A"/>
    <w:rsid w:val="008A0E7C"/>
    <w:rsid w:val="008A10B9"/>
    <w:rsid w:val="008A10C5"/>
    <w:rsid w:val="008A16CD"/>
    <w:rsid w:val="008A19A5"/>
    <w:rsid w:val="008A1B4E"/>
    <w:rsid w:val="008A244D"/>
    <w:rsid w:val="008A27CD"/>
    <w:rsid w:val="008A28B5"/>
    <w:rsid w:val="008A29B9"/>
    <w:rsid w:val="008A29CA"/>
    <w:rsid w:val="008A2CDE"/>
    <w:rsid w:val="008A2D6B"/>
    <w:rsid w:val="008A2DC1"/>
    <w:rsid w:val="008A2F5E"/>
    <w:rsid w:val="008A306E"/>
    <w:rsid w:val="008A30DC"/>
    <w:rsid w:val="008A35F7"/>
    <w:rsid w:val="008A3700"/>
    <w:rsid w:val="008A3962"/>
    <w:rsid w:val="008A3A46"/>
    <w:rsid w:val="008A3A86"/>
    <w:rsid w:val="008A4010"/>
    <w:rsid w:val="008A428A"/>
    <w:rsid w:val="008A42DB"/>
    <w:rsid w:val="008A44E8"/>
    <w:rsid w:val="008A46CB"/>
    <w:rsid w:val="008A47AA"/>
    <w:rsid w:val="008A4BEA"/>
    <w:rsid w:val="008A4DDA"/>
    <w:rsid w:val="008A5646"/>
    <w:rsid w:val="008A57C0"/>
    <w:rsid w:val="008A5B63"/>
    <w:rsid w:val="008A5C0C"/>
    <w:rsid w:val="008A5C62"/>
    <w:rsid w:val="008A5D3D"/>
    <w:rsid w:val="008A5DA0"/>
    <w:rsid w:val="008A5E07"/>
    <w:rsid w:val="008A615F"/>
    <w:rsid w:val="008A6214"/>
    <w:rsid w:val="008A6341"/>
    <w:rsid w:val="008A668D"/>
    <w:rsid w:val="008A6776"/>
    <w:rsid w:val="008A67E1"/>
    <w:rsid w:val="008A6AB9"/>
    <w:rsid w:val="008A6AE8"/>
    <w:rsid w:val="008A702D"/>
    <w:rsid w:val="008A7273"/>
    <w:rsid w:val="008A72F9"/>
    <w:rsid w:val="008A736C"/>
    <w:rsid w:val="008A7BEC"/>
    <w:rsid w:val="008A7C25"/>
    <w:rsid w:val="008A7CDC"/>
    <w:rsid w:val="008A7D75"/>
    <w:rsid w:val="008B013D"/>
    <w:rsid w:val="008B03A1"/>
    <w:rsid w:val="008B03B6"/>
    <w:rsid w:val="008B0A53"/>
    <w:rsid w:val="008B0CDE"/>
    <w:rsid w:val="008B1304"/>
    <w:rsid w:val="008B1394"/>
    <w:rsid w:val="008B17DA"/>
    <w:rsid w:val="008B1834"/>
    <w:rsid w:val="008B18E4"/>
    <w:rsid w:val="008B1C5D"/>
    <w:rsid w:val="008B1C87"/>
    <w:rsid w:val="008B1D1B"/>
    <w:rsid w:val="008B1FB7"/>
    <w:rsid w:val="008B1FBE"/>
    <w:rsid w:val="008B2085"/>
    <w:rsid w:val="008B20A3"/>
    <w:rsid w:val="008B20F1"/>
    <w:rsid w:val="008B210C"/>
    <w:rsid w:val="008B22A9"/>
    <w:rsid w:val="008B2445"/>
    <w:rsid w:val="008B2688"/>
    <w:rsid w:val="008B27A9"/>
    <w:rsid w:val="008B2A13"/>
    <w:rsid w:val="008B2A23"/>
    <w:rsid w:val="008B2D1E"/>
    <w:rsid w:val="008B2FD7"/>
    <w:rsid w:val="008B311B"/>
    <w:rsid w:val="008B3239"/>
    <w:rsid w:val="008B34FA"/>
    <w:rsid w:val="008B3656"/>
    <w:rsid w:val="008B3891"/>
    <w:rsid w:val="008B3A33"/>
    <w:rsid w:val="008B3FDF"/>
    <w:rsid w:val="008B4180"/>
    <w:rsid w:val="008B42E9"/>
    <w:rsid w:val="008B4607"/>
    <w:rsid w:val="008B4642"/>
    <w:rsid w:val="008B467C"/>
    <w:rsid w:val="008B4681"/>
    <w:rsid w:val="008B4952"/>
    <w:rsid w:val="008B4B9E"/>
    <w:rsid w:val="008B4C09"/>
    <w:rsid w:val="008B4ECC"/>
    <w:rsid w:val="008B4F92"/>
    <w:rsid w:val="008B50CF"/>
    <w:rsid w:val="008B5199"/>
    <w:rsid w:val="008B5267"/>
    <w:rsid w:val="008B5445"/>
    <w:rsid w:val="008B5475"/>
    <w:rsid w:val="008B5526"/>
    <w:rsid w:val="008B55B4"/>
    <w:rsid w:val="008B56E2"/>
    <w:rsid w:val="008B5743"/>
    <w:rsid w:val="008B5AA5"/>
    <w:rsid w:val="008B5B89"/>
    <w:rsid w:val="008B5CE8"/>
    <w:rsid w:val="008B5DAA"/>
    <w:rsid w:val="008B5DB3"/>
    <w:rsid w:val="008B6102"/>
    <w:rsid w:val="008B6176"/>
    <w:rsid w:val="008B61BD"/>
    <w:rsid w:val="008B62FB"/>
    <w:rsid w:val="008B6514"/>
    <w:rsid w:val="008B6662"/>
    <w:rsid w:val="008B6697"/>
    <w:rsid w:val="008B671A"/>
    <w:rsid w:val="008B691C"/>
    <w:rsid w:val="008B6AFC"/>
    <w:rsid w:val="008B6D2E"/>
    <w:rsid w:val="008B6F37"/>
    <w:rsid w:val="008B6FFE"/>
    <w:rsid w:val="008B702D"/>
    <w:rsid w:val="008B7934"/>
    <w:rsid w:val="008B7A92"/>
    <w:rsid w:val="008B7AA5"/>
    <w:rsid w:val="008B7B69"/>
    <w:rsid w:val="008B7B87"/>
    <w:rsid w:val="008B7E98"/>
    <w:rsid w:val="008B7F6D"/>
    <w:rsid w:val="008B7FD5"/>
    <w:rsid w:val="008C01FE"/>
    <w:rsid w:val="008C0520"/>
    <w:rsid w:val="008C0826"/>
    <w:rsid w:val="008C0949"/>
    <w:rsid w:val="008C0F12"/>
    <w:rsid w:val="008C0FC8"/>
    <w:rsid w:val="008C100F"/>
    <w:rsid w:val="008C1146"/>
    <w:rsid w:val="008C1170"/>
    <w:rsid w:val="008C1324"/>
    <w:rsid w:val="008C133B"/>
    <w:rsid w:val="008C13B7"/>
    <w:rsid w:val="008C1469"/>
    <w:rsid w:val="008C14B5"/>
    <w:rsid w:val="008C1AC5"/>
    <w:rsid w:val="008C1E0B"/>
    <w:rsid w:val="008C1EED"/>
    <w:rsid w:val="008C212D"/>
    <w:rsid w:val="008C21D6"/>
    <w:rsid w:val="008C24A4"/>
    <w:rsid w:val="008C24B1"/>
    <w:rsid w:val="008C264F"/>
    <w:rsid w:val="008C267F"/>
    <w:rsid w:val="008C2F40"/>
    <w:rsid w:val="008C308E"/>
    <w:rsid w:val="008C3167"/>
    <w:rsid w:val="008C34A4"/>
    <w:rsid w:val="008C386C"/>
    <w:rsid w:val="008C3922"/>
    <w:rsid w:val="008C39EF"/>
    <w:rsid w:val="008C3CF7"/>
    <w:rsid w:val="008C3DD8"/>
    <w:rsid w:val="008C3EE4"/>
    <w:rsid w:val="008C400E"/>
    <w:rsid w:val="008C4179"/>
    <w:rsid w:val="008C4359"/>
    <w:rsid w:val="008C44AE"/>
    <w:rsid w:val="008C44D2"/>
    <w:rsid w:val="008C4523"/>
    <w:rsid w:val="008C47AE"/>
    <w:rsid w:val="008C481F"/>
    <w:rsid w:val="008C497D"/>
    <w:rsid w:val="008C4C2B"/>
    <w:rsid w:val="008C4D36"/>
    <w:rsid w:val="008C5178"/>
    <w:rsid w:val="008C51D1"/>
    <w:rsid w:val="008C5278"/>
    <w:rsid w:val="008C55D8"/>
    <w:rsid w:val="008C58A3"/>
    <w:rsid w:val="008C5A08"/>
    <w:rsid w:val="008C5C6A"/>
    <w:rsid w:val="008C5E00"/>
    <w:rsid w:val="008C5E4F"/>
    <w:rsid w:val="008C5ECA"/>
    <w:rsid w:val="008C64A3"/>
    <w:rsid w:val="008C64A7"/>
    <w:rsid w:val="008C6869"/>
    <w:rsid w:val="008C697F"/>
    <w:rsid w:val="008C6A76"/>
    <w:rsid w:val="008C6BD5"/>
    <w:rsid w:val="008C6D9A"/>
    <w:rsid w:val="008C7B53"/>
    <w:rsid w:val="008C7C04"/>
    <w:rsid w:val="008C7D31"/>
    <w:rsid w:val="008C7D3D"/>
    <w:rsid w:val="008D039F"/>
    <w:rsid w:val="008D0456"/>
    <w:rsid w:val="008D085C"/>
    <w:rsid w:val="008D09D5"/>
    <w:rsid w:val="008D0A21"/>
    <w:rsid w:val="008D0BD4"/>
    <w:rsid w:val="008D0D34"/>
    <w:rsid w:val="008D0DC2"/>
    <w:rsid w:val="008D0F21"/>
    <w:rsid w:val="008D0F6A"/>
    <w:rsid w:val="008D0F95"/>
    <w:rsid w:val="008D13E1"/>
    <w:rsid w:val="008D1568"/>
    <w:rsid w:val="008D1D88"/>
    <w:rsid w:val="008D21DD"/>
    <w:rsid w:val="008D248F"/>
    <w:rsid w:val="008D24F1"/>
    <w:rsid w:val="008D28E3"/>
    <w:rsid w:val="008D29DB"/>
    <w:rsid w:val="008D2A24"/>
    <w:rsid w:val="008D2C98"/>
    <w:rsid w:val="008D2CAB"/>
    <w:rsid w:val="008D2EAF"/>
    <w:rsid w:val="008D2ECF"/>
    <w:rsid w:val="008D2FF5"/>
    <w:rsid w:val="008D36B3"/>
    <w:rsid w:val="008D39CD"/>
    <w:rsid w:val="008D3B57"/>
    <w:rsid w:val="008D3C2C"/>
    <w:rsid w:val="008D3E04"/>
    <w:rsid w:val="008D4AAF"/>
    <w:rsid w:val="008D4ABA"/>
    <w:rsid w:val="008D500E"/>
    <w:rsid w:val="008D523A"/>
    <w:rsid w:val="008D5436"/>
    <w:rsid w:val="008D547B"/>
    <w:rsid w:val="008D549E"/>
    <w:rsid w:val="008D59A2"/>
    <w:rsid w:val="008D5E58"/>
    <w:rsid w:val="008D604B"/>
    <w:rsid w:val="008D6140"/>
    <w:rsid w:val="008D621E"/>
    <w:rsid w:val="008D6447"/>
    <w:rsid w:val="008D644C"/>
    <w:rsid w:val="008D6584"/>
    <w:rsid w:val="008D6D18"/>
    <w:rsid w:val="008D72A0"/>
    <w:rsid w:val="008D7341"/>
    <w:rsid w:val="008D7592"/>
    <w:rsid w:val="008D7621"/>
    <w:rsid w:val="008D76A2"/>
    <w:rsid w:val="008D79CE"/>
    <w:rsid w:val="008D7A63"/>
    <w:rsid w:val="008D7C7C"/>
    <w:rsid w:val="008D7CCA"/>
    <w:rsid w:val="008D7E5E"/>
    <w:rsid w:val="008E030F"/>
    <w:rsid w:val="008E0368"/>
    <w:rsid w:val="008E03DD"/>
    <w:rsid w:val="008E0545"/>
    <w:rsid w:val="008E06EA"/>
    <w:rsid w:val="008E073C"/>
    <w:rsid w:val="008E0D03"/>
    <w:rsid w:val="008E119C"/>
    <w:rsid w:val="008E11B8"/>
    <w:rsid w:val="008E1242"/>
    <w:rsid w:val="008E19B6"/>
    <w:rsid w:val="008E1D7E"/>
    <w:rsid w:val="008E1E44"/>
    <w:rsid w:val="008E1FD7"/>
    <w:rsid w:val="008E2098"/>
    <w:rsid w:val="008E21B9"/>
    <w:rsid w:val="008E2313"/>
    <w:rsid w:val="008E24F6"/>
    <w:rsid w:val="008E2624"/>
    <w:rsid w:val="008E26F1"/>
    <w:rsid w:val="008E2887"/>
    <w:rsid w:val="008E2CA1"/>
    <w:rsid w:val="008E2CE4"/>
    <w:rsid w:val="008E2ECF"/>
    <w:rsid w:val="008E3019"/>
    <w:rsid w:val="008E311F"/>
    <w:rsid w:val="008E331E"/>
    <w:rsid w:val="008E36C8"/>
    <w:rsid w:val="008E38EA"/>
    <w:rsid w:val="008E3B76"/>
    <w:rsid w:val="008E3FB3"/>
    <w:rsid w:val="008E419F"/>
    <w:rsid w:val="008E436E"/>
    <w:rsid w:val="008E43AE"/>
    <w:rsid w:val="008E4449"/>
    <w:rsid w:val="008E451D"/>
    <w:rsid w:val="008E459D"/>
    <w:rsid w:val="008E472C"/>
    <w:rsid w:val="008E4B12"/>
    <w:rsid w:val="008E4BA4"/>
    <w:rsid w:val="008E4BBE"/>
    <w:rsid w:val="008E4D3A"/>
    <w:rsid w:val="008E4E20"/>
    <w:rsid w:val="008E5127"/>
    <w:rsid w:val="008E5276"/>
    <w:rsid w:val="008E52AE"/>
    <w:rsid w:val="008E52D6"/>
    <w:rsid w:val="008E5506"/>
    <w:rsid w:val="008E5708"/>
    <w:rsid w:val="008E5829"/>
    <w:rsid w:val="008E59C7"/>
    <w:rsid w:val="008E5AA7"/>
    <w:rsid w:val="008E5B07"/>
    <w:rsid w:val="008E5D04"/>
    <w:rsid w:val="008E5F40"/>
    <w:rsid w:val="008E603D"/>
    <w:rsid w:val="008E61CB"/>
    <w:rsid w:val="008E6308"/>
    <w:rsid w:val="008E6658"/>
    <w:rsid w:val="008E667F"/>
    <w:rsid w:val="008E6C83"/>
    <w:rsid w:val="008E6C90"/>
    <w:rsid w:val="008E6E2B"/>
    <w:rsid w:val="008E6EA0"/>
    <w:rsid w:val="008E6EFB"/>
    <w:rsid w:val="008E706C"/>
    <w:rsid w:val="008E75AF"/>
    <w:rsid w:val="008E75BF"/>
    <w:rsid w:val="008E7992"/>
    <w:rsid w:val="008E79C5"/>
    <w:rsid w:val="008E7A6B"/>
    <w:rsid w:val="008E7B55"/>
    <w:rsid w:val="008E7C55"/>
    <w:rsid w:val="008E7C69"/>
    <w:rsid w:val="008E7EDB"/>
    <w:rsid w:val="008E7FC9"/>
    <w:rsid w:val="008F00DD"/>
    <w:rsid w:val="008F0399"/>
    <w:rsid w:val="008F05FD"/>
    <w:rsid w:val="008F085C"/>
    <w:rsid w:val="008F086B"/>
    <w:rsid w:val="008F09C1"/>
    <w:rsid w:val="008F0A47"/>
    <w:rsid w:val="008F0B72"/>
    <w:rsid w:val="008F0C26"/>
    <w:rsid w:val="008F0C43"/>
    <w:rsid w:val="008F0D97"/>
    <w:rsid w:val="008F0E1E"/>
    <w:rsid w:val="008F107E"/>
    <w:rsid w:val="008F12B5"/>
    <w:rsid w:val="008F132F"/>
    <w:rsid w:val="008F137A"/>
    <w:rsid w:val="008F14B6"/>
    <w:rsid w:val="008F1898"/>
    <w:rsid w:val="008F18AA"/>
    <w:rsid w:val="008F18BC"/>
    <w:rsid w:val="008F198B"/>
    <w:rsid w:val="008F1B2C"/>
    <w:rsid w:val="008F1DCC"/>
    <w:rsid w:val="008F219C"/>
    <w:rsid w:val="008F23EB"/>
    <w:rsid w:val="008F255A"/>
    <w:rsid w:val="008F2627"/>
    <w:rsid w:val="008F263A"/>
    <w:rsid w:val="008F26CF"/>
    <w:rsid w:val="008F2865"/>
    <w:rsid w:val="008F298D"/>
    <w:rsid w:val="008F2E37"/>
    <w:rsid w:val="008F3010"/>
    <w:rsid w:val="008F309C"/>
    <w:rsid w:val="008F30BA"/>
    <w:rsid w:val="008F3191"/>
    <w:rsid w:val="008F31EF"/>
    <w:rsid w:val="008F32DA"/>
    <w:rsid w:val="008F3396"/>
    <w:rsid w:val="008F3457"/>
    <w:rsid w:val="008F3473"/>
    <w:rsid w:val="008F3682"/>
    <w:rsid w:val="008F36ED"/>
    <w:rsid w:val="008F3797"/>
    <w:rsid w:val="008F37AA"/>
    <w:rsid w:val="008F399C"/>
    <w:rsid w:val="008F3A51"/>
    <w:rsid w:val="008F3AD8"/>
    <w:rsid w:val="008F3D72"/>
    <w:rsid w:val="008F3DCB"/>
    <w:rsid w:val="008F3E21"/>
    <w:rsid w:val="008F3ED0"/>
    <w:rsid w:val="008F3F21"/>
    <w:rsid w:val="008F4275"/>
    <w:rsid w:val="008F43DE"/>
    <w:rsid w:val="008F45CA"/>
    <w:rsid w:val="008F4781"/>
    <w:rsid w:val="008F47B8"/>
    <w:rsid w:val="008F485A"/>
    <w:rsid w:val="008F487D"/>
    <w:rsid w:val="008F4A4B"/>
    <w:rsid w:val="008F4C79"/>
    <w:rsid w:val="008F4CE7"/>
    <w:rsid w:val="008F4D13"/>
    <w:rsid w:val="008F5163"/>
    <w:rsid w:val="008F533E"/>
    <w:rsid w:val="008F568C"/>
    <w:rsid w:val="008F5A0A"/>
    <w:rsid w:val="008F5E76"/>
    <w:rsid w:val="008F5EEB"/>
    <w:rsid w:val="008F5F61"/>
    <w:rsid w:val="008F60BB"/>
    <w:rsid w:val="008F6178"/>
    <w:rsid w:val="008F63D3"/>
    <w:rsid w:val="008F65CA"/>
    <w:rsid w:val="008F68C3"/>
    <w:rsid w:val="008F6A1D"/>
    <w:rsid w:val="008F6B49"/>
    <w:rsid w:val="008F6E10"/>
    <w:rsid w:val="008F7392"/>
    <w:rsid w:val="008F7466"/>
    <w:rsid w:val="008F74DB"/>
    <w:rsid w:val="008F775D"/>
    <w:rsid w:val="008F79A6"/>
    <w:rsid w:val="008F7D36"/>
    <w:rsid w:val="008F7D80"/>
    <w:rsid w:val="008F7E79"/>
    <w:rsid w:val="009000ED"/>
    <w:rsid w:val="009002A1"/>
    <w:rsid w:val="009006CE"/>
    <w:rsid w:val="00900E65"/>
    <w:rsid w:val="00900F33"/>
    <w:rsid w:val="009011AB"/>
    <w:rsid w:val="009017C4"/>
    <w:rsid w:val="00901AFB"/>
    <w:rsid w:val="00901BA6"/>
    <w:rsid w:val="00901CC3"/>
    <w:rsid w:val="00901FD0"/>
    <w:rsid w:val="009023BD"/>
    <w:rsid w:val="0090255F"/>
    <w:rsid w:val="0090264A"/>
    <w:rsid w:val="00902666"/>
    <w:rsid w:val="00902753"/>
    <w:rsid w:val="009027AA"/>
    <w:rsid w:val="009028A6"/>
    <w:rsid w:val="00902A57"/>
    <w:rsid w:val="00902CDF"/>
    <w:rsid w:val="00902D8F"/>
    <w:rsid w:val="00903367"/>
    <w:rsid w:val="00903451"/>
    <w:rsid w:val="009036AF"/>
    <w:rsid w:val="00903AED"/>
    <w:rsid w:val="00903C7A"/>
    <w:rsid w:val="00903EA3"/>
    <w:rsid w:val="009040B9"/>
    <w:rsid w:val="009044D3"/>
    <w:rsid w:val="00904511"/>
    <w:rsid w:val="00904517"/>
    <w:rsid w:val="00904616"/>
    <w:rsid w:val="0090469C"/>
    <w:rsid w:val="009046C1"/>
    <w:rsid w:val="00904874"/>
    <w:rsid w:val="00904C4C"/>
    <w:rsid w:val="00904C91"/>
    <w:rsid w:val="00904D24"/>
    <w:rsid w:val="009052CE"/>
    <w:rsid w:val="009052D9"/>
    <w:rsid w:val="00905351"/>
    <w:rsid w:val="00905491"/>
    <w:rsid w:val="009054A6"/>
    <w:rsid w:val="009054E6"/>
    <w:rsid w:val="0090552A"/>
    <w:rsid w:val="009055E5"/>
    <w:rsid w:val="009057E1"/>
    <w:rsid w:val="00906333"/>
    <w:rsid w:val="009064A5"/>
    <w:rsid w:val="009066AF"/>
    <w:rsid w:val="009066D7"/>
    <w:rsid w:val="009067AB"/>
    <w:rsid w:val="0090695F"/>
    <w:rsid w:val="00906E2B"/>
    <w:rsid w:val="00906F49"/>
    <w:rsid w:val="00906F4D"/>
    <w:rsid w:val="00906FBA"/>
    <w:rsid w:val="00906FFB"/>
    <w:rsid w:val="00907BA5"/>
    <w:rsid w:val="00907BB8"/>
    <w:rsid w:val="00907BEF"/>
    <w:rsid w:val="00910158"/>
    <w:rsid w:val="0091018D"/>
    <w:rsid w:val="00910312"/>
    <w:rsid w:val="00910373"/>
    <w:rsid w:val="009104C6"/>
    <w:rsid w:val="00910D48"/>
    <w:rsid w:val="00910F28"/>
    <w:rsid w:val="00911337"/>
    <w:rsid w:val="0091151B"/>
    <w:rsid w:val="0091166C"/>
    <w:rsid w:val="00911680"/>
    <w:rsid w:val="009117D4"/>
    <w:rsid w:val="00911A78"/>
    <w:rsid w:val="00911C1C"/>
    <w:rsid w:val="00911CB2"/>
    <w:rsid w:val="00911E11"/>
    <w:rsid w:val="009121C7"/>
    <w:rsid w:val="0091273E"/>
    <w:rsid w:val="00913085"/>
    <w:rsid w:val="0091333C"/>
    <w:rsid w:val="0091337D"/>
    <w:rsid w:val="00913463"/>
    <w:rsid w:val="009135FE"/>
    <w:rsid w:val="00913828"/>
    <w:rsid w:val="00913A44"/>
    <w:rsid w:val="00913A9C"/>
    <w:rsid w:val="00913BB7"/>
    <w:rsid w:val="00913C84"/>
    <w:rsid w:val="00913F65"/>
    <w:rsid w:val="00913FBE"/>
    <w:rsid w:val="00914052"/>
    <w:rsid w:val="009141E1"/>
    <w:rsid w:val="009141F1"/>
    <w:rsid w:val="009144E0"/>
    <w:rsid w:val="00914703"/>
    <w:rsid w:val="009148BB"/>
    <w:rsid w:val="00914C80"/>
    <w:rsid w:val="00915032"/>
    <w:rsid w:val="00915296"/>
    <w:rsid w:val="009152B9"/>
    <w:rsid w:val="009153A5"/>
    <w:rsid w:val="009154FE"/>
    <w:rsid w:val="0091580D"/>
    <w:rsid w:val="0091587F"/>
    <w:rsid w:val="00915BDC"/>
    <w:rsid w:val="00915DD6"/>
    <w:rsid w:val="00915E8B"/>
    <w:rsid w:val="00916D93"/>
    <w:rsid w:val="00916E8B"/>
    <w:rsid w:val="00916F1F"/>
    <w:rsid w:val="0091720A"/>
    <w:rsid w:val="00917351"/>
    <w:rsid w:val="009174A1"/>
    <w:rsid w:val="009176F7"/>
    <w:rsid w:val="00917AD0"/>
    <w:rsid w:val="00917C32"/>
    <w:rsid w:val="00917D7E"/>
    <w:rsid w:val="00917EC3"/>
    <w:rsid w:val="00920072"/>
    <w:rsid w:val="00920167"/>
    <w:rsid w:val="009201C6"/>
    <w:rsid w:val="009202F4"/>
    <w:rsid w:val="00920703"/>
    <w:rsid w:val="0092071A"/>
    <w:rsid w:val="00920762"/>
    <w:rsid w:val="00920A18"/>
    <w:rsid w:val="009213AB"/>
    <w:rsid w:val="009213BB"/>
    <w:rsid w:val="009216F2"/>
    <w:rsid w:val="00921967"/>
    <w:rsid w:val="009219D3"/>
    <w:rsid w:val="00921C5E"/>
    <w:rsid w:val="00921DCA"/>
    <w:rsid w:val="00921E49"/>
    <w:rsid w:val="00922086"/>
    <w:rsid w:val="009220FF"/>
    <w:rsid w:val="009221FE"/>
    <w:rsid w:val="009224E1"/>
    <w:rsid w:val="00922772"/>
    <w:rsid w:val="00922A04"/>
    <w:rsid w:val="009231E1"/>
    <w:rsid w:val="00923988"/>
    <w:rsid w:val="00923B9E"/>
    <w:rsid w:val="00923CFC"/>
    <w:rsid w:val="00923E1A"/>
    <w:rsid w:val="00923FB5"/>
    <w:rsid w:val="00923FE4"/>
    <w:rsid w:val="00923FF5"/>
    <w:rsid w:val="009241B2"/>
    <w:rsid w:val="009242B1"/>
    <w:rsid w:val="00924622"/>
    <w:rsid w:val="00924644"/>
    <w:rsid w:val="00924782"/>
    <w:rsid w:val="00924CB8"/>
    <w:rsid w:val="00924DAE"/>
    <w:rsid w:val="00924DC5"/>
    <w:rsid w:val="00925015"/>
    <w:rsid w:val="009252D3"/>
    <w:rsid w:val="009253F1"/>
    <w:rsid w:val="00925821"/>
    <w:rsid w:val="00925993"/>
    <w:rsid w:val="00925E34"/>
    <w:rsid w:val="00926A4F"/>
    <w:rsid w:val="00926AF5"/>
    <w:rsid w:val="00926B37"/>
    <w:rsid w:val="00926D2A"/>
    <w:rsid w:val="00926F75"/>
    <w:rsid w:val="00927323"/>
    <w:rsid w:val="009273B4"/>
    <w:rsid w:val="00927609"/>
    <w:rsid w:val="009276CF"/>
    <w:rsid w:val="009276E1"/>
    <w:rsid w:val="00927734"/>
    <w:rsid w:val="0092775C"/>
    <w:rsid w:val="009279F0"/>
    <w:rsid w:val="00927E82"/>
    <w:rsid w:val="00927F3D"/>
    <w:rsid w:val="0093018B"/>
    <w:rsid w:val="0093054D"/>
    <w:rsid w:val="009305D2"/>
    <w:rsid w:val="0093075A"/>
    <w:rsid w:val="00930908"/>
    <w:rsid w:val="00930989"/>
    <w:rsid w:val="00930A05"/>
    <w:rsid w:val="00930BC6"/>
    <w:rsid w:val="00930D44"/>
    <w:rsid w:val="00931114"/>
    <w:rsid w:val="009311E7"/>
    <w:rsid w:val="009318E3"/>
    <w:rsid w:val="00931C1D"/>
    <w:rsid w:val="00931D4E"/>
    <w:rsid w:val="00932028"/>
    <w:rsid w:val="0093219E"/>
    <w:rsid w:val="00932484"/>
    <w:rsid w:val="009325E5"/>
    <w:rsid w:val="00932AE1"/>
    <w:rsid w:val="00932EA7"/>
    <w:rsid w:val="00932FE6"/>
    <w:rsid w:val="00933371"/>
    <w:rsid w:val="0093365A"/>
    <w:rsid w:val="0093378C"/>
    <w:rsid w:val="00933830"/>
    <w:rsid w:val="00933A3F"/>
    <w:rsid w:val="00933BD0"/>
    <w:rsid w:val="00933EC3"/>
    <w:rsid w:val="00933F78"/>
    <w:rsid w:val="00934024"/>
    <w:rsid w:val="00934438"/>
    <w:rsid w:val="00934480"/>
    <w:rsid w:val="00934533"/>
    <w:rsid w:val="00934ADD"/>
    <w:rsid w:val="00934DD8"/>
    <w:rsid w:val="00934F6E"/>
    <w:rsid w:val="00934F9F"/>
    <w:rsid w:val="009350C9"/>
    <w:rsid w:val="00935159"/>
    <w:rsid w:val="009352D7"/>
    <w:rsid w:val="009355B2"/>
    <w:rsid w:val="00935721"/>
    <w:rsid w:val="0093579E"/>
    <w:rsid w:val="0093584F"/>
    <w:rsid w:val="00935B2F"/>
    <w:rsid w:val="00935DC8"/>
    <w:rsid w:val="0093607F"/>
    <w:rsid w:val="009362C3"/>
    <w:rsid w:val="00936490"/>
    <w:rsid w:val="0093661E"/>
    <w:rsid w:val="00936689"/>
    <w:rsid w:val="0093668A"/>
    <w:rsid w:val="009366F8"/>
    <w:rsid w:val="00936702"/>
    <w:rsid w:val="009367E6"/>
    <w:rsid w:val="009368DE"/>
    <w:rsid w:val="00936924"/>
    <w:rsid w:val="00936D81"/>
    <w:rsid w:val="00937216"/>
    <w:rsid w:val="00937269"/>
    <w:rsid w:val="009376F3"/>
    <w:rsid w:val="0093774E"/>
    <w:rsid w:val="00937810"/>
    <w:rsid w:val="00937907"/>
    <w:rsid w:val="00937A48"/>
    <w:rsid w:val="00937BC8"/>
    <w:rsid w:val="00937BD2"/>
    <w:rsid w:val="00937E07"/>
    <w:rsid w:val="00937F69"/>
    <w:rsid w:val="0093A7E1"/>
    <w:rsid w:val="009403AD"/>
    <w:rsid w:val="0094057E"/>
    <w:rsid w:val="00940E6B"/>
    <w:rsid w:val="00940F43"/>
    <w:rsid w:val="0094104F"/>
    <w:rsid w:val="009410A6"/>
    <w:rsid w:val="009415D9"/>
    <w:rsid w:val="009415E7"/>
    <w:rsid w:val="00941666"/>
    <w:rsid w:val="009416AC"/>
    <w:rsid w:val="00941738"/>
    <w:rsid w:val="00941744"/>
    <w:rsid w:val="00941915"/>
    <w:rsid w:val="00941996"/>
    <w:rsid w:val="00941A1A"/>
    <w:rsid w:val="009420FE"/>
    <w:rsid w:val="009422C7"/>
    <w:rsid w:val="00942767"/>
    <w:rsid w:val="0094283F"/>
    <w:rsid w:val="00942A14"/>
    <w:rsid w:val="00942DA6"/>
    <w:rsid w:val="00942E26"/>
    <w:rsid w:val="00942F51"/>
    <w:rsid w:val="0094305F"/>
    <w:rsid w:val="009430B7"/>
    <w:rsid w:val="009439F2"/>
    <w:rsid w:val="00943B81"/>
    <w:rsid w:val="00943DCA"/>
    <w:rsid w:val="00943DF2"/>
    <w:rsid w:val="00943EF5"/>
    <w:rsid w:val="00944081"/>
    <w:rsid w:val="00944219"/>
    <w:rsid w:val="00944493"/>
    <w:rsid w:val="0094450C"/>
    <w:rsid w:val="0094456F"/>
    <w:rsid w:val="00944874"/>
    <w:rsid w:val="00944A49"/>
    <w:rsid w:val="00944B6B"/>
    <w:rsid w:val="009450CD"/>
    <w:rsid w:val="009450CF"/>
    <w:rsid w:val="00945409"/>
    <w:rsid w:val="009457D0"/>
    <w:rsid w:val="0094590C"/>
    <w:rsid w:val="009459EE"/>
    <w:rsid w:val="00945AF1"/>
    <w:rsid w:val="00945F74"/>
    <w:rsid w:val="0094669B"/>
    <w:rsid w:val="009466E1"/>
    <w:rsid w:val="009469E5"/>
    <w:rsid w:val="00946DE2"/>
    <w:rsid w:val="00946F59"/>
    <w:rsid w:val="0094707E"/>
    <w:rsid w:val="00947123"/>
    <w:rsid w:val="0094726F"/>
    <w:rsid w:val="009472BC"/>
    <w:rsid w:val="0094732A"/>
    <w:rsid w:val="0094739D"/>
    <w:rsid w:val="0094755B"/>
    <w:rsid w:val="0094779C"/>
    <w:rsid w:val="00947872"/>
    <w:rsid w:val="00947C3D"/>
    <w:rsid w:val="0095062A"/>
    <w:rsid w:val="00950D4D"/>
    <w:rsid w:val="0095129A"/>
    <w:rsid w:val="0095165D"/>
    <w:rsid w:val="00951CB6"/>
    <w:rsid w:val="00951D10"/>
    <w:rsid w:val="00951D39"/>
    <w:rsid w:val="00951DA0"/>
    <w:rsid w:val="00951F93"/>
    <w:rsid w:val="00952283"/>
    <w:rsid w:val="00952516"/>
    <w:rsid w:val="009527C8"/>
    <w:rsid w:val="009528F8"/>
    <w:rsid w:val="00952EDC"/>
    <w:rsid w:val="00952FC6"/>
    <w:rsid w:val="00953697"/>
    <w:rsid w:val="009537C8"/>
    <w:rsid w:val="00953906"/>
    <w:rsid w:val="00953C96"/>
    <w:rsid w:val="00953D89"/>
    <w:rsid w:val="00953F8B"/>
    <w:rsid w:val="00954144"/>
    <w:rsid w:val="009541BF"/>
    <w:rsid w:val="00954617"/>
    <w:rsid w:val="009547AD"/>
    <w:rsid w:val="00954836"/>
    <w:rsid w:val="0095488F"/>
    <w:rsid w:val="009548C8"/>
    <w:rsid w:val="00954CF5"/>
    <w:rsid w:val="00954E44"/>
    <w:rsid w:val="0095542A"/>
    <w:rsid w:val="00955502"/>
    <w:rsid w:val="00955594"/>
    <w:rsid w:val="00955671"/>
    <w:rsid w:val="0095599F"/>
    <w:rsid w:val="00955D55"/>
    <w:rsid w:val="00956210"/>
    <w:rsid w:val="009563BA"/>
    <w:rsid w:val="009564E4"/>
    <w:rsid w:val="00956571"/>
    <w:rsid w:val="0095666A"/>
    <w:rsid w:val="00956B93"/>
    <w:rsid w:val="00956E34"/>
    <w:rsid w:val="00956F88"/>
    <w:rsid w:val="00957254"/>
    <w:rsid w:val="009573CD"/>
    <w:rsid w:val="00957B45"/>
    <w:rsid w:val="0096004D"/>
    <w:rsid w:val="00960225"/>
    <w:rsid w:val="0096064B"/>
    <w:rsid w:val="00960B53"/>
    <w:rsid w:val="00960DC6"/>
    <w:rsid w:val="00960F53"/>
    <w:rsid w:val="00960FA3"/>
    <w:rsid w:val="0096103F"/>
    <w:rsid w:val="009610B4"/>
    <w:rsid w:val="009616D4"/>
    <w:rsid w:val="0096190F"/>
    <w:rsid w:val="00961B2C"/>
    <w:rsid w:val="00961D21"/>
    <w:rsid w:val="00961F08"/>
    <w:rsid w:val="00961F89"/>
    <w:rsid w:val="00961FDF"/>
    <w:rsid w:val="009620D1"/>
    <w:rsid w:val="009621C6"/>
    <w:rsid w:val="0096227B"/>
    <w:rsid w:val="009622FF"/>
    <w:rsid w:val="009623F4"/>
    <w:rsid w:val="009627DB"/>
    <w:rsid w:val="009629D3"/>
    <w:rsid w:val="00962C87"/>
    <w:rsid w:val="00962FAA"/>
    <w:rsid w:val="009631CF"/>
    <w:rsid w:val="009632C9"/>
    <w:rsid w:val="0096336F"/>
    <w:rsid w:val="009635B8"/>
    <w:rsid w:val="00963E90"/>
    <w:rsid w:val="00963EDB"/>
    <w:rsid w:val="00964165"/>
    <w:rsid w:val="009641F1"/>
    <w:rsid w:val="009642C0"/>
    <w:rsid w:val="00964352"/>
    <w:rsid w:val="00964394"/>
    <w:rsid w:val="00964658"/>
    <w:rsid w:val="009646A8"/>
    <w:rsid w:val="00964716"/>
    <w:rsid w:val="009649A5"/>
    <w:rsid w:val="00964B64"/>
    <w:rsid w:val="009653B9"/>
    <w:rsid w:val="00965484"/>
    <w:rsid w:val="009655A0"/>
    <w:rsid w:val="0096575E"/>
    <w:rsid w:val="00965951"/>
    <w:rsid w:val="00965DD1"/>
    <w:rsid w:val="009660B4"/>
    <w:rsid w:val="00966324"/>
    <w:rsid w:val="00966E2B"/>
    <w:rsid w:val="009672A4"/>
    <w:rsid w:val="009672A5"/>
    <w:rsid w:val="0096735B"/>
    <w:rsid w:val="0096738B"/>
    <w:rsid w:val="0096752C"/>
    <w:rsid w:val="009675E1"/>
    <w:rsid w:val="00967799"/>
    <w:rsid w:val="0096791C"/>
    <w:rsid w:val="00967C01"/>
    <w:rsid w:val="00967E02"/>
    <w:rsid w:val="00970172"/>
    <w:rsid w:val="009703F2"/>
    <w:rsid w:val="00970527"/>
    <w:rsid w:val="00970BE1"/>
    <w:rsid w:val="00970C5D"/>
    <w:rsid w:val="00970DAD"/>
    <w:rsid w:val="00970DBC"/>
    <w:rsid w:val="00970FBB"/>
    <w:rsid w:val="009713DF"/>
    <w:rsid w:val="00971604"/>
    <w:rsid w:val="00971B14"/>
    <w:rsid w:val="00971D41"/>
    <w:rsid w:val="00971DD3"/>
    <w:rsid w:val="00971E55"/>
    <w:rsid w:val="00972144"/>
    <w:rsid w:val="009723D7"/>
    <w:rsid w:val="009724BA"/>
    <w:rsid w:val="009724CD"/>
    <w:rsid w:val="00972705"/>
    <w:rsid w:val="00972824"/>
    <w:rsid w:val="00972A98"/>
    <w:rsid w:val="00972B49"/>
    <w:rsid w:val="0097330A"/>
    <w:rsid w:val="00973710"/>
    <w:rsid w:val="00973A85"/>
    <w:rsid w:val="00973B25"/>
    <w:rsid w:val="00973BF3"/>
    <w:rsid w:val="00974015"/>
    <w:rsid w:val="0097405F"/>
    <w:rsid w:val="0097408E"/>
    <w:rsid w:val="0097438B"/>
    <w:rsid w:val="009746E6"/>
    <w:rsid w:val="009747D7"/>
    <w:rsid w:val="00974902"/>
    <w:rsid w:val="00974916"/>
    <w:rsid w:val="00974CBB"/>
    <w:rsid w:val="00974DF7"/>
    <w:rsid w:val="00974E63"/>
    <w:rsid w:val="00974EC6"/>
    <w:rsid w:val="0097508B"/>
    <w:rsid w:val="00975198"/>
    <w:rsid w:val="00975360"/>
    <w:rsid w:val="009754DA"/>
    <w:rsid w:val="009754E0"/>
    <w:rsid w:val="00975578"/>
    <w:rsid w:val="00975663"/>
    <w:rsid w:val="009756F8"/>
    <w:rsid w:val="00975766"/>
    <w:rsid w:val="00975809"/>
    <w:rsid w:val="00975A48"/>
    <w:rsid w:val="00975B24"/>
    <w:rsid w:val="00975D35"/>
    <w:rsid w:val="00975D3A"/>
    <w:rsid w:val="00975D73"/>
    <w:rsid w:val="00975D9A"/>
    <w:rsid w:val="0097657D"/>
    <w:rsid w:val="0097668C"/>
    <w:rsid w:val="0097676A"/>
    <w:rsid w:val="00976AC4"/>
    <w:rsid w:val="00976ACA"/>
    <w:rsid w:val="00976B45"/>
    <w:rsid w:val="00976DEA"/>
    <w:rsid w:val="00976E59"/>
    <w:rsid w:val="00976E63"/>
    <w:rsid w:val="00976EF2"/>
    <w:rsid w:val="00976FB3"/>
    <w:rsid w:val="00976FEB"/>
    <w:rsid w:val="00977344"/>
    <w:rsid w:val="00977DF4"/>
    <w:rsid w:val="00977F14"/>
    <w:rsid w:val="009800F0"/>
    <w:rsid w:val="00980105"/>
    <w:rsid w:val="0098017A"/>
    <w:rsid w:val="00980199"/>
    <w:rsid w:val="0098025F"/>
    <w:rsid w:val="009807E1"/>
    <w:rsid w:val="009807FC"/>
    <w:rsid w:val="0098080E"/>
    <w:rsid w:val="00980A93"/>
    <w:rsid w:val="00980C98"/>
    <w:rsid w:val="00980E82"/>
    <w:rsid w:val="0098119D"/>
    <w:rsid w:val="009813D2"/>
    <w:rsid w:val="0098162D"/>
    <w:rsid w:val="009819F0"/>
    <w:rsid w:val="00981C18"/>
    <w:rsid w:val="00981CF4"/>
    <w:rsid w:val="00981D01"/>
    <w:rsid w:val="00982025"/>
    <w:rsid w:val="0098219F"/>
    <w:rsid w:val="0098221B"/>
    <w:rsid w:val="009823FE"/>
    <w:rsid w:val="0098242A"/>
    <w:rsid w:val="009826FC"/>
    <w:rsid w:val="009827AE"/>
    <w:rsid w:val="0098281B"/>
    <w:rsid w:val="00982E25"/>
    <w:rsid w:val="00982E81"/>
    <w:rsid w:val="00983279"/>
    <w:rsid w:val="009835AD"/>
    <w:rsid w:val="0098390E"/>
    <w:rsid w:val="0098391A"/>
    <w:rsid w:val="00983B64"/>
    <w:rsid w:val="00983C5E"/>
    <w:rsid w:val="00983D8E"/>
    <w:rsid w:val="00984270"/>
    <w:rsid w:val="0098463F"/>
    <w:rsid w:val="0098480A"/>
    <w:rsid w:val="00984A55"/>
    <w:rsid w:val="00984DA2"/>
    <w:rsid w:val="00984DDE"/>
    <w:rsid w:val="00984E43"/>
    <w:rsid w:val="00984FA1"/>
    <w:rsid w:val="0098519E"/>
    <w:rsid w:val="009851EA"/>
    <w:rsid w:val="00985411"/>
    <w:rsid w:val="00985509"/>
    <w:rsid w:val="009856BC"/>
    <w:rsid w:val="009858FC"/>
    <w:rsid w:val="00985C16"/>
    <w:rsid w:val="009861F1"/>
    <w:rsid w:val="0098641E"/>
    <w:rsid w:val="00986B99"/>
    <w:rsid w:val="00986E99"/>
    <w:rsid w:val="00986E9E"/>
    <w:rsid w:val="00986EE3"/>
    <w:rsid w:val="00986FCD"/>
    <w:rsid w:val="00987059"/>
    <w:rsid w:val="0098754E"/>
    <w:rsid w:val="009876A5"/>
    <w:rsid w:val="009879CB"/>
    <w:rsid w:val="00987B55"/>
    <w:rsid w:val="009900D3"/>
    <w:rsid w:val="0099061C"/>
    <w:rsid w:val="009907B6"/>
    <w:rsid w:val="00990A6D"/>
    <w:rsid w:val="00990B0A"/>
    <w:rsid w:val="00990B93"/>
    <w:rsid w:val="00990D5A"/>
    <w:rsid w:val="00990EA9"/>
    <w:rsid w:val="00991056"/>
    <w:rsid w:val="00991059"/>
    <w:rsid w:val="009911A2"/>
    <w:rsid w:val="009913CE"/>
    <w:rsid w:val="009914E3"/>
    <w:rsid w:val="0099191B"/>
    <w:rsid w:val="00991B03"/>
    <w:rsid w:val="00991DED"/>
    <w:rsid w:val="009924E0"/>
    <w:rsid w:val="009927E1"/>
    <w:rsid w:val="00992959"/>
    <w:rsid w:val="009929B7"/>
    <w:rsid w:val="00992BC2"/>
    <w:rsid w:val="00992C25"/>
    <w:rsid w:val="00992CD7"/>
    <w:rsid w:val="00992D21"/>
    <w:rsid w:val="0099350B"/>
    <w:rsid w:val="00993DF0"/>
    <w:rsid w:val="00993E99"/>
    <w:rsid w:val="00994601"/>
    <w:rsid w:val="009949BE"/>
    <w:rsid w:val="00994B62"/>
    <w:rsid w:val="00995450"/>
    <w:rsid w:val="009955FC"/>
    <w:rsid w:val="00995696"/>
    <w:rsid w:val="009956E7"/>
    <w:rsid w:val="00995895"/>
    <w:rsid w:val="00995A93"/>
    <w:rsid w:val="00995C49"/>
    <w:rsid w:val="00995F7F"/>
    <w:rsid w:val="00996072"/>
    <w:rsid w:val="0099631E"/>
    <w:rsid w:val="00996554"/>
    <w:rsid w:val="0099684B"/>
    <w:rsid w:val="00997044"/>
    <w:rsid w:val="009970F1"/>
    <w:rsid w:val="0099715C"/>
    <w:rsid w:val="0099721C"/>
    <w:rsid w:val="0099723C"/>
    <w:rsid w:val="00997466"/>
    <w:rsid w:val="009975AE"/>
    <w:rsid w:val="00997643"/>
    <w:rsid w:val="009976FF"/>
    <w:rsid w:val="009977CD"/>
    <w:rsid w:val="009977FA"/>
    <w:rsid w:val="00997804"/>
    <w:rsid w:val="0099784D"/>
    <w:rsid w:val="00997C7C"/>
    <w:rsid w:val="00997F55"/>
    <w:rsid w:val="009A00D2"/>
    <w:rsid w:val="009A0260"/>
    <w:rsid w:val="009A0384"/>
    <w:rsid w:val="009A0685"/>
    <w:rsid w:val="009A0905"/>
    <w:rsid w:val="009A091F"/>
    <w:rsid w:val="009A0A50"/>
    <w:rsid w:val="009A0B81"/>
    <w:rsid w:val="009A0E95"/>
    <w:rsid w:val="009A0F86"/>
    <w:rsid w:val="009A1015"/>
    <w:rsid w:val="009A11E3"/>
    <w:rsid w:val="009A127D"/>
    <w:rsid w:val="009A1300"/>
    <w:rsid w:val="009A139B"/>
    <w:rsid w:val="009A14EC"/>
    <w:rsid w:val="009A150B"/>
    <w:rsid w:val="009A15B7"/>
    <w:rsid w:val="009A16B0"/>
    <w:rsid w:val="009A1C8C"/>
    <w:rsid w:val="009A1E41"/>
    <w:rsid w:val="009A1EC8"/>
    <w:rsid w:val="009A203D"/>
    <w:rsid w:val="009A208A"/>
    <w:rsid w:val="009A219C"/>
    <w:rsid w:val="009A2294"/>
    <w:rsid w:val="009A231B"/>
    <w:rsid w:val="009A248E"/>
    <w:rsid w:val="009A27BD"/>
    <w:rsid w:val="009A2985"/>
    <w:rsid w:val="009A2A60"/>
    <w:rsid w:val="009A2AB6"/>
    <w:rsid w:val="009A2B8D"/>
    <w:rsid w:val="009A2C65"/>
    <w:rsid w:val="009A371A"/>
    <w:rsid w:val="009A375A"/>
    <w:rsid w:val="009A38D9"/>
    <w:rsid w:val="009A3BD6"/>
    <w:rsid w:val="009A3F6A"/>
    <w:rsid w:val="009A408F"/>
    <w:rsid w:val="009A4112"/>
    <w:rsid w:val="009A4165"/>
    <w:rsid w:val="009A43EF"/>
    <w:rsid w:val="009A45A6"/>
    <w:rsid w:val="009A47C6"/>
    <w:rsid w:val="009A4B3D"/>
    <w:rsid w:val="009A4CCA"/>
    <w:rsid w:val="009A542F"/>
    <w:rsid w:val="009A54E0"/>
    <w:rsid w:val="009A561F"/>
    <w:rsid w:val="009A572F"/>
    <w:rsid w:val="009A582D"/>
    <w:rsid w:val="009A5A1C"/>
    <w:rsid w:val="009A5B04"/>
    <w:rsid w:val="009A5D04"/>
    <w:rsid w:val="009A5D1B"/>
    <w:rsid w:val="009A617D"/>
    <w:rsid w:val="009A6461"/>
    <w:rsid w:val="009A65A2"/>
    <w:rsid w:val="009A6859"/>
    <w:rsid w:val="009A6B65"/>
    <w:rsid w:val="009A6FAC"/>
    <w:rsid w:val="009A731F"/>
    <w:rsid w:val="009A78B8"/>
    <w:rsid w:val="009A7C20"/>
    <w:rsid w:val="009A7D7B"/>
    <w:rsid w:val="009A7E09"/>
    <w:rsid w:val="009A7F0A"/>
    <w:rsid w:val="009A7FDA"/>
    <w:rsid w:val="009B0837"/>
    <w:rsid w:val="009B0DF7"/>
    <w:rsid w:val="009B0F27"/>
    <w:rsid w:val="009B1120"/>
    <w:rsid w:val="009B112F"/>
    <w:rsid w:val="009B12AC"/>
    <w:rsid w:val="009B165C"/>
    <w:rsid w:val="009B1761"/>
    <w:rsid w:val="009B1DC2"/>
    <w:rsid w:val="009B1EAB"/>
    <w:rsid w:val="009B24F7"/>
    <w:rsid w:val="009B2543"/>
    <w:rsid w:val="009B2686"/>
    <w:rsid w:val="009B2738"/>
    <w:rsid w:val="009B2B01"/>
    <w:rsid w:val="009B2B50"/>
    <w:rsid w:val="009B2CFB"/>
    <w:rsid w:val="009B30D3"/>
    <w:rsid w:val="009B3310"/>
    <w:rsid w:val="009B3387"/>
    <w:rsid w:val="009B33E6"/>
    <w:rsid w:val="009B355F"/>
    <w:rsid w:val="009B35F4"/>
    <w:rsid w:val="009B365A"/>
    <w:rsid w:val="009B3670"/>
    <w:rsid w:val="009B3886"/>
    <w:rsid w:val="009B38DC"/>
    <w:rsid w:val="009B3CE8"/>
    <w:rsid w:val="009B3F1E"/>
    <w:rsid w:val="009B40B2"/>
    <w:rsid w:val="009B4583"/>
    <w:rsid w:val="009B492F"/>
    <w:rsid w:val="009B4A6A"/>
    <w:rsid w:val="009B4BE0"/>
    <w:rsid w:val="009B4DD8"/>
    <w:rsid w:val="009B4F02"/>
    <w:rsid w:val="009B4F64"/>
    <w:rsid w:val="009B5056"/>
    <w:rsid w:val="009B5093"/>
    <w:rsid w:val="009B5181"/>
    <w:rsid w:val="009B5469"/>
    <w:rsid w:val="009B55F5"/>
    <w:rsid w:val="009B5799"/>
    <w:rsid w:val="009B5B63"/>
    <w:rsid w:val="009B5C78"/>
    <w:rsid w:val="009B5D59"/>
    <w:rsid w:val="009B5D7E"/>
    <w:rsid w:val="009B5D9C"/>
    <w:rsid w:val="009B5E7F"/>
    <w:rsid w:val="009B6108"/>
    <w:rsid w:val="009B63BE"/>
    <w:rsid w:val="009B67A3"/>
    <w:rsid w:val="009B6A68"/>
    <w:rsid w:val="009B6A98"/>
    <w:rsid w:val="009B6D3A"/>
    <w:rsid w:val="009B6D4D"/>
    <w:rsid w:val="009B7175"/>
    <w:rsid w:val="009B7236"/>
    <w:rsid w:val="009B75DF"/>
    <w:rsid w:val="009B7B33"/>
    <w:rsid w:val="009B7C88"/>
    <w:rsid w:val="009B7D98"/>
    <w:rsid w:val="009B7F21"/>
    <w:rsid w:val="009C0007"/>
    <w:rsid w:val="009C0087"/>
    <w:rsid w:val="009C00D9"/>
    <w:rsid w:val="009C055A"/>
    <w:rsid w:val="009C05EF"/>
    <w:rsid w:val="009C0868"/>
    <w:rsid w:val="009C0A48"/>
    <w:rsid w:val="009C0CC2"/>
    <w:rsid w:val="009C10C0"/>
    <w:rsid w:val="009C1131"/>
    <w:rsid w:val="009C1304"/>
    <w:rsid w:val="009C130C"/>
    <w:rsid w:val="009C16BE"/>
    <w:rsid w:val="009C18EE"/>
    <w:rsid w:val="009C192E"/>
    <w:rsid w:val="009C1948"/>
    <w:rsid w:val="009C1970"/>
    <w:rsid w:val="009C19AE"/>
    <w:rsid w:val="009C1BFE"/>
    <w:rsid w:val="009C1D23"/>
    <w:rsid w:val="009C209B"/>
    <w:rsid w:val="009C2157"/>
    <w:rsid w:val="009C2218"/>
    <w:rsid w:val="009C224C"/>
    <w:rsid w:val="009C24DF"/>
    <w:rsid w:val="009C27C0"/>
    <w:rsid w:val="009C28D7"/>
    <w:rsid w:val="009C2A1A"/>
    <w:rsid w:val="009C2A82"/>
    <w:rsid w:val="009C2B3F"/>
    <w:rsid w:val="009C2DDA"/>
    <w:rsid w:val="009C2F46"/>
    <w:rsid w:val="009C30F5"/>
    <w:rsid w:val="009C33BE"/>
    <w:rsid w:val="009C35A9"/>
    <w:rsid w:val="009C3651"/>
    <w:rsid w:val="009C3723"/>
    <w:rsid w:val="009C392A"/>
    <w:rsid w:val="009C3B54"/>
    <w:rsid w:val="009C3F60"/>
    <w:rsid w:val="009C3FE1"/>
    <w:rsid w:val="009C4000"/>
    <w:rsid w:val="009C4282"/>
    <w:rsid w:val="009C45D0"/>
    <w:rsid w:val="009C4A39"/>
    <w:rsid w:val="009C4B2E"/>
    <w:rsid w:val="009C4B2F"/>
    <w:rsid w:val="009C4D42"/>
    <w:rsid w:val="009C4E84"/>
    <w:rsid w:val="009C5009"/>
    <w:rsid w:val="009C50A3"/>
    <w:rsid w:val="009C5131"/>
    <w:rsid w:val="009C52BB"/>
    <w:rsid w:val="009C54B9"/>
    <w:rsid w:val="009C55FE"/>
    <w:rsid w:val="009C5923"/>
    <w:rsid w:val="009C59A8"/>
    <w:rsid w:val="009C5A83"/>
    <w:rsid w:val="009C5AAF"/>
    <w:rsid w:val="009C5B2E"/>
    <w:rsid w:val="009C5BA2"/>
    <w:rsid w:val="009C5EA2"/>
    <w:rsid w:val="009C5F94"/>
    <w:rsid w:val="009C642F"/>
    <w:rsid w:val="009C6524"/>
    <w:rsid w:val="009C6979"/>
    <w:rsid w:val="009C69D6"/>
    <w:rsid w:val="009C6C5A"/>
    <w:rsid w:val="009C6C7C"/>
    <w:rsid w:val="009C6CCB"/>
    <w:rsid w:val="009C6D21"/>
    <w:rsid w:val="009C6D50"/>
    <w:rsid w:val="009C6E54"/>
    <w:rsid w:val="009C71C3"/>
    <w:rsid w:val="009C7482"/>
    <w:rsid w:val="009C74D6"/>
    <w:rsid w:val="009C7662"/>
    <w:rsid w:val="009C7AB8"/>
    <w:rsid w:val="009C7B84"/>
    <w:rsid w:val="009C7D24"/>
    <w:rsid w:val="009C7D31"/>
    <w:rsid w:val="009C7D4A"/>
    <w:rsid w:val="009C7F85"/>
    <w:rsid w:val="009D0001"/>
    <w:rsid w:val="009D0090"/>
    <w:rsid w:val="009D02BD"/>
    <w:rsid w:val="009D045D"/>
    <w:rsid w:val="009D06F1"/>
    <w:rsid w:val="009D07B9"/>
    <w:rsid w:val="009D0CE3"/>
    <w:rsid w:val="009D0EE2"/>
    <w:rsid w:val="009D1095"/>
    <w:rsid w:val="009D1391"/>
    <w:rsid w:val="009D1437"/>
    <w:rsid w:val="009D1748"/>
    <w:rsid w:val="009D17F3"/>
    <w:rsid w:val="009D1A23"/>
    <w:rsid w:val="009D1DF0"/>
    <w:rsid w:val="009D1F3C"/>
    <w:rsid w:val="009D2012"/>
    <w:rsid w:val="009D20AA"/>
    <w:rsid w:val="009D2673"/>
    <w:rsid w:val="009D2900"/>
    <w:rsid w:val="009D2D3D"/>
    <w:rsid w:val="009D2D5C"/>
    <w:rsid w:val="009D2E7F"/>
    <w:rsid w:val="009D2F35"/>
    <w:rsid w:val="009D2FC1"/>
    <w:rsid w:val="009D3003"/>
    <w:rsid w:val="009D34AD"/>
    <w:rsid w:val="009D3559"/>
    <w:rsid w:val="009D36E5"/>
    <w:rsid w:val="009D3BCD"/>
    <w:rsid w:val="009D3F7D"/>
    <w:rsid w:val="009D403C"/>
    <w:rsid w:val="009D446F"/>
    <w:rsid w:val="009D4652"/>
    <w:rsid w:val="009D47CB"/>
    <w:rsid w:val="009D5174"/>
    <w:rsid w:val="009D5182"/>
    <w:rsid w:val="009D5214"/>
    <w:rsid w:val="009D537C"/>
    <w:rsid w:val="009D546E"/>
    <w:rsid w:val="009D55FB"/>
    <w:rsid w:val="009D58CA"/>
    <w:rsid w:val="009D5914"/>
    <w:rsid w:val="009D5A5D"/>
    <w:rsid w:val="009D5BCC"/>
    <w:rsid w:val="009D5C95"/>
    <w:rsid w:val="009D5E81"/>
    <w:rsid w:val="009D5E8B"/>
    <w:rsid w:val="009D5FF4"/>
    <w:rsid w:val="009D60DB"/>
    <w:rsid w:val="009D6456"/>
    <w:rsid w:val="009D6582"/>
    <w:rsid w:val="009D6908"/>
    <w:rsid w:val="009D6C76"/>
    <w:rsid w:val="009D6DC9"/>
    <w:rsid w:val="009D6E78"/>
    <w:rsid w:val="009D7342"/>
    <w:rsid w:val="009D74F0"/>
    <w:rsid w:val="009D7C29"/>
    <w:rsid w:val="009D7C2F"/>
    <w:rsid w:val="009E01B4"/>
    <w:rsid w:val="009E0208"/>
    <w:rsid w:val="009E059F"/>
    <w:rsid w:val="009E06DC"/>
    <w:rsid w:val="009E0924"/>
    <w:rsid w:val="009E0942"/>
    <w:rsid w:val="009E0AFC"/>
    <w:rsid w:val="009E0B5E"/>
    <w:rsid w:val="009E0DC5"/>
    <w:rsid w:val="009E11FF"/>
    <w:rsid w:val="009E1370"/>
    <w:rsid w:val="009E15CE"/>
    <w:rsid w:val="009E15E3"/>
    <w:rsid w:val="009E18C0"/>
    <w:rsid w:val="009E1A74"/>
    <w:rsid w:val="009E1A75"/>
    <w:rsid w:val="009E1D89"/>
    <w:rsid w:val="009E1E6B"/>
    <w:rsid w:val="009E20BA"/>
    <w:rsid w:val="009E24DB"/>
    <w:rsid w:val="009E2593"/>
    <w:rsid w:val="009E2989"/>
    <w:rsid w:val="009E2A7C"/>
    <w:rsid w:val="009E2B06"/>
    <w:rsid w:val="009E2E30"/>
    <w:rsid w:val="009E2E91"/>
    <w:rsid w:val="009E31B7"/>
    <w:rsid w:val="009E3271"/>
    <w:rsid w:val="009E344B"/>
    <w:rsid w:val="009E3472"/>
    <w:rsid w:val="009E3C0A"/>
    <w:rsid w:val="009E3DD6"/>
    <w:rsid w:val="009E3E32"/>
    <w:rsid w:val="009E4056"/>
    <w:rsid w:val="009E40D5"/>
    <w:rsid w:val="009E412B"/>
    <w:rsid w:val="009E4386"/>
    <w:rsid w:val="009E44E3"/>
    <w:rsid w:val="009E472C"/>
    <w:rsid w:val="009E47B6"/>
    <w:rsid w:val="009E4BFE"/>
    <w:rsid w:val="009E4FDC"/>
    <w:rsid w:val="009E505B"/>
    <w:rsid w:val="009E53F0"/>
    <w:rsid w:val="009E543C"/>
    <w:rsid w:val="009E55EB"/>
    <w:rsid w:val="009E5668"/>
    <w:rsid w:val="009E568F"/>
    <w:rsid w:val="009E5890"/>
    <w:rsid w:val="009E5897"/>
    <w:rsid w:val="009E5B5A"/>
    <w:rsid w:val="009E5D7F"/>
    <w:rsid w:val="009E61FE"/>
    <w:rsid w:val="009E6237"/>
    <w:rsid w:val="009E62A7"/>
    <w:rsid w:val="009E62E3"/>
    <w:rsid w:val="009E64EF"/>
    <w:rsid w:val="009E6820"/>
    <w:rsid w:val="009E68A4"/>
    <w:rsid w:val="009E68DB"/>
    <w:rsid w:val="009E6993"/>
    <w:rsid w:val="009E7123"/>
    <w:rsid w:val="009E7466"/>
    <w:rsid w:val="009E7688"/>
    <w:rsid w:val="009E7B28"/>
    <w:rsid w:val="009E7C14"/>
    <w:rsid w:val="009E7D46"/>
    <w:rsid w:val="009E7E1F"/>
    <w:rsid w:val="009E7F2C"/>
    <w:rsid w:val="009F00C6"/>
    <w:rsid w:val="009F01AE"/>
    <w:rsid w:val="009F02FE"/>
    <w:rsid w:val="009F043B"/>
    <w:rsid w:val="009F0646"/>
    <w:rsid w:val="009F067F"/>
    <w:rsid w:val="009F088E"/>
    <w:rsid w:val="009F0C5C"/>
    <w:rsid w:val="009F0FE6"/>
    <w:rsid w:val="009F1043"/>
    <w:rsid w:val="009F1095"/>
    <w:rsid w:val="009F1117"/>
    <w:rsid w:val="009F1144"/>
    <w:rsid w:val="009F1205"/>
    <w:rsid w:val="009F1224"/>
    <w:rsid w:val="009F13EE"/>
    <w:rsid w:val="009F1503"/>
    <w:rsid w:val="009F15E1"/>
    <w:rsid w:val="009F1602"/>
    <w:rsid w:val="009F16BD"/>
    <w:rsid w:val="009F1AA4"/>
    <w:rsid w:val="009F1BB3"/>
    <w:rsid w:val="009F1C2F"/>
    <w:rsid w:val="009F1D9D"/>
    <w:rsid w:val="009F1EA2"/>
    <w:rsid w:val="009F20B7"/>
    <w:rsid w:val="009F224B"/>
    <w:rsid w:val="009F2852"/>
    <w:rsid w:val="009F29B7"/>
    <w:rsid w:val="009F2A51"/>
    <w:rsid w:val="009F2B8E"/>
    <w:rsid w:val="009F2C13"/>
    <w:rsid w:val="009F2C71"/>
    <w:rsid w:val="009F2E10"/>
    <w:rsid w:val="009F2E73"/>
    <w:rsid w:val="009F2E82"/>
    <w:rsid w:val="009F2EF9"/>
    <w:rsid w:val="009F3004"/>
    <w:rsid w:val="009F303E"/>
    <w:rsid w:val="009F30F2"/>
    <w:rsid w:val="009F324C"/>
    <w:rsid w:val="009F35C7"/>
    <w:rsid w:val="009F38CC"/>
    <w:rsid w:val="009F38DB"/>
    <w:rsid w:val="009F3B05"/>
    <w:rsid w:val="009F3B68"/>
    <w:rsid w:val="009F3C68"/>
    <w:rsid w:val="009F3CD8"/>
    <w:rsid w:val="009F3D63"/>
    <w:rsid w:val="009F3F25"/>
    <w:rsid w:val="009F40A9"/>
    <w:rsid w:val="009F4610"/>
    <w:rsid w:val="009F489D"/>
    <w:rsid w:val="009F4C01"/>
    <w:rsid w:val="009F4C9F"/>
    <w:rsid w:val="009F517E"/>
    <w:rsid w:val="009F53B0"/>
    <w:rsid w:val="009F570C"/>
    <w:rsid w:val="009F606D"/>
    <w:rsid w:val="009F6420"/>
    <w:rsid w:val="009F710B"/>
    <w:rsid w:val="009F7703"/>
    <w:rsid w:val="009F7719"/>
    <w:rsid w:val="009F780E"/>
    <w:rsid w:val="009F7A1E"/>
    <w:rsid w:val="009F7A87"/>
    <w:rsid w:val="009F7CEB"/>
    <w:rsid w:val="009F7CFA"/>
    <w:rsid w:val="009F7F16"/>
    <w:rsid w:val="009F7FD9"/>
    <w:rsid w:val="00A0010A"/>
    <w:rsid w:val="00A00126"/>
    <w:rsid w:val="00A004C1"/>
    <w:rsid w:val="00A009A0"/>
    <w:rsid w:val="00A00A24"/>
    <w:rsid w:val="00A00B88"/>
    <w:rsid w:val="00A00C44"/>
    <w:rsid w:val="00A00CDB"/>
    <w:rsid w:val="00A00D13"/>
    <w:rsid w:val="00A00DAA"/>
    <w:rsid w:val="00A0109C"/>
    <w:rsid w:val="00A014C8"/>
    <w:rsid w:val="00A01651"/>
    <w:rsid w:val="00A018B3"/>
    <w:rsid w:val="00A0193F"/>
    <w:rsid w:val="00A01B7B"/>
    <w:rsid w:val="00A01C6C"/>
    <w:rsid w:val="00A01D51"/>
    <w:rsid w:val="00A01D9C"/>
    <w:rsid w:val="00A01E8F"/>
    <w:rsid w:val="00A02000"/>
    <w:rsid w:val="00A020DA"/>
    <w:rsid w:val="00A024CD"/>
    <w:rsid w:val="00A024F6"/>
    <w:rsid w:val="00A027E3"/>
    <w:rsid w:val="00A0282B"/>
    <w:rsid w:val="00A029CA"/>
    <w:rsid w:val="00A02AA6"/>
    <w:rsid w:val="00A02B05"/>
    <w:rsid w:val="00A02B93"/>
    <w:rsid w:val="00A02C82"/>
    <w:rsid w:val="00A02DF7"/>
    <w:rsid w:val="00A02F6A"/>
    <w:rsid w:val="00A03082"/>
    <w:rsid w:val="00A03181"/>
    <w:rsid w:val="00A03621"/>
    <w:rsid w:val="00A0390A"/>
    <w:rsid w:val="00A03B2D"/>
    <w:rsid w:val="00A03E26"/>
    <w:rsid w:val="00A03FEA"/>
    <w:rsid w:val="00A0406C"/>
    <w:rsid w:val="00A04099"/>
    <w:rsid w:val="00A040D8"/>
    <w:rsid w:val="00A04682"/>
    <w:rsid w:val="00A048A5"/>
    <w:rsid w:val="00A04BFA"/>
    <w:rsid w:val="00A04F12"/>
    <w:rsid w:val="00A05263"/>
    <w:rsid w:val="00A05412"/>
    <w:rsid w:val="00A0567C"/>
    <w:rsid w:val="00A0568F"/>
    <w:rsid w:val="00A057EF"/>
    <w:rsid w:val="00A0584E"/>
    <w:rsid w:val="00A05A36"/>
    <w:rsid w:val="00A05EA7"/>
    <w:rsid w:val="00A062CF"/>
    <w:rsid w:val="00A062D2"/>
    <w:rsid w:val="00A06393"/>
    <w:rsid w:val="00A065E9"/>
    <w:rsid w:val="00A06748"/>
    <w:rsid w:val="00A06974"/>
    <w:rsid w:val="00A06E2A"/>
    <w:rsid w:val="00A0729F"/>
    <w:rsid w:val="00A07805"/>
    <w:rsid w:val="00A07817"/>
    <w:rsid w:val="00A07D55"/>
    <w:rsid w:val="00A07D7B"/>
    <w:rsid w:val="00A103C7"/>
    <w:rsid w:val="00A10411"/>
    <w:rsid w:val="00A104A5"/>
    <w:rsid w:val="00A1052B"/>
    <w:rsid w:val="00A10595"/>
    <w:rsid w:val="00A108F9"/>
    <w:rsid w:val="00A10EE8"/>
    <w:rsid w:val="00A11430"/>
    <w:rsid w:val="00A115EA"/>
    <w:rsid w:val="00A11624"/>
    <w:rsid w:val="00A11FF6"/>
    <w:rsid w:val="00A121A6"/>
    <w:rsid w:val="00A1220C"/>
    <w:rsid w:val="00A123DF"/>
    <w:rsid w:val="00A125EA"/>
    <w:rsid w:val="00A1267D"/>
    <w:rsid w:val="00A12AB2"/>
    <w:rsid w:val="00A132DA"/>
    <w:rsid w:val="00A1340E"/>
    <w:rsid w:val="00A13555"/>
    <w:rsid w:val="00A13616"/>
    <w:rsid w:val="00A13837"/>
    <w:rsid w:val="00A13861"/>
    <w:rsid w:val="00A139EF"/>
    <w:rsid w:val="00A13A72"/>
    <w:rsid w:val="00A13ACA"/>
    <w:rsid w:val="00A13B1F"/>
    <w:rsid w:val="00A13C2F"/>
    <w:rsid w:val="00A13CA7"/>
    <w:rsid w:val="00A13DFE"/>
    <w:rsid w:val="00A13E63"/>
    <w:rsid w:val="00A14004"/>
    <w:rsid w:val="00A1401E"/>
    <w:rsid w:val="00A1403E"/>
    <w:rsid w:val="00A1479B"/>
    <w:rsid w:val="00A147E5"/>
    <w:rsid w:val="00A1485C"/>
    <w:rsid w:val="00A1495F"/>
    <w:rsid w:val="00A14EBE"/>
    <w:rsid w:val="00A15075"/>
    <w:rsid w:val="00A152E8"/>
    <w:rsid w:val="00A15421"/>
    <w:rsid w:val="00A15556"/>
    <w:rsid w:val="00A155E2"/>
    <w:rsid w:val="00A156C9"/>
    <w:rsid w:val="00A156E8"/>
    <w:rsid w:val="00A15723"/>
    <w:rsid w:val="00A15852"/>
    <w:rsid w:val="00A15929"/>
    <w:rsid w:val="00A15961"/>
    <w:rsid w:val="00A15C94"/>
    <w:rsid w:val="00A15DB3"/>
    <w:rsid w:val="00A15DC1"/>
    <w:rsid w:val="00A15EEC"/>
    <w:rsid w:val="00A160DC"/>
    <w:rsid w:val="00A16180"/>
    <w:rsid w:val="00A163DA"/>
    <w:rsid w:val="00A165F1"/>
    <w:rsid w:val="00A166DD"/>
    <w:rsid w:val="00A16FCB"/>
    <w:rsid w:val="00A170E0"/>
    <w:rsid w:val="00A179CE"/>
    <w:rsid w:val="00A17B2F"/>
    <w:rsid w:val="00A17B94"/>
    <w:rsid w:val="00A17BA2"/>
    <w:rsid w:val="00A17BBA"/>
    <w:rsid w:val="00A2031F"/>
    <w:rsid w:val="00A2034C"/>
    <w:rsid w:val="00A20488"/>
    <w:rsid w:val="00A2050D"/>
    <w:rsid w:val="00A20765"/>
    <w:rsid w:val="00A2078D"/>
    <w:rsid w:val="00A20927"/>
    <w:rsid w:val="00A20A7F"/>
    <w:rsid w:val="00A20CFD"/>
    <w:rsid w:val="00A20E8B"/>
    <w:rsid w:val="00A21084"/>
    <w:rsid w:val="00A21235"/>
    <w:rsid w:val="00A2125C"/>
    <w:rsid w:val="00A214D2"/>
    <w:rsid w:val="00A21655"/>
    <w:rsid w:val="00A2169F"/>
    <w:rsid w:val="00A216F0"/>
    <w:rsid w:val="00A217E7"/>
    <w:rsid w:val="00A21A6B"/>
    <w:rsid w:val="00A21A82"/>
    <w:rsid w:val="00A21E0F"/>
    <w:rsid w:val="00A22582"/>
    <w:rsid w:val="00A226F5"/>
    <w:rsid w:val="00A22848"/>
    <w:rsid w:val="00A22A61"/>
    <w:rsid w:val="00A22A80"/>
    <w:rsid w:val="00A22B55"/>
    <w:rsid w:val="00A22B6B"/>
    <w:rsid w:val="00A22BD0"/>
    <w:rsid w:val="00A22D13"/>
    <w:rsid w:val="00A22D54"/>
    <w:rsid w:val="00A22E97"/>
    <w:rsid w:val="00A23038"/>
    <w:rsid w:val="00A231C6"/>
    <w:rsid w:val="00A23828"/>
    <w:rsid w:val="00A238C6"/>
    <w:rsid w:val="00A239DA"/>
    <w:rsid w:val="00A23CC6"/>
    <w:rsid w:val="00A23CD8"/>
    <w:rsid w:val="00A23CE8"/>
    <w:rsid w:val="00A23D49"/>
    <w:rsid w:val="00A24186"/>
    <w:rsid w:val="00A24296"/>
    <w:rsid w:val="00A2450F"/>
    <w:rsid w:val="00A24570"/>
    <w:rsid w:val="00A2482D"/>
    <w:rsid w:val="00A248FF"/>
    <w:rsid w:val="00A24E75"/>
    <w:rsid w:val="00A25530"/>
    <w:rsid w:val="00A25816"/>
    <w:rsid w:val="00A25AE5"/>
    <w:rsid w:val="00A25BBF"/>
    <w:rsid w:val="00A2651D"/>
    <w:rsid w:val="00A26558"/>
    <w:rsid w:val="00A269BB"/>
    <w:rsid w:val="00A26CE2"/>
    <w:rsid w:val="00A26F13"/>
    <w:rsid w:val="00A27090"/>
    <w:rsid w:val="00A270A0"/>
    <w:rsid w:val="00A270FE"/>
    <w:rsid w:val="00A27113"/>
    <w:rsid w:val="00A276D0"/>
    <w:rsid w:val="00A2793B"/>
    <w:rsid w:val="00A279F2"/>
    <w:rsid w:val="00A27DA2"/>
    <w:rsid w:val="00A27DCF"/>
    <w:rsid w:val="00A27E26"/>
    <w:rsid w:val="00A30093"/>
    <w:rsid w:val="00A301A9"/>
    <w:rsid w:val="00A302A8"/>
    <w:rsid w:val="00A30323"/>
    <w:rsid w:val="00A3035E"/>
    <w:rsid w:val="00A3035F"/>
    <w:rsid w:val="00A3090C"/>
    <w:rsid w:val="00A30CC0"/>
    <w:rsid w:val="00A30DAA"/>
    <w:rsid w:val="00A30E19"/>
    <w:rsid w:val="00A30E51"/>
    <w:rsid w:val="00A30E62"/>
    <w:rsid w:val="00A31191"/>
    <w:rsid w:val="00A311EA"/>
    <w:rsid w:val="00A31523"/>
    <w:rsid w:val="00A31686"/>
    <w:rsid w:val="00A31A7F"/>
    <w:rsid w:val="00A31E27"/>
    <w:rsid w:val="00A31F64"/>
    <w:rsid w:val="00A32205"/>
    <w:rsid w:val="00A3236A"/>
    <w:rsid w:val="00A32554"/>
    <w:rsid w:val="00A328C1"/>
    <w:rsid w:val="00A32B41"/>
    <w:rsid w:val="00A330BE"/>
    <w:rsid w:val="00A331E4"/>
    <w:rsid w:val="00A33362"/>
    <w:rsid w:val="00A3366E"/>
    <w:rsid w:val="00A336ED"/>
    <w:rsid w:val="00A3374D"/>
    <w:rsid w:val="00A33CA3"/>
    <w:rsid w:val="00A33D97"/>
    <w:rsid w:val="00A33DF8"/>
    <w:rsid w:val="00A342BD"/>
    <w:rsid w:val="00A3431A"/>
    <w:rsid w:val="00A3446C"/>
    <w:rsid w:val="00A34525"/>
    <w:rsid w:val="00A345D6"/>
    <w:rsid w:val="00A34B80"/>
    <w:rsid w:val="00A34BCF"/>
    <w:rsid w:val="00A34E2F"/>
    <w:rsid w:val="00A34E66"/>
    <w:rsid w:val="00A34ECE"/>
    <w:rsid w:val="00A35179"/>
    <w:rsid w:val="00A355F8"/>
    <w:rsid w:val="00A3586B"/>
    <w:rsid w:val="00A35ACA"/>
    <w:rsid w:val="00A35C81"/>
    <w:rsid w:val="00A35D93"/>
    <w:rsid w:val="00A35E40"/>
    <w:rsid w:val="00A35ED9"/>
    <w:rsid w:val="00A36092"/>
    <w:rsid w:val="00A36172"/>
    <w:rsid w:val="00A367BC"/>
    <w:rsid w:val="00A36AB5"/>
    <w:rsid w:val="00A37199"/>
    <w:rsid w:val="00A373D1"/>
    <w:rsid w:val="00A37577"/>
    <w:rsid w:val="00A375DF"/>
    <w:rsid w:val="00A37A56"/>
    <w:rsid w:val="00A37B95"/>
    <w:rsid w:val="00A37BE1"/>
    <w:rsid w:val="00A40125"/>
    <w:rsid w:val="00A4030C"/>
    <w:rsid w:val="00A40EFE"/>
    <w:rsid w:val="00A4172B"/>
    <w:rsid w:val="00A41738"/>
    <w:rsid w:val="00A41888"/>
    <w:rsid w:val="00A41BB9"/>
    <w:rsid w:val="00A41C6A"/>
    <w:rsid w:val="00A41CCA"/>
    <w:rsid w:val="00A41D8F"/>
    <w:rsid w:val="00A41FAB"/>
    <w:rsid w:val="00A420C5"/>
    <w:rsid w:val="00A42513"/>
    <w:rsid w:val="00A42582"/>
    <w:rsid w:val="00A427A0"/>
    <w:rsid w:val="00A427F7"/>
    <w:rsid w:val="00A427FD"/>
    <w:rsid w:val="00A42C24"/>
    <w:rsid w:val="00A42E07"/>
    <w:rsid w:val="00A42FE1"/>
    <w:rsid w:val="00A4318A"/>
    <w:rsid w:val="00A431F0"/>
    <w:rsid w:val="00A43456"/>
    <w:rsid w:val="00A43580"/>
    <w:rsid w:val="00A437C0"/>
    <w:rsid w:val="00A439E2"/>
    <w:rsid w:val="00A43C6A"/>
    <w:rsid w:val="00A4458B"/>
    <w:rsid w:val="00A4463B"/>
    <w:rsid w:val="00A44A6F"/>
    <w:rsid w:val="00A44B08"/>
    <w:rsid w:val="00A44B28"/>
    <w:rsid w:val="00A44D22"/>
    <w:rsid w:val="00A44E08"/>
    <w:rsid w:val="00A45163"/>
    <w:rsid w:val="00A453A0"/>
    <w:rsid w:val="00A45409"/>
    <w:rsid w:val="00A4576E"/>
    <w:rsid w:val="00A457B2"/>
    <w:rsid w:val="00A4582B"/>
    <w:rsid w:val="00A45A0A"/>
    <w:rsid w:val="00A45DFA"/>
    <w:rsid w:val="00A45E53"/>
    <w:rsid w:val="00A45F2C"/>
    <w:rsid w:val="00A46058"/>
    <w:rsid w:val="00A46068"/>
    <w:rsid w:val="00A4608F"/>
    <w:rsid w:val="00A4610C"/>
    <w:rsid w:val="00A462D8"/>
    <w:rsid w:val="00A4692F"/>
    <w:rsid w:val="00A46A9A"/>
    <w:rsid w:val="00A46F87"/>
    <w:rsid w:val="00A47073"/>
    <w:rsid w:val="00A472BD"/>
    <w:rsid w:val="00A472D3"/>
    <w:rsid w:val="00A47449"/>
    <w:rsid w:val="00A4764F"/>
    <w:rsid w:val="00A4771C"/>
    <w:rsid w:val="00A47D2F"/>
    <w:rsid w:val="00A47D45"/>
    <w:rsid w:val="00A5004B"/>
    <w:rsid w:val="00A50103"/>
    <w:rsid w:val="00A505C3"/>
    <w:rsid w:val="00A50634"/>
    <w:rsid w:val="00A5063D"/>
    <w:rsid w:val="00A5072D"/>
    <w:rsid w:val="00A507D4"/>
    <w:rsid w:val="00A507E7"/>
    <w:rsid w:val="00A50896"/>
    <w:rsid w:val="00A50975"/>
    <w:rsid w:val="00A50E17"/>
    <w:rsid w:val="00A50E18"/>
    <w:rsid w:val="00A50F76"/>
    <w:rsid w:val="00A51002"/>
    <w:rsid w:val="00A51100"/>
    <w:rsid w:val="00A5117A"/>
    <w:rsid w:val="00A518AE"/>
    <w:rsid w:val="00A51AF3"/>
    <w:rsid w:val="00A52295"/>
    <w:rsid w:val="00A525D6"/>
    <w:rsid w:val="00A526AF"/>
    <w:rsid w:val="00A526C5"/>
    <w:rsid w:val="00A528CF"/>
    <w:rsid w:val="00A52BD7"/>
    <w:rsid w:val="00A52C8C"/>
    <w:rsid w:val="00A52D10"/>
    <w:rsid w:val="00A52DAF"/>
    <w:rsid w:val="00A52ED7"/>
    <w:rsid w:val="00A52F7A"/>
    <w:rsid w:val="00A52FEF"/>
    <w:rsid w:val="00A5302B"/>
    <w:rsid w:val="00A530A1"/>
    <w:rsid w:val="00A53284"/>
    <w:rsid w:val="00A53338"/>
    <w:rsid w:val="00A53616"/>
    <w:rsid w:val="00A53748"/>
    <w:rsid w:val="00A5385A"/>
    <w:rsid w:val="00A5389B"/>
    <w:rsid w:val="00A53A7F"/>
    <w:rsid w:val="00A53B4A"/>
    <w:rsid w:val="00A53DA2"/>
    <w:rsid w:val="00A53E76"/>
    <w:rsid w:val="00A54613"/>
    <w:rsid w:val="00A54711"/>
    <w:rsid w:val="00A548AE"/>
    <w:rsid w:val="00A54B8C"/>
    <w:rsid w:val="00A54D07"/>
    <w:rsid w:val="00A55313"/>
    <w:rsid w:val="00A5560E"/>
    <w:rsid w:val="00A556AF"/>
    <w:rsid w:val="00A557C6"/>
    <w:rsid w:val="00A55EBF"/>
    <w:rsid w:val="00A5606A"/>
    <w:rsid w:val="00A563AD"/>
    <w:rsid w:val="00A56478"/>
    <w:rsid w:val="00A56BDF"/>
    <w:rsid w:val="00A56C00"/>
    <w:rsid w:val="00A56C5D"/>
    <w:rsid w:val="00A56E89"/>
    <w:rsid w:val="00A570B2"/>
    <w:rsid w:val="00A57231"/>
    <w:rsid w:val="00A57374"/>
    <w:rsid w:val="00A5758B"/>
    <w:rsid w:val="00A576B0"/>
    <w:rsid w:val="00A576BD"/>
    <w:rsid w:val="00A5798E"/>
    <w:rsid w:val="00A57AFB"/>
    <w:rsid w:val="00A57BE5"/>
    <w:rsid w:val="00A600C7"/>
    <w:rsid w:val="00A60110"/>
    <w:rsid w:val="00A60134"/>
    <w:rsid w:val="00A60254"/>
    <w:rsid w:val="00A602DD"/>
    <w:rsid w:val="00A60573"/>
    <w:rsid w:val="00A60C14"/>
    <w:rsid w:val="00A60EA0"/>
    <w:rsid w:val="00A60EBC"/>
    <w:rsid w:val="00A611F3"/>
    <w:rsid w:val="00A61508"/>
    <w:rsid w:val="00A6156F"/>
    <w:rsid w:val="00A6162D"/>
    <w:rsid w:val="00A61A81"/>
    <w:rsid w:val="00A61B7D"/>
    <w:rsid w:val="00A61E14"/>
    <w:rsid w:val="00A620B1"/>
    <w:rsid w:val="00A621D5"/>
    <w:rsid w:val="00A62227"/>
    <w:rsid w:val="00A62228"/>
    <w:rsid w:val="00A622C5"/>
    <w:rsid w:val="00A624B6"/>
    <w:rsid w:val="00A6253C"/>
    <w:rsid w:val="00A628A6"/>
    <w:rsid w:val="00A628CA"/>
    <w:rsid w:val="00A62C57"/>
    <w:rsid w:val="00A62D8D"/>
    <w:rsid w:val="00A63231"/>
    <w:rsid w:val="00A63E2D"/>
    <w:rsid w:val="00A64282"/>
    <w:rsid w:val="00A642C7"/>
    <w:rsid w:val="00A64513"/>
    <w:rsid w:val="00A64982"/>
    <w:rsid w:val="00A649AF"/>
    <w:rsid w:val="00A649F9"/>
    <w:rsid w:val="00A64B3F"/>
    <w:rsid w:val="00A64B78"/>
    <w:rsid w:val="00A64BF4"/>
    <w:rsid w:val="00A64E3B"/>
    <w:rsid w:val="00A653E1"/>
    <w:rsid w:val="00A6543D"/>
    <w:rsid w:val="00A65528"/>
    <w:rsid w:val="00A6552B"/>
    <w:rsid w:val="00A65561"/>
    <w:rsid w:val="00A65B05"/>
    <w:rsid w:val="00A65CB4"/>
    <w:rsid w:val="00A65D19"/>
    <w:rsid w:val="00A65FA1"/>
    <w:rsid w:val="00A66245"/>
    <w:rsid w:val="00A663F3"/>
    <w:rsid w:val="00A6653E"/>
    <w:rsid w:val="00A66600"/>
    <w:rsid w:val="00A668B7"/>
    <w:rsid w:val="00A668E2"/>
    <w:rsid w:val="00A66A4E"/>
    <w:rsid w:val="00A66E94"/>
    <w:rsid w:val="00A67172"/>
    <w:rsid w:val="00A67292"/>
    <w:rsid w:val="00A67400"/>
    <w:rsid w:val="00A67416"/>
    <w:rsid w:val="00A6746E"/>
    <w:rsid w:val="00A675CD"/>
    <w:rsid w:val="00A676CB"/>
    <w:rsid w:val="00A6798E"/>
    <w:rsid w:val="00A67CC2"/>
    <w:rsid w:val="00A67EFB"/>
    <w:rsid w:val="00A702CE"/>
    <w:rsid w:val="00A7060C"/>
    <w:rsid w:val="00A7064E"/>
    <w:rsid w:val="00A706F4"/>
    <w:rsid w:val="00A708DE"/>
    <w:rsid w:val="00A70C4F"/>
    <w:rsid w:val="00A70EDB"/>
    <w:rsid w:val="00A70EFB"/>
    <w:rsid w:val="00A7143A"/>
    <w:rsid w:val="00A717E2"/>
    <w:rsid w:val="00A71A8B"/>
    <w:rsid w:val="00A71DD4"/>
    <w:rsid w:val="00A71E55"/>
    <w:rsid w:val="00A71EDE"/>
    <w:rsid w:val="00A71F92"/>
    <w:rsid w:val="00A722BB"/>
    <w:rsid w:val="00A7256E"/>
    <w:rsid w:val="00A726C8"/>
    <w:rsid w:val="00A72DE4"/>
    <w:rsid w:val="00A73475"/>
    <w:rsid w:val="00A7386A"/>
    <w:rsid w:val="00A73A43"/>
    <w:rsid w:val="00A73B6B"/>
    <w:rsid w:val="00A743B7"/>
    <w:rsid w:val="00A74639"/>
    <w:rsid w:val="00A74855"/>
    <w:rsid w:val="00A7493E"/>
    <w:rsid w:val="00A74AB7"/>
    <w:rsid w:val="00A74AE5"/>
    <w:rsid w:val="00A74B80"/>
    <w:rsid w:val="00A74D90"/>
    <w:rsid w:val="00A74D98"/>
    <w:rsid w:val="00A74EB6"/>
    <w:rsid w:val="00A752C7"/>
    <w:rsid w:val="00A754D3"/>
    <w:rsid w:val="00A7571C"/>
    <w:rsid w:val="00A75760"/>
    <w:rsid w:val="00A75A1D"/>
    <w:rsid w:val="00A75A55"/>
    <w:rsid w:val="00A75AB5"/>
    <w:rsid w:val="00A75B10"/>
    <w:rsid w:val="00A75F9F"/>
    <w:rsid w:val="00A7606D"/>
    <w:rsid w:val="00A76095"/>
    <w:rsid w:val="00A762EE"/>
    <w:rsid w:val="00A763C0"/>
    <w:rsid w:val="00A7650D"/>
    <w:rsid w:val="00A76552"/>
    <w:rsid w:val="00A768A9"/>
    <w:rsid w:val="00A768EE"/>
    <w:rsid w:val="00A76F17"/>
    <w:rsid w:val="00A77114"/>
    <w:rsid w:val="00A7720D"/>
    <w:rsid w:val="00A7762A"/>
    <w:rsid w:val="00A7790E"/>
    <w:rsid w:val="00A77A59"/>
    <w:rsid w:val="00A77AB9"/>
    <w:rsid w:val="00A77ADB"/>
    <w:rsid w:val="00A77B0F"/>
    <w:rsid w:val="00A77B58"/>
    <w:rsid w:val="00A77BE8"/>
    <w:rsid w:val="00A77D2F"/>
    <w:rsid w:val="00A77D3C"/>
    <w:rsid w:val="00A80199"/>
    <w:rsid w:val="00A80540"/>
    <w:rsid w:val="00A805D8"/>
    <w:rsid w:val="00A80662"/>
    <w:rsid w:val="00A80C56"/>
    <w:rsid w:val="00A80D90"/>
    <w:rsid w:val="00A80EFC"/>
    <w:rsid w:val="00A812AF"/>
    <w:rsid w:val="00A8138A"/>
    <w:rsid w:val="00A813DD"/>
    <w:rsid w:val="00A816FD"/>
    <w:rsid w:val="00A8175F"/>
    <w:rsid w:val="00A8188B"/>
    <w:rsid w:val="00A819B2"/>
    <w:rsid w:val="00A81BF2"/>
    <w:rsid w:val="00A81D1D"/>
    <w:rsid w:val="00A820B6"/>
    <w:rsid w:val="00A822B9"/>
    <w:rsid w:val="00A82359"/>
    <w:rsid w:val="00A824AA"/>
    <w:rsid w:val="00A8256C"/>
    <w:rsid w:val="00A825AC"/>
    <w:rsid w:val="00A82763"/>
    <w:rsid w:val="00A8295E"/>
    <w:rsid w:val="00A82A45"/>
    <w:rsid w:val="00A82B66"/>
    <w:rsid w:val="00A82CA4"/>
    <w:rsid w:val="00A82E27"/>
    <w:rsid w:val="00A82ECD"/>
    <w:rsid w:val="00A831A9"/>
    <w:rsid w:val="00A831F1"/>
    <w:rsid w:val="00A83353"/>
    <w:rsid w:val="00A83540"/>
    <w:rsid w:val="00A8369B"/>
    <w:rsid w:val="00A83977"/>
    <w:rsid w:val="00A83C9D"/>
    <w:rsid w:val="00A83E3C"/>
    <w:rsid w:val="00A840DD"/>
    <w:rsid w:val="00A843C9"/>
    <w:rsid w:val="00A844C7"/>
    <w:rsid w:val="00A84763"/>
    <w:rsid w:val="00A84900"/>
    <w:rsid w:val="00A84BA1"/>
    <w:rsid w:val="00A84CD0"/>
    <w:rsid w:val="00A84EC3"/>
    <w:rsid w:val="00A855F0"/>
    <w:rsid w:val="00A85C80"/>
    <w:rsid w:val="00A85F49"/>
    <w:rsid w:val="00A8615C"/>
    <w:rsid w:val="00A86242"/>
    <w:rsid w:val="00A86457"/>
    <w:rsid w:val="00A8649E"/>
    <w:rsid w:val="00A86572"/>
    <w:rsid w:val="00A866C1"/>
    <w:rsid w:val="00A867FD"/>
    <w:rsid w:val="00A8699F"/>
    <w:rsid w:val="00A86CEC"/>
    <w:rsid w:val="00A86EFD"/>
    <w:rsid w:val="00A86F78"/>
    <w:rsid w:val="00A86F8B"/>
    <w:rsid w:val="00A8704D"/>
    <w:rsid w:val="00A8715C"/>
    <w:rsid w:val="00A87335"/>
    <w:rsid w:val="00A8739F"/>
    <w:rsid w:val="00A874BF"/>
    <w:rsid w:val="00A876BC"/>
    <w:rsid w:val="00A878A7"/>
    <w:rsid w:val="00A87A9D"/>
    <w:rsid w:val="00A87AF0"/>
    <w:rsid w:val="00A87B90"/>
    <w:rsid w:val="00A87BDE"/>
    <w:rsid w:val="00A87C24"/>
    <w:rsid w:val="00A87C98"/>
    <w:rsid w:val="00A87E8E"/>
    <w:rsid w:val="00A87EBA"/>
    <w:rsid w:val="00A87F0A"/>
    <w:rsid w:val="00A90077"/>
    <w:rsid w:val="00A900DE"/>
    <w:rsid w:val="00A904F5"/>
    <w:rsid w:val="00A906C2"/>
    <w:rsid w:val="00A90AB6"/>
    <w:rsid w:val="00A90B9E"/>
    <w:rsid w:val="00A90CFD"/>
    <w:rsid w:val="00A90D93"/>
    <w:rsid w:val="00A90DCB"/>
    <w:rsid w:val="00A90EAA"/>
    <w:rsid w:val="00A90FF6"/>
    <w:rsid w:val="00A911E6"/>
    <w:rsid w:val="00A912AA"/>
    <w:rsid w:val="00A9172D"/>
    <w:rsid w:val="00A91B33"/>
    <w:rsid w:val="00A91C74"/>
    <w:rsid w:val="00A91DDB"/>
    <w:rsid w:val="00A91FBE"/>
    <w:rsid w:val="00A9200E"/>
    <w:rsid w:val="00A9226B"/>
    <w:rsid w:val="00A92306"/>
    <w:rsid w:val="00A923A4"/>
    <w:rsid w:val="00A92756"/>
    <w:rsid w:val="00A92AFA"/>
    <w:rsid w:val="00A931F9"/>
    <w:rsid w:val="00A93210"/>
    <w:rsid w:val="00A93262"/>
    <w:rsid w:val="00A932F6"/>
    <w:rsid w:val="00A934E2"/>
    <w:rsid w:val="00A93709"/>
    <w:rsid w:val="00A937D9"/>
    <w:rsid w:val="00A938C1"/>
    <w:rsid w:val="00A939C0"/>
    <w:rsid w:val="00A93B63"/>
    <w:rsid w:val="00A93E09"/>
    <w:rsid w:val="00A93E9D"/>
    <w:rsid w:val="00A93F0F"/>
    <w:rsid w:val="00A94063"/>
    <w:rsid w:val="00A9444A"/>
    <w:rsid w:val="00A945F6"/>
    <w:rsid w:val="00A94757"/>
    <w:rsid w:val="00A94793"/>
    <w:rsid w:val="00A94878"/>
    <w:rsid w:val="00A94987"/>
    <w:rsid w:val="00A94E2A"/>
    <w:rsid w:val="00A950BB"/>
    <w:rsid w:val="00A954A5"/>
    <w:rsid w:val="00A9554A"/>
    <w:rsid w:val="00A959B6"/>
    <w:rsid w:val="00A95A8C"/>
    <w:rsid w:val="00A95BF7"/>
    <w:rsid w:val="00A960DF"/>
    <w:rsid w:val="00A9639E"/>
    <w:rsid w:val="00A963A8"/>
    <w:rsid w:val="00A96437"/>
    <w:rsid w:val="00A96492"/>
    <w:rsid w:val="00A96A0D"/>
    <w:rsid w:val="00A96B95"/>
    <w:rsid w:val="00A96F58"/>
    <w:rsid w:val="00A97179"/>
    <w:rsid w:val="00A9723F"/>
    <w:rsid w:val="00A97299"/>
    <w:rsid w:val="00A97350"/>
    <w:rsid w:val="00A97641"/>
    <w:rsid w:val="00A97BF6"/>
    <w:rsid w:val="00A97FF8"/>
    <w:rsid w:val="00AA0054"/>
    <w:rsid w:val="00AA00CE"/>
    <w:rsid w:val="00AA012C"/>
    <w:rsid w:val="00AA0152"/>
    <w:rsid w:val="00AA027D"/>
    <w:rsid w:val="00AA05DE"/>
    <w:rsid w:val="00AA0637"/>
    <w:rsid w:val="00AA0804"/>
    <w:rsid w:val="00AA0976"/>
    <w:rsid w:val="00AA0997"/>
    <w:rsid w:val="00AA0C7B"/>
    <w:rsid w:val="00AA0D0D"/>
    <w:rsid w:val="00AA0E0C"/>
    <w:rsid w:val="00AA1077"/>
    <w:rsid w:val="00AA111A"/>
    <w:rsid w:val="00AA153A"/>
    <w:rsid w:val="00AA17AF"/>
    <w:rsid w:val="00AA1CD2"/>
    <w:rsid w:val="00AA20A7"/>
    <w:rsid w:val="00AA25BB"/>
    <w:rsid w:val="00AA2614"/>
    <w:rsid w:val="00AA2770"/>
    <w:rsid w:val="00AA2773"/>
    <w:rsid w:val="00AA2A2B"/>
    <w:rsid w:val="00AA2B4E"/>
    <w:rsid w:val="00AA2C91"/>
    <w:rsid w:val="00AA30CC"/>
    <w:rsid w:val="00AA30E7"/>
    <w:rsid w:val="00AA32A2"/>
    <w:rsid w:val="00AA33E1"/>
    <w:rsid w:val="00AA3653"/>
    <w:rsid w:val="00AA36D1"/>
    <w:rsid w:val="00AA3746"/>
    <w:rsid w:val="00AA39AB"/>
    <w:rsid w:val="00AA3A0D"/>
    <w:rsid w:val="00AA3CE1"/>
    <w:rsid w:val="00AA3E7E"/>
    <w:rsid w:val="00AA3EDD"/>
    <w:rsid w:val="00AA3EFD"/>
    <w:rsid w:val="00AA3F6A"/>
    <w:rsid w:val="00AA40D4"/>
    <w:rsid w:val="00AA42A7"/>
    <w:rsid w:val="00AA43A8"/>
    <w:rsid w:val="00AA45BE"/>
    <w:rsid w:val="00AA487F"/>
    <w:rsid w:val="00AA48DC"/>
    <w:rsid w:val="00AA4BE1"/>
    <w:rsid w:val="00AA5170"/>
    <w:rsid w:val="00AA5207"/>
    <w:rsid w:val="00AA5269"/>
    <w:rsid w:val="00AA52B1"/>
    <w:rsid w:val="00AA53AB"/>
    <w:rsid w:val="00AA5719"/>
    <w:rsid w:val="00AA5816"/>
    <w:rsid w:val="00AA5FFC"/>
    <w:rsid w:val="00AA6794"/>
    <w:rsid w:val="00AA6A8C"/>
    <w:rsid w:val="00AA6A9B"/>
    <w:rsid w:val="00AA6BFA"/>
    <w:rsid w:val="00AA6C14"/>
    <w:rsid w:val="00AA6C8A"/>
    <w:rsid w:val="00AA6CAF"/>
    <w:rsid w:val="00AA7193"/>
    <w:rsid w:val="00AA745F"/>
    <w:rsid w:val="00AA74E1"/>
    <w:rsid w:val="00AA74EF"/>
    <w:rsid w:val="00AA759B"/>
    <w:rsid w:val="00AA7702"/>
    <w:rsid w:val="00AA77AA"/>
    <w:rsid w:val="00AA77E0"/>
    <w:rsid w:val="00AA7AE5"/>
    <w:rsid w:val="00AA7DA4"/>
    <w:rsid w:val="00AA7EB2"/>
    <w:rsid w:val="00AB0001"/>
    <w:rsid w:val="00AB0037"/>
    <w:rsid w:val="00AB00DD"/>
    <w:rsid w:val="00AB01B0"/>
    <w:rsid w:val="00AB0212"/>
    <w:rsid w:val="00AB03FF"/>
    <w:rsid w:val="00AB07C0"/>
    <w:rsid w:val="00AB07D7"/>
    <w:rsid w:val="00AB0B06"/>
    <w:rsid w:val="00AB0CAA"/>
    <w:rsid w:val="00AB0D2E"/>
    <w:rsid w:val="00AB0D8F"/>
    <w:rsid w:val="00AB0F5A"/>
    <w:rsid w:val="00AB11F7"/>
    <w:rsid w:val="00AB1527"/>
    <w:rsid w:val="00AB1875"/>
    <w:rsid w:val="00AB1964"/>
    <w:rsid w:val="00AB19BD"/>
    <w:rsid w:val="00AB1DAA"/>
    <w:rsid w:val="00AB1E78"/>
    <w:rsid w:val="00AB27B1"/>
    <w:rsid w:val="00AB28E8"/>
    <w:rsid w:val="00AB297A"/>
    <w:rsid w:val="00AB299E"/>
    <w:rsid w:val="00AB2AC4"/>
    <w:rsid w:val="00AB2D2F"/>
    <w:rsid w:val="00AB2E98"/>
    <w:rsid w:val="00AB3031"/>
    <w:rsid w:val="00AB3279"/>
    <w:rsid w:val="00AB338D"/>
    <w:rsid w:val="00AB3449"/>
    <w:rsid w:val="00AB34AA"/>
    <w:rsid w:val="00AB34B2"/>
    <w:rsid w:val="00AB357C"/>
    <w:rsid w:val="00AB3676"/>
    <w:rsid w:val="00AB37C5"/>
    <w:rsid w:val="00AB3B45"/>
    <w:rsid w:val="00AB4028"/>
    <w:rsid w:val="00AB4108"/>
    <w:rsid w:val="00AB4410"/>
    <w:rsid w:val="00AB4A45"/>
    <w:rsid w:val="00AB4D3F"/>
    <w:rsid w:val="00AB520C"/>
    <w:rsid w:val="00AB53A3"/>
    <w:rsid w:val="00AB53BD"/>
    <w:rsid w:val="00AB5403"/>
    <w:rsid w:val="00AB5534"/>
    <w:rsid w:val="00AB57A9"/>
    <w:rsid w:val="00AB594E"/>
    <w:rsid w:val="00AB5AF4"/>
    <w:rsid w:val="00AB5D79"/>
    <w:rsid w:val="00AB5FBB"/>
    <w:rsid w:val="00AB6093"/>
    <w:rsid w:val="00AB609F"/>
    <w:rsid w:val="00AB644D"/>
    <w:rsid w:val="00AB6850"/>
    <w:rsid w:val="00AB6A89"/>
    <w:rsid w:val="00AB6B12"/>
    <w:rsid w:val="00AB6BBD"/>
    <w:rsid w:val="00AB7019"/>
    <w:rsid w:val="00AB705C"/>
    <w:rsid w:val="00AB733B"/>
    <w:rsid w:val="00AB7453"/>
    <w:rsid w:val="00AB760C"/>
    <w:rsid w:val="00AB78AB"/>
    <w:rsid w:val="00AB7C00"/>
    <w:rsid w:val="00AB7DC5"/>
    <w:rsid w:val="00AB7E2C"/>
    <w:rsid w:val="00AB7F91"/>
    <w:rsid w:val="00AC00B4"/>
    <w:rsid w:val="00AC0354"/>
    <w:rsid w:val="00AC046B"/>
    <w:rsid w:val="00AC06D9"/>
    <w:rsid w:val="00AC0A34"/>
    <w:rsid w:val="00AC0B34"/>
    <w:rsid w:val="00AC0C2F"/>
    <w:rsid w:val="00AC0DD5"/>
    <w:rsid w:val="00AC107B"/>
    <w:rsid w:val="00AC10D7"/>
    <w:rsid w:val="00AC13AF"/>
    <w:rsid w:val="00AC15D7"/>
    <w:rsid w:val="00AC167C"/>
    <w:rsid w:val="00AC16D1"/>
    <w:rsid w:val="00AC1A4F"/>
    <w:rsid w:val="00AC1A82"/>
    <w:rsid w:val="00AC1AE6"/>
    <w:rsid w:val="00AC1C47"/>
    <w:rsid w:val="00AC1D36"/>
    <w:rsid w:val="00AC1F50"/>
    <w:rsid w:val="00AC24BC"/>
    <w:rsid w:val="00AC2655"/>
    <w:rsid w:val="00AC27E9"/>
    <w:rsid w:val="00AC2982"/>
    <w:rsid w:val="00AC2AF7"/>
    <w:rsid w:val="00AC2E94"/>
    <w:rsid w:val="00AC32BA"/>
    <w:rsid w:val="00AC33EE"/>
    <w:rsid w:val="00AC340B"/>
    <w:rsid w:val="00AC3513"/>
    <w:rsid w:val="00AC376D"/>
    <w:rsid w:val="00AC38E9"/>
    <w:rsid w:val="00AC3ACF"/>
    <w:rsid w:val="00AC3B04"/>
    <w:rsid w:val="00AC3B96"/>
    <w:rsid w:val="00AC3D08"/>
    <w:rsid w:val="00AC3ED1"/>
    <w:rsid w:val="00AC3F22"/>
    <w:rsid w:val="00AC40F1"/>
    <w:rsid w:val="00AC42FE"/>
    <w:rsid w:val="00AC45B9"/>
    <w:rsid w:val="00AC47F9"/>
    <w:rsid w:val="00AC4CDE"/>
    <w:rsid w:val="00AC5057"/>
    <w:rsid w:val="00AC5275"/>
    <w:rsid w:val="00AC5428"/>
    <w:rsid w:val="00AC54CF"/>
    <w:rsid w:val="00AC55F3"/>
    <w:rsid w:val="00AC5AAD"/>
    <w:rsid w:val="00AC5B4A"/>
    <w:rsid w:val="00AC5ECE"/>
    <w:rsid w:val="00AC5F3C"/>
    <w:rsid w:val="00AC643A"/>
    <w:rsid w:val="00AC65D2"/>
    <w:rsid w:val="00AC675E"/>
    <w:rsid w:val="00AC6B16"/>
    <w:rsid w:val="00AC6C57"/>
    <w:rsid w:val="00AC6DA1"/>
    <w:rsid w:val="00AC6DE3"/>
    <w:rsid w:val="00AC6E2D"/>
    <w:rsid w:val="00AC6F30"/>
    <w:rsid w:val="00AC6F5B"/>
    <w:rsid w:val="00AC6F6A"/>
    <w:rsid w:val="00AC7684"/>
    <w:rsid w:val="00AC7813"/>
    <w:rsid w:val="00AC7B82"/>
    <w:rsid w:val="00AC7CEB"/>
    <w:rsid w:val="00AC7D43"/>
    <w:rsid w:val="00AD00FB"/>
    <w:rsid w:val="00AD0163"/>
    <w:rsid w:val="00AD01C1"/>
    <w:rsid w:val="00AD02CD"/>
    <w:rsid w:val="00AD0C10"/>
    <w:rsid w:val="00AD0F5C"/>
    <w:rsid w:val="00AD0FD7"/>
    <w:rsid w:val="00AD10F9"/>
    <w:rsid w:val="00AD1224"/>
    <w:rsid w:val="00AD12D3"/>
    <w:rsid w:val="00AD18E7"/>
    <w:rsid w:val="00AD194F"/>
    <w:rsid w:val="00AD1A51"/>
    <w:rsid w:val="00AD1E5B"/>
    <w:rsid w:val="00AD1EB4"/>
    <w:rsid w:val="00AD1ED4"/>
    <w:rsid w:val="00AD1EE1"/>
    <w:rsid w:val="00AD21B3"/>
    <w:rsid w:val="00AD24A9"/>
    <w:rsid w:val="00AD27A1"/>
    <w:rsid w:val="00AD2A0F"/>
    <w:rsid w:val="00AD2BA6"/>
    <w:rsid w:val="00AD2C5A"/>
    <w:rsid w:val="00AD2C92"/>
    <w:rsid w:val="00AD2E1A"/>
    <w:rsid w:val="00AD308C"/>
    <w:rsid w:val="00AD30DA"/>
    <w:rsid w:val="00AD3144"/>
    <w:rsid w:val="00AD331A"/>
    <w:rsid w:val="00AD3697"/>
    <w:rsid w:val="00AD3770"/>
    <w:rsid w:val="00AD3775"/>
    <w:rsid w:val="00AD3C8A"/>
    <w:rsid w:val="00AD3C90"/>
    <w:rsid w:val="00AD3EF4"/>
    <w:rsid w:val="00AD3FB4"/>
    <w:rsid w:val="00AD4354"/>
    <w:rsid w:val="00AD4457"/>
    <w:rsid w:val="00AD462D"/>
    <w:rsid w:val="00AD48BF"/>
    <w:rsid w:val="00AD4D5C"/>
    <w:rsid w:val="00AD4E94"/>
    <w:rsid w:val="00AD50F1"/>
    <w:rsid w:val="00AD5112"/>
    <w:rsid w:val="00AD523D"/>
    <w:rsid w:val="00AD52BD"/>
    <w:rsid w:val="00AD5672"/>
    <w:rsid w:val="00AD5730"/>
    <w:rsid w:val="00AD578E"/>
    <w:rsid w:val="00AD5E5D"/>
    <w:rsid w:val="00AD5F59"/>
    <w:rsid w:val="00AD62BB"/>
    <w:rsid w:val="00AD63BA"/>
    <w:rsid w:val="00AD661E"/>
    <w:rsid w:val="00AD6993"/>
    <w:rsid w:val="00AD6CDE"/>
    <w:rsid w:val="00AD6D93"/>
    <w:rsid w:val="00AD7563"/>
    <w:rsid w:val="00AD75EF"/>
    <w:rsid w:val="00AD784E"/>
    <w:rsid w:val="00AD7AF9"/>
    <w:rsid w:val="00AD7BE2"/>
    <w:rsid w:val="00AD7DBD"/>
    <w:rsid w:val="00AE0074"/>
    <w:rsid w:val="00AE007E"/>
    <w:rsid w:val="00AE020D"/>
    <w:rsid w:val="00AE02CD"/>
    <w:rsid w:val="00AE0411"/>
    <w:rsid w:val="00AE078C"/>
    <w:rsid w:val="00AE0923"/>
    <w:rsid w:val="00AE0975"/>
    <w:rsid w:val="00AE0B0B"/>
    <w:rsid w:val="00AE0C04"/>
    <w:rsid w:val="00AE0C05"/>
    <w:rsid w:val="00AE0C09"/>
    <w:rsid w:val="00AE0D91"/>
    <w:rsid w:val="00AE1071"/>
    <w:rsid w:val="00AE1423"/>
    <w:rsid w:val="00AE1639"/>
    <w:rsid w:val="00AE1667"/>
    <w:rsid w:val="00AE17F4"/>
    <w:rsid w:val="00AE1CD3"/>
    <w:rsid w:val="00AE2620"/>
    <w:rsid w:val="00AE2911"/>
    <w:rsid w:val="00AE29A7"/>
    <w:rsid w:val="00AE314E"/>
    <w:rsid w:val="00AE32BA"/>
    <w:rsid w:val="00AE3689"/>
    <w:rsid w:val="00AE36EE"/>
    <w:rsid w:val="00AE38F0"/>
    <w:rsid w:val="00AE38F5"/>
    <w:rsid w:val="00AE3A31"/>
    <w:rsid w:val="00AE3A41"/>
    <w:rsid w:val="00AE3EF1"/>
    <w:rsid w:val="00AE3FF6"/>
    <w:rsid w:val="00AE410A"/>
    <w:rsid w:val="00AE4606"/>
    <w:rsid w:val="00AE4802"/>
    <w:rsid w:val="00AE49C4"/>
    <w:rsid w:val="00AE4C54"/>
    <w:rsid w:val="00AE4E44"/>
    <w:rsid w:val="00AE5133"/>
    <w:rsid w:val="00AE5467"/>
    <w:rsid w:val="00AE55CD"/>
    <w:rsid w:val="00AE5686"/>
    <w:rsid w:val="00AE578A"/>
    <w:rsid w:val="00AE5799"/>
    <w:rsid w:val="00AE5AD3"/>
    <w:rsid w:val="00AE5D5B"/>
    <w:rsid w:val="00AE5F6C"/>
    <w:rsid w:val="00AE6168"/>
    <w:rsid w:val="00AE6583"/>
    <w:rsid w:val="00AE672A"/>
    <w:rsid w:val="00AE67DE"/>
    <w:rsid w:val="00AE68B9"/>
    <w:rsid w:val="00AE68FF"/>
    <w:rsid w:val="00AE6937"/>
    <w:rsid w:val="00AE6AC4"/>
    <w:rsid w:val="00AE6CE9"/>
    <w:rsid w:val="00AE6DEF"/>
    <w:rsid w:val="00AE738F"/>
    <w:rsid w:val="00AE73D0"/>
    <w:rsid w:val="00AE7891"/>
    <w:rsid w:val="00AE790C"/>
    <w:rsid w:val="00AE7E30"/>
    <w:rsid w:val="00AE7E93"/>
    <w:rsid w:val="00AF02D5"/>
    <w:rsid w:val="00AF05D4"/>
    <w:rsid w:val="00AF07C6"/>
    <w:rsid w:val="00AF09ED"/>
    <w:rsid w:val="00AF0A19"/>
    <w:rsid w:val="00AF0B3A"/>
    <w:rsid w:val="00AF0BC7"/>
    <w:rsid w:val="00AF0BCB"/>
    <w:rsid w:val="00AF11AF"/>
    <w:rsid w:val="00AF12AE"/>
    <w:rsid w:val="00AF12F7"/>
    <w:rsid w:val="00AF131D"/>
    <w:rsid w:val="00AF1504"/>
    <w:rsid w:val="00AF163A"/>
    <w:rsid w:val="00AF19BB"/>
    <w:rsid w:val="00AF1B7A"/>
    <w:rsid w:val="00AF1F90"/>
    <w:rsid w:val="00AF1FC1"/>
    <w:rsid w:val="00AF2098"/>
    <w:rsid w:val="00AF234D"/>
    <w:rsid w:val="00AF2485"/>
    <w:rsid w:val="00AF2497"/>
    <w:rsid w:val="00AF25E3"/>
    <w:rsid w:val="00AF2720"/>
    <w:rsid w:val="00AF2871"/>
    <w:rsid w:val="00AF29EC"/>
    <w:rsid w:val="00AF2A14"/>
    <w:rsid w:val="00AF2B2A"/>
    <w:rsid w:val="00AF2C30"/>
    <w:rsid w:val="00AF2F84"/>
    <w:rsid w:val="00AF327C"/>
    <w:rsid w:val="00AF3467"/>
    <w:rsid w:val="00AF353E"/>
    <w:rsid w:val="00AF354D"/>
    <w:rsid w:val="00AF36C1"/>
    <w:rsid w:val="00AF3827"/>
    <w:rsid w:val="00AF39A6"/>
    <w:rsid w:val="00AF39DB"/>
    <w:rsid w:val="00AF39DF"/>
    <w:rsid w:val="00AF3B95"/>
    <w:rsid w:val="00AF3F6C"/>
    <w:rsid w:val="00AF3F78"/>
    <w:rsid w:val="00AF3FD2"/>
    <w:rsid w:val="00AF416A"/>
    <w:rsid w:val="00AF4238"/>
    <w:rsid w:val="00AF4302"/>
    <w:rsid w:val="00AF4453"/>
    <w:rsid w:val="00AF4769"/>
    <w:rsid w:val="00AF495B"/>
    <w:rsid w:val="00AF4A5F"/>
    <w:rsid w:val="00AF4BF9"/>
    <w:rsid w:val="00AF4C8D"/>
    <w:rsid w:val="00AF4D3B"/>
    <w:rsid w:val="00AF4E48"/>
    <w:rsid w:val="00AF4F68"/>
    <w:rsid w:val="00AF5136"/>
    <w:rsid w:val="00AF52EB"/>
    <w:rsid w:val="00AF53E8"/>
    <w:rsid w:val="00AF551E"/>
    <w:rsid w:val="00AF562C"/>
    <w:rsid w:val="00AF584A"/>
    <w:rsid w:val="00AF5926"/>
    <w:rsid w:val="00AF5A7D"/>
    <w:rsid w:val="00AF5C0A"/>
    <w:rsid w:val="00AF5C9A"/>
    <w:rsid w:val="00AF5F6B"/>
    <w:rsid w:val="00AF6400"/>
    <w:rsid w:val="00AF649F"/>
    <w:rsid w:val="00AF65D5"/>
    <w:rsid w:val="00AF6763"/>
    <w:rsid w:val="00AF6A67"/>
    <w:rsid w:val="00AF6B5A"/>
    <w:rsid w:val="00AF6E45"/>
    <w:rsid w:val="00AF7130"/>
    <w:rsid w:val="00AF76C8"/>
    <w:rsid w:val="00AF7B99"/>
    <w:rsid w:val="00AF7CDF"/>
    <w:rsid w:val="00AF7DA2"/>
    <w:rsid w:val="00AF7FD6"/>
    <w:rsid w:val="00B000F5"/>
    <w:rsid w:val="00B00451"/>
    <w:rsid w:val="00B00661"/>
    <w:rsid w:val="00B0075E"/>
    <w:rsid w:val="00B008A1"/>
    <w:rsid w:val="00B00E1E"/>
    <w:rsid w:val="00B00F84"/>
    <w:rsid w:val="00B0119D"/>
    <w:rsid w:val="00B01916"/>
    <w:rsid w:val="00B01933"/>
    <w:rsid w:val="00B01BE2"/>
    <w:rsid w:val="00B01F57"/>
    <w:rsid w:val="00B01FA1"/>
    <w:rsid w:val="00B01FB3"/>
    <w:rsid w:val="00B01FD2"/>
    <w:rsid w:val="00B0206A"/>
    <w:rsid w:val="00B021BD"/>
    <w:rsid w:val="00B02441"/>
    <w:rsid w:val="00B025F4"/>
    <w:rsid w:val="00B0273B"/>
    <w:rsid w:val="00B02861"/>
    <w:rsid w:val="00B028B3"/>
    <w:rsid w:val="00B02A1F"/>
    <w:rsid w:val="00B02D7F"/>
    <w:rsid w:val="00B02EB9"/>
    <w:rsid w:val="00B02EED"/>
    <w:rsid w:val="00B0317D"/>
    <w:rsid w:val="00B033E0"/>
    <w:rsid w:val="00B037F6"/>
    <w:rsid w:val="00B038D2"/>
    <w:rsid w:val="00B039A2"/>
    <w:rsid w:val="00B03B2A"/>
    <w:rsid w:val="00B03DDE"/>
    <w:rsid w:val="00B0423A"/>
    <w:rsid w:val="00B042CF"/>
    <w:rsid w:val="00B0439A"/>
    <w:rsid w:val="00B0460E"/>
    <w:rsid w:val="00B0478B"/>
    <w:rsid w:val="00B048DB"/>
    <w:rsid w:val="00B04973"/>
    <w:rsid w:val="00B04AC9"/>
    <w:rsid w:val="00B04B84"/>
    <w:rsid w:val="00B04C0C"/>
    <w:rsid w:val="00B04D3F"/>
    <w:rsid w:val="00B04F9F"/>
    <w:rsid w:val="00B05061"/>
    <w:rsid w:val="00B0532F"/>
    <w:rsid w:val="00B0533B"/>
    <w:rsid w:val="00B05386"/>
    <w:rsid w:val="00B054C6"/>
    <w:rsid w:val="00B05639"/>
    <w:rsid w:val="00B057EF"/>
    <w:rsid w:val="00B05B98"/>
    <w:rsid w:val="00B05D71"/>
    <w:rsid w:val="00B05F2D"/>
    <w:rsid w:val="00B060E3"/>
    <w:rsid w:val="00B061E0"/>
    <w:rsid w:val="00B062F8"/>
    <w:rsid w:val="00B063C3"/>
    <w:rsid w:val="00B065DF"/>
    <w:rsid w:val="00B068F8"/>
    <w:rsid w:val="00B06BFB"/>
    <w:rsid w:val="00B06C86"/>
    <w:rsid w:val="00B06CFE"/>
    <w:rsid w:val="00B073EE"/>
    <w:rsid w:val="00B074E7"/>
    <w:rsid w:val="00B1004F"/>
    <w:rsid w:val="00B1010A"/>
    <w:rsid w:val="00B101A2"/>
    <w:rsid w:val="00B101B5"/>
    <w:rsid w:val="00B10593"/>
    <w:rsid w:val="00B10692"/>
    <w:rsid w:val="00B106EC"/>
    <w:rsid w:val="00B109E9"/>
    <w:rsid w:val="00B10AA2"/>
    <w:rsid w:val="00B10F11"/>
    <w:rsid w:val="00B11001"/>
    <w:rsid w:val="00B11046"/>
    <w:rsid w:val="00B11268"/>
    <w:rsid w:val="00B11571"/>
    <w:rsid w:val="00B11929"/>
    <w:rsid w:val="00B11CB8"/>
    <w:rsid w:val="00B11E54"/>
    <w:rsid w:val="00B11FC9"/>
    <w:rsid w:val="00B11FE9"/>
    <w:rsid w:val="00B120F5"/>
    <w:rsid w:val="00B1217E"/>
    <w:rsid w:val="00B123B3"/>
    <w:rsid w:val="00B1241A"/>
    <w:rsid w:val="00B125D2"/>
    <w:rsid w:val="00B12631"/>
    <w:rsid w:val="00B1284C"/>
    <w:rsid w:val="00B129DA"/>
    <w:rsid w:val="00B12B67"/>
    <w:rsid w:val="00B12BD9"/>
    <w:rsid w:val="00B12D46"/>
    <w:rsid w:val="00B13152"/>
    <w:rsid w:val="00B13222"/>
    <w:rsid w:val="00B13632"/>
    <w:rsid w:val="00B13AF1"/>
    <w:rsid w:val="00B144E9"/>
    <w:rsid w:val="00B14611"/>
    <w:rsid w:val="00B14B74"/>
    <w:rsid w:val="00B14BF9"/>
    <w:rsid w:val="00B14C2C"/>
    <w:rsid w:val="00B14F2C"/>
    <w:rsid w:val="00B15121"/>
    <w:rsid w:val="00B1523B"/>
    <w:rsid w:val="00B15559"/>
    <w:rsid w:val="00B155E2"/>
    <w:rsid w:val="00B159E1"/>
    <w:rsid w:val="00B15A4B"/>
    <w:rsid w:val="00B15A7C"/>
    <w:rsid w:val="00B15C2B"/>
    <w:rsid w:val="00B15FE4"/>
    <w:rsid w:val="00B16170"/>
    <w:rsid w:val="00B1620D"/>
    <w:rsid w:val="00B16261"/>
    <w:rsid w:val="00B162B4"/>
    <w:rsid w:val="00B164D0"/>
    <w:rsid w:val="00B1662E"/>
    <w:rsid w:val="00B16639"/>
    <w:rsid w:val="00B168C5"/>
    <w:rsid w:val="00B169CE"/>
    <w:rsid w:val="00B169DB"/>
    <w:rsid w:val="00B16C09"/>
    <w:rsid w:val="00B16CBD"/>
    <w:rsid w:val="00B16EEC"/>
    <w:rsid w:val="00B16FF7"/>
    <w:rsid w:val="00B170F6"/>
    <w:rsid w:val="00B17288"/>
    <w:rsid w:val="00B172D5"/>
    <w:rsid w:val="00B172F2"/>
    <w:rsid w:val="00B17421"/>
    <w:rsid w:val="00B1748B"/>
    <w:rsid w:val="00B175BB"/>
    <w:rsid w:val="00B17AE6"/>
    <w:rsid w:val="00B17E63"/>
    <w:rsid w:val="00B17ED3"/>
    <w:rsid w:val="00B17FF2"/>
    <w:rsid w:val="00B2028B"/>
    <w:rsid w:val="00B2043D"/>
    <w:rsid w:val="00B20762"/>
    <w:rsid w:val="00B207AD"/>
    <w:rsid w:val="00B207B8"/>
    <w:rsid w:val="00B20940"/>
    <w:rsid w:val="00B20CCB"/>
    <w:rsid w:val="00B20DD9"/>
    <w:rsid w:val="00B20FDB"/>
    <w:rsid w:val="00B21018"/>
    <w:rsid w:val="00B2125F"/>
    <w:rsid w:val="00B212D3"/>
    <w:rsid w:val="00B213CD"/>
    <w:rsid w:val="00B214BA"/>
    <w:rsid w:val="00B214F6"/>
    <w:rsid w:val="00B21557"/>
    <w:rsid w:val="00B21810"/>
    <w:rsid w:val="00B21854"/>
    <w:rsid w:val="00B219E6"/>
    <w:rsid w:val="00B21AA5"/>
    <w:rsid w:val="00B21BD9"/>
    <w:rsid w:val="00B21BED"/>
    <w:rsid w:val="00B21BF4"/>
    <w:rsid w:val="00B21F2B"/>
    <w:rsid w:val="00B21F3C"/>
    <w:rsid w:val="00B22040"/>
    <w:rsid w:val="00B225E4"/>
    <w:rsid w:val="00B225F6"/>
    <w:rsid w:val="00B22A27"/>
    <w:rsid w:val="00B23056"/>
    <w:rsid w:val="00B2313F"/>
    <w:rsid w:val="00B231CA"/>
    <w:rsid w:val="00B23501"/>
    <w:rsid w:val="00B23650"/>
    <w:rsid w:val="00B23900"/>
    <w:rsid w:val="00B23C12"/>
    <w:rsid w:val="00B23E51"/>
    <w:rsid w:val="00B23FD3"/>
    <w:rsid w:val="00B24146"/>
    <w:rsid w:val="00B2416E"/>
    <w:rsid w:val="00B24190"/>
    <w:rsid w:val="00B241DC"/>
    <w:rsid w:val="00B242C0"/>
    <w:rsid w:val="00B2437C"/>
    <w:rsid w:val="00B24482"/>
    <w:rsid w:val="00B24A14"/>
    <w:rsid w:val="00B24C47"/>
    <w:rsid w:val="00B24CD1"/>
    <w:rsid w:val="00B2529D"/>
    <w:rsid w:val="00B25313"/>
    <w:rsid w:val="00B2540B"/>
    <w:rsid w:val="00B254EE"/>
    <w:rsid w:val="00B254F4"/>
    <w:rsid w:val="00B2568E"/>
    <w:rsid w:val="00B256CF"/>
    <w:rsid w:val="00B25803"/>
    <w:rsid w:val="00B25B75"/>
    <w:rsid w:val="00B25D99"/>
    <w:rsid w:val="00B25DD2"/>
    <w:rsid w:val="00B25EF7"/>
    <w:rsid w:val="00B26048"/>
    <w:rsid w:val="00B26481"/>
    <w:rsid w:val="00B2649A"/>
    <w:rsid w:val="00B26790"/>
    <w:rsid w:val="00B26C62"/>
    <w:rsid w:val="00B26C80"/>
    <w:rsid w:val="00B26E69"/>
    <w:rsid w:val="00B27751"/>
    <w:rsid w:val="00B279EE"/>
    <w:rsid w:val="00B27F4B"/>
    <w:rsid w:val="00B27F82"/>
    <w:rsid w:val="00B3003B"/>
    <w:rsid w:val="00B300D9"/>
    <w:rsid w:val="00B303B8"/>
    <w:rsid w:val="00B308E5"/>
    <w:rsid w:val="00B30CB1"/>
    <w:rsid w:val="00B30DD6"/>
    <w:rsid w:val="00B30E78"/>
    <w:rsid w:val="00B30F76"/>
    <w:rsid w:val="00B3101E"/>
    <w:rsid w:val="00B3128F"/>
    <w:rsid w:val="00B314CA"/>
    <w:rsid w:val="00B3173D"/>
    <w:rsid w:val="00B3186E"/>
    <w:rsid w:val="00B319B9"/>
    <w:rsid w:val="00B31C40"/>
    <w:rsid w:val="00B32254"/>
    <w:rsid w:val="00B3234E"/>
    <w:rsid w:val="00B324A3"/>
    <w:rsid w:val="00B326FB"/>
    <w:rsid w:val="00B3299F"/>
    <w:rsid w:val="00B32CED"/>
    <w:rsid w:val="00B3301B"/>
    <w:rsid w:val="00B3341A"/>
    <w:rsid w:val="00B335A9"/>
    <w:rsid w:val="00B33674"/>
    <w:rsid w:val="00B3369E"/>
    <w:rsid w:val="00B3389E"/>
    <w:rsid w:val="00B3391D"/>
    <w:rsid w:val="00B33BE5"/>
    <w:rsid w:val="00B33C33"/>
    <w:rsid w:val="00B33DC7"/>
    <w:rsid w:val="00B34152"/>
    <w:rsid w:val="00B341D7"/>
    <w:rsid w:val="00B342D2"/>
    <w:rsid w:val="00B3483F"/>
    <w:rsid w:val="00B34970"/>
    <w:rsid w:val="00B34C0B"/>
    <w:rsid w:val="00B34DBA"/>
    <w:rsid w:val="00B34DFC"/>
    <w:rsid w:val="00B35069"/>
    <w:rsid w:val="00B35103"/>
    <w:rsid w:val="00B35376"/>
    <w:rsid w:val="00B354A8"/>
    <w:rsid w:val="00B354E4"/>
    <w:rsid w:val="00B3578C"/>
    <w:rsid w:val="00B359E9"/>
    <w:rsid w:val="00B35CD5"/>
    <w:rsid w:val="00B35D81"/>
    <w:rsid w:val="00B35DA7"/>
    <w:rsid w:val="00B35E8D"/>
    <w:rsid w:val="00B360FA"/>
    <w:rsid w:val="00B3619E"/>
    <w:rsid w:val="00B362E2"/>
    <w:rsid w:val="00B36378"/>
    <w:rsid w:val="00B3645E"/>
    <w:rsid w:val="00B36D96"/>
    <w:rsid w:val="00B371C4"/>
    <w:rsid w:val="00B371F9"/>
    <w:rsid w:val="00B37334"/>
    <w:rsid w:val="00B37529"/>
    <w:rsid w:val="00B377EA"/>
    <w:rsid w:val="00B37DE1"/>
    <w:rsid w:val="00B37F1D"/>
    <w:rsid w:val="00B37FC8"/>
    <w:rsid w:val="00B4002B"/>
    <w:rsid w:val="00B400C0"/>
    <w:rsid w:val="00B402BE"/>
    <w:rsid w:val="00B40437"/>
    <w:rsid w:val="00B40464"/>
    <w:rsid w:val="00B40560"/>
    <w:rsid w:val="00B40571"/>
    <w:rsid w:val="00B40762"/>
    <w:rsid w:val="00B40976"/>
    <w:rsid w:val="00B409FC"/>
    <w:rsid w:val="00B40BCA"/>
    <w:rsid w:val="00B4137D"/>
    <w:rsid w:val="00B413BE"/>
    <w:rsid w:val="00B4144A"/>
    <w:rsid w:val="00B417FC"/>
    <w:rsid w:val="00B418D0"/>
    <w:rsid w:val="00B41E56"/>
    <w:rsid w:val="00B41F1E"/>
    <w:rsid w:val="00B41F8E"/>
    <w:rsid w:val="00B42049"/>
    <w:rsid w:val="00B420EC"/>
    <w:rsid w:val="00B4229F"/>
    <w:rsid w:val="00B422D5"/>
    <w:rsid w:val="00B425B2"/>
    <w:rsid w:val="00B42835"/>
    <w:rsid w:val="00B429B4"/>
    <w:rsid w:val="00B42C1F"/>
    <w:rsid w:val="00B4319D"/>
    <w:rsid w:val="00B43225"/>
    <w:rsid w:val="00B4325E"/>
    <w:rsid w:val="00B4330F"/>
    <w:rsid w:val="00B434D0"/>
    <w:rsid w:val="00B43865"/>
    <w:rsid w:val="00B43C28"/>
    <w:rsid w:val="00B43EB0"/>
    <w:rsid w:val="00B4401F"/>
    <w:rsid w:val="00B4433B"/>
    <w:rsid w:val="00B44472"/>
    <w:rsid w:val="00B445EB"/>
    <w:rsid w:val="00B44684"/>
    <w:rsid w:val="00B446B0"/>
    <w:rsid w:val="00B447C9"/>
    <w:rsid w:val="00B44841"/>
    <w:rsid w:val="00B44F86"/>
    <w:rsid w:val="00B4506D"/>
    <w:rsid w:val="00B45267"/>
    <w:rsid w:val="00B45455"/>
    <w:rsid w:val="00B455DD"/>
    <w:rsid w:val="00B456C1"/>
    <w:rsid w:val="00B45963"/>
    <w:rsid w:val="00B459E3"/>
    <w:rsid w:val="00B45A02"/>
    <w:rsid w:val="00B45A2E"/>
    <w:rsid w:val="00B46015"/>
    <w:rsid w:val="00B46092"/>
    <w:rsid w:val="00B46207"/>
    <w:rsid w:val="00B46261"/>
    <w:rsid w:val="00B46C59"/>
    <w:rsid w:val="00B46CBD"/>
    <w:rsid w:val="00B46D45"/>
    <w:rsid w:val="00B46E7D"/>
    <w:rsid w:val="00B4702E"/>
    <w:rsid w:val="00B471E5"/>
    <w:rsid w:val="00B4733A"/>
    <w:rsid w:val="00B47654"/>
    <w:rsid w:val="00B4769D"/>
    <w:rsid w:val="00B47705"/>
    <w:rsid w:val="00B4797B"/>
    <w:rsid w:val="00B47B61"/>
    <w:rsid w:val="00B47C52"/>
    <w:rsid w:val="00B47D43"/>
    <w:rsid w:val="00B501B7"/>
    <w:rsid w:val="00B50545"/>
    <w:rsid w:val="00B506FB"/>
    <w:rsid w:val="00B507D5"/>
    <w:rsid w:val="00B507DF"/>
    <w:rsid w:val="00B50849"/>
    <w:rsid w:val="00B50AF4"/>
    <w:rsid w:val="00B50B85"/>
    <w:rsid w:val="00B50C13"/>
    <w:rsid w:val="00B50E26"/>
    <w:rsid w:val="00B50F0D"/>
    <w:rsid w:val="00B51147"/>
    <w:rsid w:val="00B5152E"/>
    <w:rsid w:val="00B5161D"/>
    <w:rsid w:val="00B518A4"/>
    <w:rsid w:val="00B519A5"/>
    <w:rsid w:val="00B51F88"/>
    <w:rsid w:val="00B51FB9"/>
    <w:rsid w:val="00B5244D"/>
    <w:rsid w:val="00B526AD"/>
    <w:rsid w:val="00B526B3"/>
    <w:rsid w:val="00B52728"/>
    <w:rsid w:val="00B5278C"/>
    <w:rsid w:val="00B527DC"/>
    <w:rsid w:val="00B528D4"/>
    <w:rsid w:val="00B52A14"/>
    <w:rsid w:val="00B52B37"/>
    <w:rsid w:val="00B52CB8"/>
    <w:rsid w:val="00B52E7B"/>
    <w:rsid w:val="00B52E97"/>
    <w:rsid w:val="00B53392"/>
    <w:rsid w:val="00B534AB"/>
    <w:rsid w:val="00B5357B"/>
    <w:rsid w:val="00B53A09"/>
    <w:rsid w:val="00B540ED"/>
    <w:rsid w:val="00B54728"/>
    <w:rsid w:val="00B547D0"/>
    <w:rsid w:val="00B54A74"/>
    <w:rsid w:val="00B54BCF"/>
    <w:rsid w:val="00B54D75"/>
    <w:rsid w:val="00B54F3C"/>
    <w:rsid w:val="00B5509D"/>
    <w:rsid w:val="00B553E2"/>
    <w:rsid w:val="00B5558F"/>
    <w:rsid w:val="00B556BB"/>
    <w:rsid w:val="00B559B0"/>
    <w:rsid w:val="00B55A9A"/>
    <w:rsid w:val="00B55DCA"/>
    <w:rsid w:val="00B561F3"/>
    <w:rsid w:val="00B56313"/>
    <w:rsid w:val="00B5648B"/>
    <w:rsid w:val="00B564BB"/>
    <w:rsid w:val="00B5655B"/>
    <w:rsid w:val="00B56822"/>
    <w:rsid w:val="00B5682F"/>
    <w:rsid w:val="00B56859"/>
    <w:rsid w:val="00B56C20"/>
    <w:rsid w:val="00B56C51"/>
    <w:rsid w:val="00B56E28"/>
    <w:rsid w:val="00B570D1"/>
    <w:rsid w:val="00B572AC"/>
    <w:rsid w:val="00B57849"/>
    <w:rsid w:val="00B57AF1"/>
    <w:rsid w:val="00B6009E"/>
    <w:rsid w:val="00B602DC"/>
    <w:rsid w:val="00B602E7"/>
    <w:rsid w:val="00B6032F"/>
    <w:rsid w:val="00B603E6"/>
    <w:rsid w:val="00B60B42"/>
    <w:rsid w:val="00B60C78"/>
    <w:rsid w:val="00B61237"/>
    <w:rsid w:val="00B6127F"/>
    <w:rsid w:val="00B61AB2"/>
    <w:rsid w:val="00B61E3E"/>
    <w:rsid w:val="00B62077"/>
    <w:rsid w:val="00B626C3"/>
    <w:rsid w:val="00B62E60"/>
    <w:rsid w:val="00B62E65"/>
    <w:rsid w:val="00B63034"/>
    <w:rsid w:val="00B6306E"/>
    <w:rsid w:val="00B631EF"/>
    <w:rsid w:val="00B63209"/>
    <w:rsid w:val="00B632B3"/>
    <w:rsid w:val="00B6332A"/>
    <w:rsid w:val="00B633D5"/>
    <w:rsid w:val="00B634D8"/>
    <w:rsid w:val="00B6355E"/>
    <w:rsid w:val="00B63845"/>
    <w:rsid w:val="00B63D32"/>
    <w:rsid w:val="00B63E2E"/>
    <w:rsid w:val="00B64040"/>
    <w:rsid w:val="00B64043"/>
    <w:rsid w:val="00B6404C"/>
    <w:rsid w:val="00B644E5"/>
    <w:rsid w:val="00B6454F"/>
    <w:rsid w:val="00B64625"/>
    <w:rsid w:val="00B647FB"/>
    <w:rsid w:val="00B64931"/>
    <w:rsid w:val="00B649FF"/>
    <w:rsid w:val="00B64A66"/>
    <w:rsid w:val="00B6507D"/>
    <w:rsid w:val="00B653AF"/>
    <w:rsid w:val="00B65471"/>
    <w:rsid w:val="00B655D1"/>
    <w:rsid w:val="00B65867"/>
    <w:rsid w:val="00B658A5"/>
    <w:rsid w:val="00B65AAD"/>
    <w:rsid w:val="00B65BC4"/>
    <w:rsid w:val="00B65EEC"/>
    <w:rsid w:val="00B66172"/>
    <w:rsid w:val="00B664BE"/>
    <w:rsid w:val="00B664F4"/>
    <w:rsid w:val="00B66A21"/>
    <w:rsid w:val="00B66AFE"/>
    <w:rsid w:val="00B66B18"/>
    <w:rsid w:val="00B66BF2"/>
    <w:rsid w:val="00B66C7C"/>
    <w:rsid w:val="00B66DB9"/>
    <w:rsid w:val="00B66ECA"/>
    <w:rsid w:val="00B670E5"/>
    <w:rsid w:val="00B6717D"/>
    <w:rsid w:val="00B67271"/>
    <w:rsid w:val="00B6783B"/>
    <w:rsid w:val="00B6788A"/>
    <w:rsid w:val="00B678D5"/>
    <w:rsid w:val="00B679A1"/>
    <w:rsid w:val="00B67B08"/>
    <w:rsid w:val="00B67BD5"/>
    <w:rsid w:val="00B67C30"/>
    <w:rsid w:val="00B67DF0"/>
    <w:rsid w:val="00B701D5"/>
    <w:rsid w:val="00B703F6"/>
    <w:rsid w:val="00B70433"/>
    <w:rsid w:val="00B70569"/>
    <w:rsid w:val="00B70AA8"/>
    <w:rsid w:val="00B70D72"/>
    <w:rsid w:val="00B70E17"/>
    <w:rsid w:val="00B710D1"/>
    <w:rsid w:val="00B71176"/>
    <w:rsid w:val="00B714D6"/>
    <w:rsid w:val="00B71572"/>
    <w:rsid w:val="00B715C2"/>
    <w:rsid w:val="00B722DF"/>
    <w:rsid w:val="00B722F7"/>
    <w:rsid w:val="00B72305"/>
    <w:rsid w:val="00B72464"/>
    <w:rsid w:val="00B72520"/>
    <w:rsid w:val="00B72A0B"/>
    <w:rsid w:val="00B72B54"/>
    <w:rsid w:val="00B72B91"/>
    <w:rsid w:val="00B72EFE"/>
    <w:rsid w:val="00B734E9"/>
    <w:rsid w:val="00B735B2"/>
    <w:rsid w:val="00B735FE"/>
    <w:rsid w:val="00B73609"/>
    <w:rsid w:val="00B736E7"/>
    <w:rsid w:val="00B73830"/>
    <w:rsid w:val="00B7385B"/>
    <w:rsid w:val="00B73A28"/>
    <w:rsid w:val="00B73D27"/>
    <w:rsid w:val="00B73EA6"/>
    <w:rsid w:val="00B73F4B"/>
    <w:rsid w:val="00B741E1"/>
    <w:rsid w:val="00B742CC"/>
    <w:rsid w:val="00B7444A"/>
    <w:rsid w:val="00B745CA"/>
    <w:rsid w:val="00B74A1A"/>
    <w:rsid w:val="00B74B15"/>
    <w:rsid w:val="00B74D30"/>
    <w:rsid w:val="00B74FB3"/>
    <w:rsid w:val="00B750E8"/>
    <w:rsid w:val="00B75138"/>
    <w:rsid w:val="00B752E4"/>
    <w:rsid w:val="00B752F0"/>
    <w:rsid w:val="00B75327"/>
    <w:rsid w:val="00B7538E"/>
    <w:rsid w:val="00B753A7"/>
    <w:rsid w:val="00B75439"/>
    <w:rsid w:val="00B7544B"/>
    <w:rsid w:val="00B754D8"/>
    <w:rsid w:val="00B7562D"/>
    <w:rsid w:val="00B75958"/>
    <w:rsid w:val="00B7603A"/>
    <w:rsid w:val="00B76047"/>
    <w:rsid w:val="00B7611E"/>
    <w:rsid w:val="00B7620E"/>
    <w:rsid w:val="00B763A0"/>
    <w:rsid w:val="00B76564"/>
    <w:rsid w:val="00B7678D"/>
    <w:rsid w:val="00B7682A"/>
    <w:rsid w:val="00B76B54"/>
    <w:rsid w:val="00B76E69"/>
    <w:rsid w:val="00B77727"/>
    <w:rsid w:val="00B77903"/>
    <w:rsid w:val="00B779DC"/>
    <w:rsid w:val="00B77A00"/>
    <w:rsid w:val="00B77C42"/>
    <w:rsid w:val="00B77CC7"/>
    <w:rsid w:val="00B77FB9"/>
    <w:rsid w:val="00B77FE9"/>
    <w:rsid w:val="00B80473"/>
    <w:rsid w:val="00B804A0"/>
    <w:rsid w:val="00B8060A"/>
    <w:rsid w:val="00B80704"/>
    <w:rsid w:val="00B808F7"/>
    <w:rsid w:val="00B80C52"/>
    <w:rsid w:val="00B80DED"/>
    <w:rsid w:val="00B810F0"/>
    <w:rsid w:val="00B8138F"/>
    <w:rsid w:val="00B813CB"/>
    <w:rsid w:val="00B813D8"/>
    <w:rsid w:val="00B813DA"/>
    <w:rsid w:val="00B814EF"/>
    <w:rsid w:val="00B81549"/>
    <w:rsid w:val="00B816BB"/>
    <w:rsid w:val="00B819B2"/>
    <w:rsid w:val="00B81A0A"/>
    <w:rsid w:val="00B81A65"/>
    <w:rsid w:val="00B81C77"/>
    <w:rsid w:val="00B81C86"/>
    <w:rsid w:val="00B81DBE"/>
    <w:rsid w:val="00B820EE"/>
    <w:rsid w:val="00B823FA"/>
    <w:rsid w:val="00B82518"/>
    <w:rsid w:val="00B828E8"/>
    <w:rsid w:val="00B82CED"/>
    <w:rsid w:val="00B83171"/>
    <w:rsid w:val="00B834A2"/>
    <w:rsid w:val="00B83511"/>
    <w:rsid w:val="00B836FA"/>
    <w:rsid w:val="00B83839"/>
    <w:rsid w:val="00B83840"/>
    <w:rsid w:val="00B83885"/>
    <w:rsid w:val="00B83FAA"/>
    <w:rsid w:val="00B84140"/>
    <w:rsid w:val="00B841D8"/>
    <w:rsid w:val="00B842D4"/>
    <w:rsid w:val="00B842EC"/>
    <w:rsid w:val="00B845F5"/>
    <w:rsid w:val="00B84641"/>
    <w:rsid w:val="00B8472D"/>
    <w:rsid w:val="00B8481F"/>
    <w:rsid w:val="00B84895"/>
    <w:rsid w:val="00B85056"/>
    <w:rsid w:val="00B851B1"/>
    <w:rsid w:val="00B8528F"/>
    <w:rsid w:val="00B85392"/>
    <w:rsid w:val="00B854BA"/>
    <w:rsid w:val="00B85843"/>
    <w:rsid w:val="00B8584C"/>
    <w:rsid w:val="00B85937"/>
    <w:rsid w:val="00B85A9A"/>
    <w:rsid w:val="00B85AB8"/>
    <w:rsid w:val="00B86147"/>
    <w:rsid w:val="00B86580"/>
    <w:rsid w:val="00B869CA"/>
    <w:rsid w:val="00B86B15"/>
    <w:rsid w:val="00B87041"/>
    <w:rsid w:val="00B87352"/>
    <w:rsid w:val="00B873BA"/>
    <w:rsid w:val="00B8749B"/>
    <w:rsid w:val="00B8786C"/>
    <w:rsid w:val="00B879F6"/>
    <w:rsid w:val="00B87B41"/>
    <w:rsid w:val="00B87E24"/>
    <w:rsid w:val="00B90006"/>
    <w:rsid w:val="00B9007A"/>
    <w:rsid w:val="00B9007E"/>
    <w:rsid w:val="00B9039B"/>
    <w:rsid w:val="00B90625"/>
    <w:rsid w:val="00B9088B"/>
    <w:rsid w:val="00B90C2B"/>
    <w:rsid w:val="00B90C5D"/>
    <w:rsid w:val="00B90CBA"/>
    <w:rsid w:val="00B90DCF"/>
    <w:rsid w:val="00B90E4E"/>
    <w:rsid w:val="00B90ED0"/>
    <w:rsid w:val="00B91087"/>
    <w:rsid w:val="00B91228"/>
    <w:rsid w:val="00B91277"/>
    <w:rsid w:val="00B91311"/>
    <w:rsid w:val="00B9162F"/>
    <w:rsid w:val="00B91763"/>
    <w:rsid w:val="00B91831"/>
    <w:rsid w:val="00B91876"/>
    <w:rsid w:val="00B9191D"/>
    <w:rsid w:val="00B91AC6"/>
    <w:rsid w:val="00B91B95"/>
    <w:rsid w:val="00B91D6B"/>
    <w:rsid w:val="00B91DB9"/>
    <w:rsid w:val="00B91EC2"/>
    <w:rsid w:val="00B920D1"/>
    <w:rsid w:val="00B922AF"/>
    <w:rsid w:val="00B936E0"/>
    <w:rsid w:val="00B9375A"/>
    <w:rsid w:val="00B93ACE"/>
    <w:rsid w:val="00B93D6B"/>
    <w:rsid w:val="00B93E35"/>
    <w:rsid w:val="00B942B4"/>
    <w:rsid w:val="00B9453B"/>
    <w:rsid w:val="00B9467B"/>
    <w:rsid w:val="00B94ABA"/>
    <w:rsid w:val="00B94BA6"/>
    <w:rsid w:val="00B94BBD"/>
    <w:rsid w:val="00B94C42"/>
    <w:rsid w:val="00B94C67"/>
    <w:rsid w:val="00B94E84"/>
    <w:rsid w:val="00B94EC8"/>
    <w:rsid w:val="00B95089"/>
    <w:rsid w:val="00B955D2"/>
    <w:rsid w:val="00B958C9"/>
    <w:rsid w:val="00B95D45"/>
    <w:rsid w:val="00B95FCA"/>
    <w:rsid w:val="00B962E7"/>
    <w:rsid w:val="00B9634D"/>
    <w:rsid w:val="00B9657A"/>
    <w:rsid w:val="00B96691"/>
    <w:rsid w:val="00B96706"/>
    <w:rsid w:val="00B968A2"/>
    <w:rsid w:val="00B968C0"/>
    <w:rsid w:val="00B96A25"/>
    <w:rsid w:val="00B96BAB"/>
    <w:rsid w:val="00B96D9A"/>
    <w:rsid w:val="00B974BC"/>
    <w:rsid w:val="00B975F5"/>
    <w:rsid w:val="00B9775C"/>
    <w:rsid w:val="00B97840"/>
    <w:rsid w:val="00B9788D"/>
    <w:rsid w:val="00B97905"/>
    <w:rsid w:val="00B97A09"/>
    <w:rsid w:val="00BA019D"/>
    <w:rsid w:val="00BA0AB3"/>
    <w:rsid w:val="00BA0C5E"/>
    <w:rsid w:val="00BA0C85"/>
    <w:rsid w:val="00BA0D17"/>
    <w:rsid w:val="00BA0D20"/>
    <w:rsid w:val="00BA0E9B"/>
    <w:rsid w:val="00BA0F90"/>
    <w:rsid w:val="00BA12E4"/>
    <w:rsid w:val="00BA1469"/>
    <w:rsid w:val="00BA1661"/>
    <w:rsid w:val="00BA197A"/>
    <w:rsid w:val="00BA1BEE"/>
    <w:rsid w:val="00BA1C59"/>
    <w:rsid w:val="00BA1F0E"/>
    <w:rsid w:val="00BA23C9"/>
    <w:rsid w:val="00BA23E2"/>
    <w:rsid w:val="00BA2506"/>
    <w:rsid w:val="00BA259C"/>
    <w:rsid w:val="00BA269F"/>
    <w:rsid w:val="00BA298D"/>
    <w:rsid w:val="00BA29BA"/>
    <w:rsid w:val="00BA2B01"/>
    <w:rsid w:val="00BA2DE5"/>
    <w:rsid w:val="00BA361B"/>
    <w:rsid w:val="00BA364C"/>
    <w:rsid w:val="00BA38D1"/>
    <w:rsid w:val="00BA3956"/>
    <w:rsid w:val="00BA3A3C"/>
    <w:rsid w:val="00BA3BB4"/>
    <w:rsid w:val="00BA3D91"/>
    <w:rsid w:val="00BA3EB2"/>
    <w:rsid w:val="00BA401B"/>
    <w:rsid w:val="00BA406F"/>
    <w:rsid w:val="00BA41C7"/>
    <w:rsid w:val="00BA46C1"/>
    <w:rsid w:val="00BA4777"/>
    <w:rsid w:val="00BA497B"/>
    <w:rsid w:val="00BA4B4C"/>
    <w:rsid w:val="00BA4D18"/>
    <w:rsid w:val="00BA4E6E"/>
    <w:rsid w:val="00BA50DD"/>
    <w:rsid w:val="00BA50DF"/>
    <w:rsid w:val="00BA5145"/>
    <w:rsid w:val="00BA5365"/>
    <w:rsid w:val="00BA53C1"/>
    <w:rsid w:val="00BA599B"/>
    <w:rsid w:val="00BA5B0A"/>
    <w:rsid w:val="00BA5B46"/>
    <w:rsid w:val="00BA5E69"/>
    <w:rsid w:val="00BA5E93"/>
    <w:rsid w:val="00BA607E"/>
    <w:rsid w:val="00BA6224"/>
    <w:rsid w:val="00BA6237"/>
    <w:rsid w:val="00BA66C9"/>
    <w:rsid w:val="00BA6A04"/>
    <w:rsid w:val="00BA6A34"/>
    <w:rsid w:val="00BA6BEF"/>
    <w:rsid w:val="00BA6C19"/>
    <w:rsid w:val="00BA7256"/>
    <w:rsid w:val="00BA730B"/>
    <w:rsid w:val="00BA7411"/>
    <w:rsid w:val="00BA75A5"/>
    <w:rsid w:val="00BA75F9"/>
    <w:rsid w:val="00BA7ABC"/>
    <w:rsid w:val="00BA7AD0"/>
    <w:rsid w:val="00BA7B9E"/>
    <w:rsid w:val="00BA7BCE"/>
    <w:rsid w:val="00BA7C74"/>
    <w:rsid w:val="00BA7C8C"/>
    <w:rsid w:val="00BA7E17"/>
    <w:rsid w:val="00BB0167"/>
    <w:rsid w:val="00BB022A"/>
    <w:rsid w:val="00BB0247"/>
    <w:rsid w:val="00BB02C8"/>
    <w:rsid w:val="00BB0476"/>
    <w:rsid w:val="00BB0514"/>
    <w:rsid w:val="00BB059A"/>
    <w:rsid w:val="00BB08D4"/>
    <w:rsid w:val="00BB0A1B"/>
    <w:rsid w:val="00BB0AB6"/>
    <w:rsid w:val="00BB0B27"/>
    <w:rsid w:val="00BB0B4E"/>
    <w:rsid w:val="00BB0D0B"/>
    <w:rsid w:val="00BB0EEF"/>
    <w:rsid w:val="00BB155B"/>
    <w:rsid w:val="00BB17FE"/>
    <w:rsid w:val="00BB1CB7"/>
    <w:rsid w:val="00BB1D2B"/>
    <w:rsid w:val="00BB1EB1"/>
    <w:rsid w:val="00BB1EC7"/>
    <w:rsid w:val="00BB200D"/>
    <w:rsid w:val="00BB2221"/>
    <w:rsid w:val="00BB264C"/>
    <w:rsid w:val="00BB2755"/>
    <w:rsid w:val="00BB2994"/>
    <w:rsid w:val="00BB2A87"/>
    <w:rsid w:val="00BB2C13"/>
    <w:rsid w:val="00BB30B3"/>
    <w:rsid w:val="00BB3109"/>
    <w:rsid w:val="00BB3150"/>
    <w:rsid w:val="00BB33A7"/>
    <w:rsid w:val="00BB34B9"/>
    <w:rsid w:val="00BB3795"/>
    <w:rsid w:val="00BB3974"/>
    <w:rsid w:val="00BB397D"/>
    <w:rsid w:val="00BB3D45"/>
    <w:rsid w:val="00BB4206"/>
    <w:rsid w:val="00BB42A8"/>
    <w:rsid w:val="00BB4619"/>
    <w:rsid w:val="00BB474B"/>
    <w:rsid w:val="00BB4AD2"/>
    <w:rsid w:val="00BB4CD6"/>
    <w:rsid w:val="00BB4FEB"/>
    <w:rsid w:val="00BB511E"/>
    <w:rsid w:val="00BB53F0"/>
    <w:rsid w:val="00BB5466"/>
    <w:rsid w:val="00BB5494"/>
    <w:rsid w:val="00BB555B"/>
    <w:rsid w:val="00BB57E2"/>
    <w:rsid w:val="00BB57F2"/>
    <w:rsid w:val="00BB598E"/>
    <w:rsid w:val="00BB59E8"/>
    <w:rsid w:val="00BB5B47"/>
    <w:rsid w:val="00BB5B9A"/>
    <w:rsid w:val="00BB5D11"/>
    <w:rsid w:val="00BB5DC0"/>
    <w:rsid w:val="00BB61D4"/>
    <w:rsid w:val="00BB6215"/>
    <w:rsid w:val="00BB63B2"/>
    <w:rsid w:val="00BB6B2E"/>
    <w:rsid w:val="00BB6BF4"/>
    <w:rsid w:val="00BB6CEA"/>
    <w:rsid w:val="00BB6DD8"/>
    <w:rsid w:val="00BB6E07"/>
    <w:rsid w:val="00BB6F14"/>
    <w:rsid w:val="00BB6F1C"/>
    <w:rsid w:val="00BB733C"/>
    <w:rsid w:val="00BB73EF"/>
    <w:rsid w:val="00BB774E"/>
    <w:rsid w:val="00BB7760"/>
    <w:rsid w:val="00BB7773"/>
    <w:rsid w:val="00BB7A2F"/>
    <w:rsid w:val="00BB7D4C"/>
    <w:rsid w:val="00BB7DBF"/>
    <w:rsid w:val="00BC0294"/>
    <w:rsid w:val="00BC02B4"/>
    <w:rsid w:val="00BC0323"/>
    <w:rsid w:val="00BC0414"/>
    <w:rsid w:val="00BC049E"/>
    <w:rsid w:val="00BC04A2"/>
    <w:rsid w:val="00BC05D9"/>
    <w:rsid w:val="00BC0995"/>
    <w:rsid w:val="00BC0AF7"/>
    <w:rsid w:val="00BC0C93"/>
    <w:rsid w:val="00BC0D27"/>
    <w:rsid w:val="00BC0D6F"/>
    <w:rsid w:val="00BC1320"/>
    <w:rsid w:val="00BC14AE"/>
    <w:rsid w:val="00BC15D0"/>
    <w:rsid w:val="00BC1655"/>
    <w:rsid w:val="00BC16DD"/>
    <w:rsid w:val="00BC19AA"/>
    <w:rsid w:val="00BC1A7D"/>
    <w:rsid w:val="00BC20B5"/>
    <w:rsid w:val="00BC211B"/>
    <w:rsid w:val="00BC221A"/>
    <w:rsid w:val="00BC227C"/>
    <w:rsid w:val="00BC2401"/>
    <w:rsid w:val="00BC242D"/>
    <w:rsid w:val="00BC2542"/>
    <w:rsid w:val="00BC2C06"/>
    <w:rsid w:val="00BC2D3A"/>
    <w:rsid w:val="00BC2E0D"/>
    <w:rsid w:val="00BC3109"/>
    <w:rsid w:val="00BC3265"/>
    <w:rsid w:val="00BC333C"/>
    <w:rsid w:val="00BC3389"/>
    <w:rsid w:val="00BC378D"/>
    <w:rsid w:val="00BC37A4"/>
    <w:rsid w:val="00BC38A1"/>
    <w:rsid w:val="00BC3B34"/>
    <w:rsid w:val="00BC4094"/>
    <w:rsid w:val="00BC4558"/>
    <w:rsid w:val="00BC45C1"/>
    <w:rsid w:val="00BC47B8"/>
    <w:rsid w:val="00BC488D"/>
    <w:rsid w:val="00BC4AD4"/>
    <w:rsid w:val="00BC4C2A"/>
    <w:rsid w:val="00BC4F3C"/>
    <w:rsid w:val="00BC4FA2"/>
    <w:rsid w:val="00BC5605"/>
    <w:rsid w:val="00BC56F8"/>
    <w:rsid w:val="00BC5882"/>
    <w:rsid w:val="00BC5957"/>
    <w:rsid w:val="00BC5D96"/>
    <w:rsid w:val="00BC5DB6"/>
    <w:rsid w:val="00BC5DE5"/>
    <w:rsid w:val="00BC5EC1"/>
    <w:rsid w:val="00BC5EFA"/>
    <w:rsid w:val="00BC5F19"/>
    <w:rsid w:val="00BC6316"/>
    <w:rsid w:val="00BC6546"/>
    <w:rsid w:val="00BC663B"/>
    <w:rsid w:val="00BC66A7"/>
    <w:rsid w:val="00BC683C"/>
    <w:rsid w:val="00BC69EC"/>
    <w:rsid w:val="00BC6A0B"/>
    <w:rsid w:val="00BC6AC4"/>
    <w:rsid w:val="00BC6DE4"/>
    <w:rsid w:val="00BC6EE0"/>
    <w:rsid w:val="00BC7069"/>
    <w:rsid w:val="00BC713D"/>
    <w:rsid w:val="00BC7321"/>
    <w:rsid w:val="00BC7814"/>
    <w:rsid w:val="00BC7967"/>
    <w:rsid w:val="00BC7A50"/>
    <w:rsid w:val="00BC7E2D"/>
    <w:rsid w:val="00BC7F35"/>
    <w:rsid w:val="00BD0025"/>
    <w:rsid w:val="00BD024C"/>
    <w:rsid w:val="00BD0284"/>
    <w:rsid w:val="00BD0340"/>
    <w:rsid w:val="00BD068C"/>
    <w:rsid w:val="00BD0776"/>
    <w:rsid w:val="00BD09FB"/>
    <w:rsid w:val="00BD10BB"/>
    <w:rsid w:val="00BD1102"/>
    <w:rsid w:val="00BD1176"/>
    <w:rsid w:val="00BD1609"/>
    <w:rsid w:val="00BD18CD"/>
    <w:rsid w:val="00BD18ED"/>
    <w:rsid w:val="00BD1B32"/>
    <w:rsid w:val="00BD1DB5"/>
    <w:rsid w:val="00BD1DB8"/>
    <w:rsid w:val="00BD1E2D"/>
    <w:rsid w:val="00BD227F"/>
    <w:rsid w:val="00BD22C2"/>
    <w:rsid w:val="00BD233F"/>
    <w:rsid w:val="00BD26AF"/>
    <w:rsid w:val="00BD2780"/>
    <w:rsid w:val="00BD27A9"/>
    <w:rsid w:val="00BD2F3D"/>
    <w:rsid w:val="00BD3021"/>
    <w:rsid w:val="00BD3062"/>
    <w:rsid w:val="00BD321F"/>
    <w:rsid w:val="00BD338C"/>
    <w:rsid w:val="00BD340C"/>
    <w:rsid w:val="00BD3530"/>
    <w:rsid w:val="00BD3543"/>
    <w:rsid w:val="00BD35AB"/>
    <w:rsid w:val="00BD3640"/>
    <w:rsid w:val="00BD369B"/>
    <w:rsid w:val="00BD36A4"/>
    <w:rsid w:val="00BD3950"/>
    <w:rsid w:val="00BD3BC7"/>
    <w:rsid w:val="00BD3C57"/>
    <w:rsid w:val="00BD3CF7"/>
    <w:rsid w:val="00BD3D00"/>
    <w:rsid w:val="00BD3D9C"/>
    <w:rsid w:val="00BD3FD2"/>
    <w:rsid w:val="00BD44AE"/>
    <w:rsid w:val="00BD453D"/>
    <w:rsid w:val="00BD4578"/>
    <w:rsid w:val="00BD46AC"/>
    <w:rsid w:val="00BD47D2"/>
    <w:rsid w:val="00BD4F0D"/>
    <w:rsid w:val="00BD4F47"/>
    <w:rsid w:val="00BD52B5"/>
    <w:rsid w:val="00BD534C"/>
    <w:rsid w:val="00BD53D0"/>
    <w:rsid w:val="00BD5480"/>
    <w:rsid w:val="00BD57C4"/>
    <w:rsid w:val="00BD57E8"/>
    <w:rsid w:val="00BD5B9A"/>
    <w:rsid w:val="00BD5CDD"/>
    <w:rsid w:val="00BD5E07"/>
    <w:rsid w:val="00BD5F08"/>
    <w:rsid w:val="00BD66EF"/>
    <w:rsid w:val="00BD67DA"/>
    <w:rsid w:val="00BD6922"/>
    <w:rsid w:val="00BD6965"/>
    <w:rsid w:val="00BD6A31"/>
    <w:rsid w:val="00BD714D"/>
    <w:rsid w:val="00BD729C"/>
    <w:rsid w:val="00BD76E4"/>
    <w:rsid w:val="00BD7773"/>
    <w:rsid w:val="00BD77CF"/>
    <w:rsid w:val="00BD78BC"/>
    <w:rsid w:val="00BD79BC"/>
    <w:rsid w:val="00BD79FB"/>
    <w:rsid w:val="00BD7C91"/>
    <w:rsid w:val="00BE0028"/>
    <w:rsid w:val="00BE008E"/>
    <w:rsid w:val="00BE00E5"/>
    <w:rsid w:val="00BE0381"/>
    <w:rsid w:val="00BE0A54"/>
    <w:rsid w:val="00BE0B17"/>
    <w:rsid w:val="00BE0BDE"/>
    <w:rsid w:val="00BE0DAB"/>
    <w:rsid w:val="00BE0E83"/>
    <w:rsid w:val="00BE1021"/>
    <w:rsid w:val="00BE1506"/>
    <w:rsid w:val="00BE174C"/>
    <w:rsid w:val="00BE1769"/>
    <w:rsid w:val="00BE1774"/>
    <w:rsid w:val="00BE1814"/>
    <w:rsid w:val="00BE181E"/>
    <w:rsid w:val="00BE19B0"/>
    <w:rsid w:val="00BE1BAF"/>
    <w:rsid w:val="00BE1DA1"/>
    <w:rsid w:val="00BE1F5C"/>
    <w:rsid w:val="00BE1F86"/>
    <w:rsid w:val="00BE2461"/>
    <w:rsid w:val="00BE2627"/>
    <w:rsid w:val="00BE2808"/>
    <w:rsid w:val="00BE2A4D"/>
    <w:rsid w:val="00BE2BAA"/>
    <w:rsid w:val="00BE2BC5"/>
    <w:rsid w:val="00BE2D55"/>
    <w:rsid w:val="00BE323F"/>
    <w:rsid w:val="00BE3353"/>
    <w:rsid w:val="00BE338A"/>
    <w:rsid w:val="00BE3460"/>
    <w:rsid w:val="00BE36F1"/>
    <w:rsid w:val="00BE3821"/>
    <w:rsid w:val="00BE3870"/>
    <w:rsid w:val="00BE3AD2"/>
    <w:rsid w:val="00BE3C4D"/>
    <w:rsid w:val="00BE3CAA"/>
    <w:rsid w:val="00BE3E52"/>
    <w:rsid w:val="00BE3F6A"/>
    <w:rsid w:val="00BE3FF3"/>
    <w:rsid w:val="00BE41E0"/>
    <w:rsid w:val="00BE454D"/>
    <w:rsid w:val="00BE4B95"/>
    <w:rsid w:val="00BE4FCA"/>
    <w:rsid w:val="00BE54DD"/>
    <w:rsid w:val="00BE5B98"/>
    <w:rsid w:val="00BE5B9F"/>
    <w:rsid w:val="00BE5C73"/>
    <w:rsid w:val="00BE5E47"/>
    <w:rsid w:val="00BE5F15"/>
    <w:rsid w:val="00BE5F7D"/>
    <w:rsid w:val="00BE608E"/>
    <w:rsid w:val="00BE6090"/>
    <w:rsid w:val="00BE611C"/>
    <w:rsid w:val="00BE62A3"/>
    <w:rsid w:val="00BE62A6"/>
    <w:rsid w:val="00BE63C7"/>
    <w:rsid w:val="00BE640B"/>
    <w:rsid w:val="00BE64B2"/>
    <w:rsid w:val="00BE6578"/>
    <w:rsid w:val="00BE6A29"/>
    <w:rsid w:val="00BE6BFD"/>
    <w:rsid w:val="00BE6C24"/>
    <w:rsid w:val="00BE6C8E"/>
    <w:rsid w:val="00BE6D2A"/>
    <w:rsid w:val="00BE73C5"/>
    <w:rsid w:val="00BE74E8"/>
    <w:rsid w:val="00BE753A"/>
    <w:rsid w:val="00BE7801"/>
    <w:rsid w:val="00BF0083"/>
    <w:rsid w:val="00BF06E4"/>
    <w:rsid w:val="00BF071A"/>
    <w:rsid w:val="00BF0853"/>
    <w:rsid w:val="00BF0865"/>
    <w:rsid w:val="00BF099E"/>
    <w:rsid w:val="00BF0A7B"/>
    <w:rsid w:val="00BF0BDF"/>
    <w:rsid w:val="00BF0BEB"/>
    <w:rsid w:val="00BF149A"/>
    <w:rsid w:val="00BF1520"/>
    <w:rsid w:val="00BF15CD"/>
    <w:rsid w:val="00BF15D3"/>
    <w:rsid w:val="00BF17DE"/>
    <w:rsid w:val="00BF1842"/>
    <w:rsid w:val="00BF1A52"/>
    <w:rsid w:val="00BF1A7A"/>
    <w:rsid w:val="00BF1AB5"/>
    <w:rsid w:val="00BF1ACC"/>
    <w:rsid w:val="00BF1AFE"/>
    <w:rsid w:val="00BF1BCB"/>
    <w:rsid w:val="00BF1FBA"/>
    <w:rsid w:val="00BF21BB"/>
    <w:rsid w:val="00BF21D3"/>
    <w:rsid w:val="00BF22F7"/>
    <w:rsid w:val="00BF2566"/>
    <w:rsid w:val="00BF28C9"/>
    <w:rsid w:val="00BF28D3"/>
    <w:rsid w:val="00BF2B1E"/>
    <w:rsid w:val="00BF2E5F"/>
    <w:rsid w:val="00BF341D"/>
    <w:rsid w:val="00BF3493"/>
    <w:rsid w:val="00BF34D9"/>
    <w:rsid w:val="00BF3511"/>
    <w:rsid w:val="00BF3948"/>
    <w:rsid w:val="00BF395A"/>
    <w:rsid w:val="00BF3A31"/>
    <w:rsid w:val="00BF3AB8"/>
    <w:rsid w:val="00BF3D4C"/>
    <w:rsid w:val="00BF3D51"/>
    <w:rsid w:val="00BF3D5D"/>
    <w:rsid w:val="00BF403D"/>
    <w:rsid w:val="00BF427F"/>
    <w:rsid w:val="00BF43D3"/>
    <w:rsid w:val="00BF4512"/>
    <w:rsid w:val="00BF4769"/>
    <w:rsid w:val="00BF4D40"/>
    <w:rsid w:val="00BF4DAE"/>
    <w:rsid w:val="00BF4E5F"/>
    <w:rsid w:val="00BF4E8D"/>
    <w:rsid w:val="00BF54BA"/>
    <w:rsid w:val="00BF5537"/>
    <w:rsid w:val="00BF553C"/>
    <w:rsid w:val="00BF556C"/>
    <w:rsid w:val="00BF57BC"/>
    <w:rsid w:val="00BF59B5"/>
    <w:rsid w:val="00BF5D2F"/>
    <w:rsid w:val="00BF5F7E"/>
    <w:rsid w:val="00BF6109"/>
    <w:rsid w:val="00BF6427"/>
    <w:rsid w:val="00BF66A6"/>
    <w:rsid w:val="00BF69DF"/>
    <w:rsid w:val="00BF6D61"/>
    <w:rsid w:val="00BF6E4D"/>
    <w:rsid w:val="00BF6ECF"/>
    <w:rsid w:val="00BF709A"/>
    <w:rsid w:val="00BF7158"/>
    <w:rsid w:val="00BF7162"/>
    <w:rsid w:val="00BF7281"/>
    <w:rsid w:val="00BF74AB"/>
    <w:rsid w:val="00BF7578"/>
    <w:rsid w:val="00BF76D4"/>
    <w:rsid w:val="00BF78A8"/>
    <w:rsid w:val="00BF7ACF"/>
    <w:rsid w:val="00BF7D23"/>
    <w:rsid w:val="00BF7EA5"/>
    <w:rsid w:val="00BF7F4E"/>
    <w:rsid w:val="00C001F8"/>
    <w:rsid w:val="00C006AF"/>
    <w:rsid w:val="00C006B6"/>
    <w:rsid w:val="00C00A46"/>
    <w:rsid w:val="00C00AA9"/>
    <w:rsid w:val="00C00B56"/>
    <w:rsid w:val="00C00C01"/>
    <w:rsid w:val="00C011CC"/>
    <w:rsid w:val="00C0129E"/>
    <w:rsid w:val="00C0160F"/>
    <w:rsid w:val="00C01921"/>
    <w:rsid w:val="00C019A1"/>
    <w:rsid w:val="00C01E08"/>
    <w:rsid w:val="00C01FD7"/>
    <w:rsid w:val="00C02000"/>
    <w:rsid w:val="00C0278D"/>
    <w:rsid w:val="00C027D4"/>
    <w:rsid w:val="00C0295E"/>
    <w:rsid w:val="00C02975"/>
    <w:rsid w:val="00C02C79"/>
    <w:rsid w:val="00C02CE6"/>
    <w:rsid w:val="00C02F98"/>
    <w:rsid w:val="00C02F9B"/>
    <w:rsid w:val="00C030A2"/>
    <w:rsid w:val="00C03300"/>
    <w:rsid w:val="00C033CA"/>
    <w:rsid w:val="00C03B81"/>
    <w:rsid w:val="00C03B8D"/>
    <w:rsid w:val="00C03FB2"/>
    <w:rsid w:val="00C041E7"/>
    <w:rsid w:val="00C043BA"/>
    <w:rsid w:val="00C04467"/>
    <w:rsid w:val="00C046F6"/>
    <w:rsid w:val="00C04896"/>
    <w:rsid w:val="00C048A8"/>
    <w:rsid w:val="00C04B19"/>
    <w:rsid w:val="00C04D2E"/>
    <w:rsid w:val="00C04D4A"/>
    <w:rsid w:val="00C0504B"/>
    <w:rsid w:val="00C05131"/>
    <w:rsid w:val="00C05196"/>
    <w:rsid w:val="00C053CD"/>
    <w:rsid w:val="00C0549E"/>
    <w:rsid w:val="00C05725"/>
    <w:rsid w:val="00C05802"/>
    <w:rsid w:val="00C05859"/>
    <w:rsid w:val="00C05AE5"/>
    <w:rsid w:val="00C05C6F"/>
    <w:rsid w:val="00C0612E"/>
    <w:rsid w:val="00C062F5"/>
    <w:rsid w:val="00C06A19"/>
    <w:rsid w:val="00C06E29"/>
    <w:rsid w:val="00C07250"/>
    <w:rsid w:val="00C07331"/>
    <w:rsid w:val="00C074EA"/>
    <w:rsid w:val="00C076AB"/>
    <w:rsid w:val="00C0780C"/>
    <w:rsid w:val="00C07DDB"/>
    <w:rsid w:val="00C10255"/>
    <w:rsid w:val="00C1030A"/>
    <w:rsid w:val="00C10356"/>
    <w:rsid w:val="00C1058E"/>
    <w:rsid w:val="00C10647"/>
    <w:rsid w:val="00C10799"/>
    <w:rsid w:val="00C10875"/>
    <w:rsid w:val="00C1088A"/>
    <w:rsid w:val="00C108B5"/>
    <w:rsid w:val="00C10973"/>
    <w:rsid w:val="00C10A81"/>
    <w:rsid w:val="00C10C38"/>
    <w:rsid w:val="00C10C42"/>
    <w:rsid w:val="00C10CD1"/>
    <w:rsid w:val="00C10DC0"/>
    <w:rsid w:val="00C10E9E"/>
    <w:rsid w:val="00C112AC"/>
    <w:rsid w:val="00C113B1"/>
    <w:rsid w:val="00C114BC"/>
    <w:rsid w:val="00C114D6"/>
    <w:rsid w:val="00C115E3"/>
    <w:rsid w:val="00C11745"/>
    <w:rsid w:val="00C11818"/>
    <w:rsid w:val="00C11BC1"/>
    <w:rsid w:val="00C11C6E"/>
    <w:rsid w:val="00C11CFD"/>
    <w:rsid w:val="00C11D15"/>
    <w:rsid w:val="00C120D8"/>
    <w:rsid w:val="00C121A2"/>
    <w:rsid w:val="00C122FF"/>
    <w:rsid w:val="00C1279B"/>
    <w:rsid w:val="00C127F3"/>
    <w:rsid w:val="00C12D00"/>
    <w:rsid w:val="00C12D35"/>
    <w:rsid w:val="00C135EC"/>
    <w:rsid w:val="00C13671"/>
    <w:rsid w:val="00C13802"/>
    <w:rsid w:val="00C1394F"/>
    <w:rsid w:val="00C13A15"/>
    <w:rsid w:val="00C13A52"/>
    <w:rsid w:val="00C13CE6"/>
    <w:rsid w:val="00C13D6A"/>
    <w:rsid w:val="00C14032"/>
    <w:rsid w:val="00C1406B"/>
    <w:rsid w:val="00C141F1"/>
    <w:rsid w:val="00C14365"/>
    <w:rsid w:val="00C143EA"/>
    <w:rsid w:val="00C14585"/>
    <w:rsid w:val="00C1471A"/>
    <w:rsid w:val="00C149F7"/>
    <w:rsid w:val="00C14AAC"/>
    <w:rsid w:val="00C14B59"/>
    <w:rsid w:val="00C14C48"/>
    <w:rsid w:val="00C14D05"/>
    <w:rsid w:val="00C14D06"/>
    <w:rsid w:val="00C14D5C"/>
    <w:rsid w:val="00C150AB"/>
    <w:rsid w:val="00C154D4"/>
    <w:rsid w:val="00C1570B"/>
    <w:rsid w:val="00C157E8"/>
    <w:rsid w:val="00C15837"/>
    <w:rsid w:val="00C15882"/>
    <w:rsid w:val="00C15AA3"/>
    <w:rsid w:val="00C15B32"/>
    <w:rsid w:val="00C15C33"/>
    <w:rsid w:val="00C15CAF"/>
    <w:rsid w:val="00C15F3D"/>
    <w:rsid w:val="00C1625A"/>
    <w:rsid w:val="00C1640F"/>
    <w:rsid w:val="00C165B4"/>
    <w:rsid w:val="00C16630"/>
    <w:rsid w:val="00C166D7"/>
    <w:rsid w:val="00C16726"/>
    <w:rsid w:val="00C16C12"/>
    <w:rsid w:val="00C16E9E"/>
    <w:rsid w:val="00C1705C"/>
    <w:rsid w:val="00C17233"/>
    <w:rsid w:val="00C17546"/>
    <w:rsid w:val="00C175D4"/>
    <w:rsid w:val="00C176BC"/>
    <w:rsid w:val="00C1785D"/>
    <w:rsid w:val="00C179C6"/>
    <w:rsid w:val="00C17C96"/>
    <w:rsid w:val="00C17E9D"/>
    <w:rsid w:val="00C200F7"/>
    <w:rsid w:val="00C20282"/>
    <w:rsid w:val="00C202DE"/>
    <w:rsid w:val="00C204F8"/>
    <w:rsid w:val="00C20524"/>
    <w:rsid w:val="00C2052A"/>
    <w:rsid w:val="00C208F5"/>
    <w:rsid w:val="00C209B4"/>
    <w:rsid w:val="00C20BCF"/>
    <w:rsid w:val="00C20E1C"/>
    <w:rsid w:val="00C20F48"/>
    <w:rsid w:val="00C21485"/>
    <w:rsid w:val="00C216B3"/>
    <w:rsid w:val="00C21A48"/>
    <w:rsid w:val="00C21FF6"/>
    <w:rsid w:val="00C22068"/>
    <w:rsid w:val="00C221D1"/>
    <w:rsid w:val="00C22348"/>
    <w:rsid w:val="00C2299B"/>
    <w:rsid w:val="00C22C3E"/>
    <w:rsid w:val="00C22CCB"/>
    <w:rsid w:val="00C22FF8"/>
    <w:rsid w:val="00C2307F"/>
    <w:rsid w:val="00C23107"/>
    <w:rsid w:val="00C233CC"/>
    <w:rsid w:val="00C2368C"/>
    <w:rsid w:val="00C237AA"/>
    <w:rsid w:val="00C23818"/>
    <w:rsid w:val="00C238E9"/>
    <w:rsid w:val="00C23A0B"/>
    <w:rsid w:val="00C23DE2"/>
    <w:rsid w:val="00C24082"/>
    <w:rsid w:val="00C245D2"/>
    <w:rsid w:val="00C24605"/>
    <w:rsid w:val="00C246F3"/>
    <w:rsid w:val="00C24A50"/>
    <w:rsid w:val="00C24AB9"/>
    <w:rsid w:val="00C24B2C"/>
    <w:rsid w:val="00C24EEF"/>
    <w:rsid w:val="00C24FBD"/>
    <w:rsid w:val="00C25246"/>
    <w:rsid w:val="00C2541F"/>
    <w:rsid w:val="00C25831"/>
    <w:rsid w:val="00C258B1"/>
    <w:rsid w:val="00C25B17"/>
    <w:rsid w:val="00C25D5F"/>
    <w:rsid w:val="00C25E77"/>
    <w:rsid w:val="00C260DA"/>
    <w:rsid w:val="00C26168"/>
    <w:rsid w:val="00C2637C"/>
    <w:rsid w:val="00C26929"/>
    <w:rsid w:val="00C26AAC"/>
    <w:rsid w:val="00C26B77"/>
    <w:rsid w:val="00C26B84"/>
    <w:rsid w:val="00C26ED0"/>
    <w:rsid w:val="00C27837"/>
    <w:rsid w:val="00C27B6D"/>
    <w:rsid w:val="00C27D80"/>
    <w:rsid w:val="00C30348"/>
    <w:rsid w:val="00C3055F"/>
    <w:rsid w:val="00C30561"/>
    <w:rsid w:val="00C305C2"/>
    <w:rsid w:val="00C30656"/>
    <w:rsid w:val="00C306B0"/>
    <w:rsid w:val="00C30831"/>
    <w:rsid w:val="00C308E2"/>
    <w:rsid w:val="00C3091F"/>
    <w:rsid w:val="00C30C93"/>
    <w:rsid w:val="00C30E23"/>
    <w:rsid w:val="00C312D3"/>
    <w:rsid w:val="00C3169E"/>
    <w:rsid w:val="00C3173B"/>
    <w:rsid w:val="00C318E1"/>
    <w:rsid w:val="00C31D24"/>
    <w:rsid w:val="00C31D96"/>
    <w:rsid w:val="00C31F14"/>
    <w:rsid w:val="00C31F4B"/>
    <w:rsid w:val="00C320C8"/>
    <w:rsid w:val="00C32881"/>
    <w:rsid w:val="00C32926"/>
    <w:rsid w:val="00C3298F"/>
    <w:rsid w:val="00C32B8F"/>
    <w:rsid w:val="00C32CA8"/>
    <w:rsid w:val="00C32D28"/>
    <w:rsid w:val="00C32EAE"/>
    <w:rsid w:val="00C32FED"/>
    <w:rsid w:val="00C33495"/>
    <w:rsid w:val="00C3362E"/>
    <w:rsid w:val="00C33972"/>
    <w:rsid w:val="00C3398E"/>
    <w:rsid w:val="00C33C6D"/>
    <w:rsid w:val="00C33CB7"/>
    <w:rsid w:val="00C33F68"/>
    <w:rsid w:val="00C343F7"/>
    <w:rsid w:val="00C345AD"/>
    <w:rsid w:val="00C3483F"/>
    <w:rsid w:val="00C350A1"/>
    <w:rsid w:val="00C35251"/>
    <w:rsid w:val="00C353AC"/>
    <w:rsid w:val="00C35785"/>
    <w:rsid w:val="00C357E0"/>
    <w:rsid w:val="00C3582F"/>
    <w:rsid w:val="00C35C48"/>
    <w:rsid w:val="00C35D6D"/>
    <w:rsid w:val="00C35EFC"/>
    <w:rsid w:val="00C35FF6"/>
    <w:rsid w:val="00C3617C"/>
    <w:rsid w:val="00C364B2"/>
    <w:rsid w:val="00C364E4"/>
    <w:rsid w:val="00C364F4"/>
    <w:rsid w:val="00C36521"/>
    <w:rsid w:val="00C36659"/>
    <w:rsid w:val="00C36716"/>
    <w:rsid w:val="00C36BBD"/>
    <w:rsid w:val="00C36C4F"/>
    <w:rsid w:val="00C36E43"/>
    <w:rsid w:val="00C36F6C"/>
    <w:rsid w:val="00C36F81"/>
    <w:rsid w:val="00C3701E"/>
    <w:rsid w:val="00C371E5"/>
    <w:rsid w:val="00C37379"/>
    <w:rsid w:val="00C37506"/>
    <w:rsid w:val="00C3762F"/>
    <w:rsid w:val="00C37647"/>
    <w:rsid w:val="00C37A04"/>
    <w:rsid w:val="00C37A2B"/>
    <w:rsid w:val="00C37F39"/>
    <w:rsid w:val="00C37FA7"/>
    <w:rsid w:val="00C40120"/>
    <w:rsid w:val="00C40487"/>
    <w:rsid w:val="00C4087E"/>
    <w:rsid w:val="00C4093F"/>
    <w:rsid w:val="00C40E0C"/>
    <w:rsid w:val="00C41080"/>
    <w:rsid w:val="00C41495"/>
    <w:rsid w:val="00C41598"/>
    <w:rsid w:val="00C416AD"/>
    <w:rsid w:val="00C4174F"/>
    <w:rsid w:val="00C41BDE"/>
    <w:rsid w:val="00C41C2B"/>
    <w:rsid w:val="00C41EFF"/>
    <w:rsid w:val="00C421B8"/>
    <w:rsid w:val="00C42309"/>
    <w:rsid w:val="00C42394"/>
    <w:rsid w:val="00C42516"/>
    <w:rsid w:val="00C4298E"/>
    <w:rsid w:val="00C42A9E"/>
    <w:rsid w:val="00C42BB9"/>
    <w:rsid w:val="00C42E2B"/>
    <w:rsid w:val="00C42F9B"/>
    <w:rsid w:val="00C4325D"/>
    <w:rsid w:val="00C432C7"/>
    <w:rsid w:val="00C43309"/>
    <w:rsid w:val="00C4355E"/>
    <w:rsid w:val="00C435FC"/>
    <w:rsid w:val="00C436E3"/>
    <w:rsid w:val="00C437E1"/>
    <w:rsid w:val="00C437FB"/>
    <w:rsid w:val="00C438DE"/>
    <w:rsid w:val="00C43962"/>
    <w:rsid w:val="00C43BEC"/>
    <w:rsid w:val="00C43C53"/>
    <w:rsid w:val="00C441A9"/>
    <w:rsid w:val="00C441EB"/>
    <w:rsid w:val="00C44302"/>
    <w:rsid w:val="00C44481"/>
    <w:rsid w:val="00C445FD"/>
    <w:rsid w:val="00C44678"/>
    <w:rsid w:val="00C446A5"/>
    <w:rsid w:val="00C446D5"/>
    <w:rsid w:val="00C44730"/>
    <w:rsid w:val="00C44B29"/>
    <w:rsid w:val="00C44CD1"/>
    <w:rsid w:val="00C44DF7"/>
    <w:rsid w:val="00C45101"/>
    <w:rsid w:val="00C45155"/>
    <w:rsid w:val="00C451E1"/>
    <w:rsid w:val="00C45301"/>
    <w:rsid w:val="00C45947"/>
    <w:rsid w:val="00C463F7"/>
    <w:rsid w:val="00C46477"/>
    <w:rsid w:val="00C46777"/>
    <w:rsid w:val="00C46793"/>
    <w:rsid w:val="00C469A0"/>
    <w:rsid w:val="00C46B2C"/>
    <w:rsid w:val="00C46C47"/>
    <w:rsid w:val="00C47363"/>
    <w:rsid w:val="00C47648"/>
    <w:rsid w:val="00C4790A"/>
    <w:rsid w:val="00C47A77"/>
    <w:rsid w:val="00C47ABD"/>
    <w:rsid w:val="00C47ACB"/>
    <w:rsid w:val="00C47ADB"/>
    <w:rsid w:val="00C47B22"/>
    <w:rsid w:val="00C47C27"/>
    <w:rsid w:val="00C47F90"/>
    <w:rsid w:val="00C5063D"/>
    <w:rsid w:val="00C506C3"/>
    <w:rsid w:val="00C50792"/>
    <w:rsid w:val="00C5083F"/>
    <w:rsid w:val="00C508C0"/>
    <w:rsid w:val="00C50A07"/>
    <w:rsid w:val="00C50AE0"/>
    <w:rsid w:val="00C50BB2"/>
    <w:rsid w:val="00C50C43"/>
    <w:rsid w:val="00C50CAF"/>
    <w:rsid w:val="00C50CEA"/>
    <w:rsid w:val="00C50D5B"/>
    <w:rsid w:val="00C50DFA"/>
    <w:rsid w:val="00C51464"/>
    <w:rsid w:val="00C5166A"/>
    <w:rsid w:val="00C51737"/>
    <w:rsid w:val="00C5184E"/>
    <w:rsid w:val="00C51D20"/>
    <w:rsid w:val="00C51E38"/>
    <w:rsid w:val="00C52343"/>
    <w:rsid w:val="00C52699"/>
    <w:rsid w:val="00C52989"/>
    <w:rsid w:val="00C52C9B"/>
    <w:rsid w:val="00C52D7C"/>
    <w:rsid w:val="00C52E51"/>
    <w:rsid w:val="00C52E83"/>
    <w:rsid w:val="00C52EEC"/>
    <w:rsid w:val="00C53237"/>
    <w:rsid w:val="00C53269"/>
    <w:rsid w:val="00C5393A"/>
    <w:rsid w:val="00C53A5F"/>
    <w:rsid w:val="00C53C6F"/>
    <w:rsid w:val="00C53EFC"/>
    <w:rsid w:val="00C53FEE"/>
    <w:rsid w:val="00C54211"/>
    <w:rsid w:val="00C54284"/>
    <w:rsid w:val="00C543D6"/>
    <w:rsid w:val="00C545A9"/>
    <w:rsid w:val="00C54C04"/>
    <w:rsid w:val="00C54D31"/>
    <w:rsid w:val="00C54E32"/>
    <w:rsid w:val="00C54E7E"/>
    <w:rsid w:val="00C55182"/>
    <w:rsid w:val="00C55204"/>
    <w:rsid w:val="00C55860"/>
    <w:rsid w:val="00C55911"/>
    <w:rsid w:val="00C55E09"/>
    <w:rsid w:val="00C55E80"/>
    <w:rsid w:val="00C55F29"/>
    <w:rsid w:val="00C56155"/>
    <w:rsid w:val="00C5631C"/>
    <w:rsid w:val="00C5645D"/>
    <w:rsid w:val="00C564E8"/>
    <w:rsid w:val="00C56534"/>
    <w:rsid w:val="00C56DE8"/>
    <w:rsid w:val="00C56FA5"/>
    <w:rsid w:val="00C5714A"/>
    <w:rsid w:val="00C57197"/>
    <w:rsid w:val="00C57222"/>
    <w:rsid w:val="00C573E9"/>
    <w:rsid w:val="00C5740D"/>
    <w:rsid w:val="00C574AA"/>
    <w:rsid w:val="00C574E7"/>
    <w:rsid w:val="00C578BD"/>
    <w:rsid w:val="00C5797F"/>
    <w:rsid w:val="00C57A90"/>
    <w:rsid w:val="00C57D97"/>
    <w:rsid w:val="00C60149"/>
    <w:rsid w:val="00C60247"/>
    <w:rsid w:val="00C604F6"/>
    <w:rsid w:val="00C6054A"/>
    <w:rsid w:val="00C6061B"/>
    <w:rsid w:val="00C606A3"/>
    <w:rsid w:val="00C609F8"/>
    <w:rsid w:val="00C60D11"/>
    <w:rsid w:val="00C60E8A"/>
    <w:rsid w:val="00C60EB9"/>
    <w:rsid w:val="00C617B9"/>
    <w:rsid w:val="00C61917"/>
    <w:rsid w:val="00C6198F"/>
    <w:rsid w:val="00C61B42"/>
    <w:rsid w:val="00C61B96"/>
    <w:rsid w:val="00C61E22"/>
    <w:rsid w:val="00C61F7D"/>
    <w:rsid w:val="00C62041"/>
    <w:rsid w:val="00C62200"/>
    <w:rsid w:val="00C6222B"/>
    <w:rsid w:val="00C62255"/>
    <w:rsid w:val="00C62454"/>
    <w:rsid w:val="00C6252B"/>
    <w:rsid w:val="00C625B8"/>
    <w:rsid w:val="00C628AF"/>
    <w:rsid w:val="00C628C2"/>
    <w:rsid w:val="00C630EF"/>
    <w:rsid w:val="00C631F7"/>
    <w:rsid w:val="00C633E5"/>
    <w:rsid w:val="00C637CD"/>
    <w:rsid w:val="00C638E0"/>
    <w:rsid w:val="00C638EA"/>
    <w:rsid w:val="00C63A6E"/>
    <w:rsid w:val="00C63BB8"/>
    <w:rsid w:val="00C63DCB"/>
    <w:rsid w:val="00C63F03"/>
    <w:rsid w:val="00C63F3F"/>
    <w:rsid w:val="00C6402A"/>
    <w:rsid w:val="00C640FD"/>
    <w:rsid w:val="00C643CC"/>
    <w:rsid w:val="00C643DE"/>
    <w:rsid w:val="00C646F3"/>
    <w:rsid w:val="00C64A15"/>
    <w:rsid w:val="00C64C4E"/>
    <w:rsid w:val="00C64CF7"/>
    <w:rsid w:val="00C64EC3"/>
    <w:rsid w:val="00C64F60"/>
    <w:rsid w:val="00C65518"/>
    <w:rsid w:val="00C6552A"/>
    <w:rsid w:val="00C65568"/>
    <w:rsid w:val="00C65714"/>
    <w:rsid w:val="00C6575E"/>
    <w:rsid w:val="00C659C1"/>
    <w:rsid w:val="00C65B36"/>
    <w:rsid w:val="00C65B87"/>
    <w:rsid w:val="00C65BE0"/>
    <w:rsid w:val="00C6622A"/>
    <w:rsid w:val="00C6641B"/>
    <w:rsid w:val="00C664F7"/>
    <w:rsid w:val="00C6664E"/>
    <w:rsid w:val="00C6692D"/>
    <w:rsid w:val="00C66B86"/>
    <w:rsid w:val="00C66CB0"/>
    <w:rsid w:val="00C66E02"/>
    <w:rsid w:val="00C66E1A"/>
    <w:rsid w:val="00C66F96"/>
    <w:rsid w:val="00C672C7"/>
    <w:rsid w:val="00C675DE"/>
    <w:rsid w:val="00C67639"/>
    <w:rsid w:val="00C67C49"/>
    <w:rsid w:val="00C67EB2"/>
    <w:rsid w:val="00C67F3E"/>
    <w:rsid w:val="00C701E2"/>
    <w:rsid w:val="00C70326"/>
    <w:rsid w:val="00C70453"/>
    <w:rsid w:val="00C704C1"/>
    <w:rsid w:val="00C70944"/>
    <w:rsid w:val="00C70BEA"/>
    <w:rsid w:val="00C70BF4"/>
    <w:rsid w:val="00C70CCF"/>
    <w:rsid w:val="00C71013"/>
    <w:rsid w:val="00C7108A"/>
    <w:rsid w:val="00C71129"/>
    <w:rsid w:val="00C71459"/>
    <w:rsid w:val="00C7182B"/>
    <w:rsid w:val="00C719C0"/>
    <w:rsid w:val="00C71A80"/>
    <w:rsid w:val="00C71AEC"/>
    <w:rsid w:val="00C71B51"/>
    <w:rsid w:val="00C71BFC"/>
    <w:rsid w:val="00C71C03"/>
    <w:rsid w:val="00C71C72"/>
    <w:rsid w:val="00C720A0"/>
    <w:rsid w:val="00C721A1"/>
    <w:rsid w:val="00C7221C"/>
    <w:rsid w:val="00C72232"/>
    <w:rsid w:val="00C7256F"/>
    <w:rsid w:val="00C72813"/>
    <w:rsid w:val="00C72EC9"/>
    <w:rsid w:val="00C72FB7"/>
    <w:rsid w:val="00C7303D"/>
    <w:rsid w:val="00C7315A"/>
    <w:rsid w:val="00C7348A"/>
    <w:rsid w:val="00C735F2"/>
    <w:rsid w:val="00C739FA"/>
    <w:rsid w:val="00C73F2C"/>
    <w:rsid w:val="00C74048"/>
    <w:rsid w:val="00C74263"/>
    <w:rsid w:val="00C742AA"/>
    <w:rsid w:val="00C7489A"/>
    <w:rsid w:val="00C74AB3"/>
    <w:rsid w:val="00C74D21"/>
    <w:rsid w:val="00C74D5E"/>
    <w:rsid w:val="00C74EAF"/>
    <w:rsid w:val="00C74EE9"/>
    <w:rsid w:val="00C753DF"/>
    <w:rsid w:val="00C75452"/>
    <w:rsid w:val="00C755DB"/>
    <w:rsid w:val="00C755FD"/>
    <w:rsid w:val="00C757F3"/>
    <w:rsid w:val="00C75C71"/>
    <w:rsid w:val="00C75DD6"/>
    <w:rsid w:val="00C75EED"/>
    <w:rsid w:val="00C763A4"/>
    <w:rsid w:val="00C769DF"/>
    <w:rsid w:val="00C76C74"/>
    <w:rsid w:val="00C76D33"/>
    <w:rsid w:val="00C76DCA"/>
    <w:rsid w:val="00C7713D"/>
    <w:rsid w:val="00C772DF"/>
    <w:rsid w:val="00C7750F"/>
    <w:rsid w:val="00C776E3"/>
    <w:rsid w:val="00C77739"/>
    <w:rsid w:val="00C77784"/>
    <w:rsid w:val="00C77815"/>
    <w:rsid w:val="00C77C05"/>
    <w:rsid w:val="00C77FC2"/>
    <w:rsid w:val="00C80119"/>
    <w:rsid w:val="00C80183"/>
    <w:rsid w:val="00C802E9"/>
    <w:rsid w:val="00C80447"/>
    <w:rsid w:val="00C80725"/>
    <w:rsid w:val="00C8081B"/>
    <w:rsid w:val="00C8083A"/>
    <w:rsid w:val="00C80862"/>
    <w:rsid w:val="00C808C5"/>
    <w:rsid w:val="00C80994"/>
    <w:rsid w:val="00C80DC5"/>
    <w:rsid w:val="00C80F2D"/>
    <w:rsid w:val="00C81116"/>
    <w:rsid w:val="00C813B0"/>
    <w:rsid w:val="00C815E8"/>
    <w:rsid w:val="00C81680"/>
    <w:rsid w:val="00C8199F"/>
    <w:rsid w:val="00C81A8D"/>
    <w:rsid w:val="00C81F0A"/>
    <w:rsid w:val="00C82364"/>
    <w:rsid w:val="00C8259A"/>
    <w:rsid w:val="00C826E5"/>
    <w:rsid w:val="00C8270A"/>
    <w:rsid w:val="00C82DED"/>
    <w:rsid w:val="00C82F75"/>
    <w:rsid w:val="00C830A9"/>
    <w:rsid w:val="00C8315C"/>
    <w:rsid w:val="00C831F3"/>
    <w:rsid w:val="00C83398"/>
    <w:rsid w:val="00C8347F"/>
    <w:rsid w:val="00C834F4"/>
    <w:rsid w:val="00C83577"/>
    <w:rsid w:val="00C835C8"/>
    <w:rsid w:val="00C838BA"/>
    <w:rsid w:val="00C83A3C"/>
    <w:rsid w:val="00C83A4D"/>
    <w:rsid w:val="00C83CA0"/>
    <w:rsid w:val="00C83DF4"/>
    <w:rsid w:val="00C84102"/>
    <w:rsid w:val="00C8473A"/>
    <w:rsid w:val="00C84800"/>
    <w:rsid w:val="00C84EE8"/>
    <w:rsid w:val="00C8500F"/>
    <w:rsid w:val="00C85136"/>
    <w:rsid w:val="00C8522B"/>
    <w:rsid w:val="00C85282"/>
    <w:rsid w:val="00C8551A"/>
    <w:rsid w:val="00C857E2"/>
    <w:rsid w:val="00C8586D"/>
    <w:rsid w:val="00C8590C"/>
    <w:rsid w:val="00C85B59"/>
    <w:rsid w:val="00C85F74"/>
    <w:rsid w:val="00C8608B"/>
    <w:rsid w:val="00C860B7"/>
    <w:rsid w:val="00C868E2"/>
    <w:rsid w:val="00C86998"/>
    <w:rsid w:val="00C86C05"/>
    <w:rsid w:val="00C86CC2"/>
    <w:rsid w:val="00C86DA6"/>
    <w:rsid w:val="00C87088"/>
    <w:rsid w:val="00C872A8"/>
    <w:rsid w:val="00C874D4"/>
    <w:rsid w:val="00C87550"/>
    <w:rsid w:val="00C876CD"/>
    <w:rsid w:val="00C87702"/>
    <w:rsid w:val="00C8799B"/>
    <w:rsid w:val="00C87A03"/>
    <w:rsid w:val="00C87B02"/>
    <w:rsid w:val="00C87D4B"/>
    <w:rsid w:val="00C87F28"/>
    <w:rsid w:val="00C90246"/>
    <w:rsid w:val="00C90348"/>
    <w:rsid w:val="00C90641"/>
    <w:rsid w:val="00C90819"/>
    <w:rsid w:val="00C908BD"/>
    <w:rsid w:val="00C90A0D"/>
    <w:rsid w:val="00C90D48"/>
    <w:rsid w:val="00C91153"/>
    <w:rsid w:val="00C91248"/>
    <w:rsid w:val="00C91DC6"/>
    <w:rsid w:val="00C91ED2"/>
    <w:rsid w:val="00C91F53"/>
    <w:rsid w:val="00C9214D"/>
    <w:rsid w:val="00C922D1"/>
    <w:rsid w:val="00C9244E"/>
    <w:rsid w:val="00C925FA"/>
    <w:rsid w:val="00C9263A"/>
    <w:rsid w:val="00C929E2"/>
    <w:rsid w:val="00C92B0D"/>
    <w:rsid w:val="00C92C74"/>
    <w:rsid w:val="00C92CCC"/>
    <w:rsid w:val="00C93014"/>
    <w:rsid w:val="00C931CD"/>
    <w:rsid w:val="00C9350F"/>
    <w:rsid w:val="00C9353C"/>
    <w:rsid w:val="00C946DD"/>
    <w:rsid w:val="00C94876"/>
    <w:rsid w:val="00C949F5"/>
    <w:rsid w:val="00C94B9B"/>
    <w:rsid w:val="00C94F44"/>
    <w:rsid w:val="00C95156"/>
    <w:rsid w:val="00C9519B"/>
    <w:rsid w:val="00C951A2"/>
    <w:rsid w:val="00C95333"/>
    <w:rsid w:val="00C953DA"/>
    <w:rsid w:val="00C9565D"/>
    <w:rsid w:val="00C9568A"/>
    <w:rsid w:val="00C9569B"/>
    <w:rsid w:val="00C95866"/>
    <w:rsid w:val="00C95871"/>
    <w:rsid w:val="00C959DD"/>
    <w:rsid w:val="00C95AE4"/>
    <w:rsid w:val="00C95CB1"/>
    <w:rsid w:val="00C95D3C"/>
    <w:rsid w:val="00C95FE3"/>
    <w:rsid w:val="00C9628B"/>
    <w:rsid w:val="00C96357"/>
    <w:rsid w:val="00C967C9"/>
    <w:rsid w:val="00C969D3"/>
    <w:rsid w:val="00C96A98"/>
    <w:rsid w:val="00C96B0E"/>
    <w:rsid w:val="00C96ED7"/>
    <w:rsid w:val="00C96FBF"/>
    <w:rsid w:val="00C97139"/>
    <w:rsid w:val="00C973EE"/>
    <w:rsid w:val="00C978CC"/>
    <w:rsid w:val="00C97B5B"/>
    <w:rsid w:val="00C97EC0"/>
    <w:rsid w:val="00CA0126"/>
    <w:rsid w:val="00CA0597"/>
    <w:rsid w:val="00CA078B"/>
    <w:rsid w:val="00CA0920"/>
    <w:rsid w:val="00CA092B"/>
    <w:rsid w:val="00CA0C55"/>
    <w:rsid w:val="00CA12FB"/>
    <w:rsid w:val="00CA1417"/>
    <w:rsid w:val="00CA1945"/>
    <w:rsid w:val="00CA1E71"/>
    <w:rsid w:val="00CA22F0"/>
    <w:rsid w:val="00CA2378"/>
    <w:rsid w:val="00CA25A6"/>
    <w:rsid w:val="00CA2663"/>
    <w:rsid w:val="00CA27DF"/>
    <w:rsid w:val="00CA2BB0"/>
    <w:rsid w:val="00CA2CA6"/>
    <w:rsid w:val="00CA2CBC"/>
    <w:rsid w:val="00CA2D3B"/>
    <w:rsid w:val="00CA2FEC"/>
    <w:rsid w:val="00CA3221"/>
    <w:rsid w:val="00CA3225"/>
    <w:rsid w:val="00CA339C"/>
    <w:rsid w:val="00CA34F5"/>
    <w:rsid w:val="00CA36A6"/>
    <w:rsid w:val="00CA37FE"/>
    <w:rsid w:val="00CA39EB"/>
    <w:rsid w:val="00CA3A5E"/>
    <w:rsid w:val="00CA3BFA"/>
    <w:rsid w:val="00CA3C46"/>
    <w:rsid w:val="00CA3D0F"/>
    <w:rsid w:val="00CA4481"/>
    <w:rsid w:val="00CA44E3"/>
    <w:rsid w:val="00CA45ED"/>
    <w:rsid w:val="00CA467A"/>
    <w:rsid w:val="00CA47C3"/>
    <w:rsid w:val="00CA483B"/>
    <w:rsid w:val="00CA4AC8"/>
    <w:rsid w:val="00CA4B37"/>
    <w:rsid w:val="00CA4BDE"/>
    <w:rsid w:val="00CA4D69"/>
    <w:rsid w:val="00CA4DD1"/>
    <w:rsid w:val="00CA511A"/>
    <w:rsid w:val="00CA5314"/>
    <w:rsid w:val="00CA54EC"/>
    <w:rsid w:val="00CA5553"/>
    <w:rsid w:val="00CA574B"/>
    <w:rsid w:val="00CA58B6"/>
    <w:rsid w:val="00CA5A74"/>
    <w:rsid w:val="00CA5DD1"/>
    <w:rsid w:val="00CA5E08"/>
    <w:rsid w:val="00CA67DA"/>
    <w:rsid w:val="00CA67ED"/>
    <w:rsid w:val="00CA6843"/>
    <w:rsid w:val="00CA6850"/>
    <w:rsid w:val="00CA68A8"/>
    <w:rsid w:val="00CA695B"/>
    <w:rsid w:val="00CA6D6D"/>
    <w:rsid w:val="00CA6D9E"/>
    <w:rsid w:val="00CA6E1F"/>
    <w:rsid w:val="00CA6E32"/>
    <w:rsid w:val="00CA6F23"/>
    <w:rsid w:val="00CA6F52"/>
    <w:rsid w:val="00CA7006"/>
    <w:rsid w:val="00CA702A"/>
    <w:rsid w:val="00CA7121"/>
    <w:rsid w:val="00CA7189"/>
    <w:rsid w:val="00CA7553"/>
    <w:rsid w:val="00CA76DD"/>
    <w:rsid w:val="00CA771C"/>
    <w:rsid w:val="00CA7EA3"/>
    <w:rsid w:val="00CA7FE2"/>
    <w:rsid w:val="00CB00CF"/>
    <w:rsid w:val="00CB00F2"/>
    <w:rsid w:val="00CB0142"/>
    <w:rsid w:val="00CB01ED"/>
    <w:rsid w:val="00CB0B31"/>
    <w:rsid w:val="00CB0BA6"/>
    <w:rsid w:val="00CB0CD2"/>
    <w:rsid w:val="00CB0DF1"/>
    <w:rsid w:val="00CB0E24"/>
    <w:rsid w:val="00CB0ED4"/>
    <w:rsid w:val="00CB1038"/>
    <w:rsid w:val="00CB108B"/>
    <w:rsid w:val="00CB119E"/>
    <w:rsid w:val="00CB169D"/>
    <w:rsid w:val="00CB18DC"/>
    <w:rsid w:val="00CB1941"/>
    <w:rsid w:val="00CB1D55"/>
    <w:rsid w:val="00CB1F1C"/>
    <w:rsid w:val="00CB1F5B"/>
    <w:rsid w:val="00CB211F"/>
    <w:rsid w:val="00CB23B8"/>
    <w:rsid w:val="00CB246B"/>
    <w:rsid w:val="00CB271A"/>
    <w:rsid w:val="00CB2C64"/>
    <w:rsid w:val="00CB2CE2"/>
    <w:rsid w:val="00CB2EF8"/>
    <w:rsid w:val="00CB305A"/>
    <w:rsid w:val="00CB3130"/>
    <w:rsid w:val="00CB33B6"/>
    <w:rsid w:val="00CB3A3F"/>
    <w:rsid w:val="00CB3B15"/>
    <w:rsid w:val="00CB3B7A"/>
    <w:rsid w:val="00CB3E0F"/>
    <w:rsid w:val="00CB3F90"/>
    <w:rsid w:val="00CB3FA8"/>
    <w:rsid w:val="00CB41B6"/>
    <w:rsid w:val="00CB4572"/>
    <w:rsid w:val="00CB467E"/>
    <w:rsid w:val="00CB4719"/>
    <w:rsid w:val="00CB4838"/>
    <w:rsid w:val="00CB4B08"/>
    <w:rsid w:val="00CB4CBE"/>
    <w:rsid w:val="00CB50E7"/>
    <w:rsid w:val="00CB5232"/>
    <w:rsid w:val="00CB523C"/>
    <w:rsid w:val="00CB535A"/>
    <w:rsid w:val="00CB56E2"/>
    <w:rsid w:val="00CB57C7"/>
    <w:rsid w:val="00CB5998"/>
    <w:rsid w:val="00CB5BAF"/>
    <w:rsid w:val="00CB5FB2"/>
    <w:rsid w:val="00CB624C"/>
    <w:rsid w:val="00CB62AB"/>
    <w:rsid w:val="00CB653D"/>
    <w:rsid w:val="00CB6718"/>
    <w:rsid w:val="00CB68D9"/>
    <w:rsid w:val="00CB69AD"/>
    <w:rsid w:val="00CB69B0"/>
    <w:rsid w:val="00CB69BC"/>
    <w:rsid w:val="00CB6E49"/>
    <w:rsid w:val="00CB70EF"/>
    <w:rsid w:val="00CB7224"/>
    <w:rsid w:val="00CB7262"/>
    <w:rsid w:val="00CB7414"/>
    <w:rsid w:val="00CB7800"/>
    <w:rsid w:val="00CB7ADA"/>
    <w:rsid w:val="00CB7B88"/>
    <w:rsid w:val="00CB7DB2"/>
    <w:rsid w:val="00CB7DFA"/>
    <w:rsid w:val="00CC013C"/>
    <w:rsid w:val="00CC033A"/>
    <w:rsid w:val="00CC05A6"/>
    <w:rsid w:val="00CC06E2"/>
    <w:rsid w:val="00CC0705"/>
    <w:rsid w:val="00CC0AA3"/>
    <w:rsid w:val="00CC0B1D"/>
    <w:rsid w:val="00CC0CD7"/>
    <w:rsid w:val="00CC0DA6"/>
    <w:rsid w:val="00CC0DB5"/>
    <w:rsid w:val="00CC0DC8"/>
    <w:rsid w:val="00CC117B"/>
    <w:rsid w:val="00CC12FC"/>
    <w:rsid w:val="00CC1431"/>
    <w:rsid w:val="00CC168F"/>
    <w:rsid w:val="00CC1860"/>
    <w:rsid w:val="00CC1AFF"/>
    <w:rsid w:val="00CC1C84"/>
    <w:rsid w:val="00CC1D38"/>
    <w:rsid w:val="00CC1E51"/>
    <w:rsid w:val="00CC1F7A"/>
    <w:rsid w:val="00CC2171"/>
    <w:rsid w:val="00CC229A"/>
    <w:rsid w:val="00CC22D7"/>
    <w:rsid w:val="00CC2341"/>
    <w:rsid w:val="00CC2619"/>
    <w:rsid w:val="00CC27C0"/>
    <w:rsid w:val="00CC2844"/>
    <w:rsid w:val="00CC29CF"/>
    <w:rsid w:val="00CC29EA"/>
    <w:rsid w:val="00CC3086"/>
    <w:rsid w:val="00CC33DD"/>
    <w:rsid w:val="00CC34A2"/>
    <w:rsid w:val="00CC3521"/>
    <w:rsid w:val="00CC374E"/>
    <w:rsid w:val="00CC3E8C"/>
    <w:rsid w:val="00CC4120"/>
    <w:rsid w:val="00CC4167"/>
    <w:rsid w:val="00CC4449"/>
    <w:rsid w:val="00CC469D"/>
    <w:rsid w:val="00CC48C9"/>
    <w:rsid w:val="00CC4CBE"/>
    <w:rsid w:val="00CC4E33"/>
    <w:rsid w:val="00CC4E89"/>
    <w:rsid w:val="00CC4F93"/>
    <w:rsid w:val="00CC5004"/>
    <w:rsid w:val="00CC5115"/>
    <w:rsid w:val="00CC534F"/>
    <w:rsid w:val="00CC5352"/>
    <w:rsid w:val="00CC54DD"/>
    <w:rsid w:val="00CC5634"/>
    <w:rsid w:val="00CC5844"/>
    <w:rsid w:val="00CC59A9"/>
    <w:rsid w:val="00CC5C25"/>
    <w:rsid w:val="00CC5C61"/>
    <w:rsid w:val="00CC5D68"/>
    <w:rsid w:val="00CC626F"/>
    <w:rsid w:val="00CC62F2"/>
    <w:rsid w:val="00CC63FD"/>
    <w:rsid w:val="00CC64E8"/>
    <w:rsid w:val="00CC6A96"/>
    <w:rsid w:val="00CC6ABF"/>
    <w:rsid w:val="00CC6C86"/>
    <w:rsid w:val="00CC6DD2"/>
    <w:rsid w:val="00CC6DFE"/>
    <w:rsid w:val="00CC7257"/>
    <w:rsid w:val="00CC72CD"/>
    <w:rsid w:val="00CC74AD"/>
    <w:rsid w:val="00CC75B6"/>
    <w:rsid w:val="00CC75D0"/>
    <w:rsid w:val="00CC781F"/>
    <w:rsid w:val="00CC7A5C"/>
    <w:rsid w:val="00CC7A61"/>
    <w:rsid w:val="00CC7F9D"/>
    <w:rsid w:val="00CC7FE9"/>
    <w:rsid w:val="00CD008D"/>
    <w:rsid w:val="00CD01B0"/>
    <w:rsid w:val="00CD073E"/>
    <w:rsid w:val="00CD0796"/>
    <w:rsid w:val="00CD09EF"/>
    <w:rsid w:val="00CD0E90"/>
    <w:rsid w:val="00CD0F22"/>
    <w:rsid w:val="00CD113B"/>
    <w:rsid w:val="00CD14AB"/>
    <w:rsid w:val="00CD194B"/>
    <w:rsid w:val="00CD19E3"/>
    <w:rsid w:val="00CD1A8B"/>
    <w:rsid w:val="00CD1AFA"/>
    <w:rsid w:val="00CD1C67"/>
    <w:rsid w:val="00CD1FC4"/>
    <w:rsid w:val="00CD2207"/>
    <w:rsid w:val="00CD2457"/>
    <w:rsid w:val="00CD271D"/>
    <w:rsid w:val="00CD3027"/>
    <w:rsid w:val="00CD31D3"/>
    <w:rsid w:val="00CD33B1"/>
    <w:rsid w:val="00CD348A"/>
    <w:rsid w:val="00CD35B9"/>
    <w:rsid w:val="00CD3791"/>
    <w:rsid w:val="00CD3D11"/>
    <w:rsid w:val="00CD3D46"/>
    <w:rsid w:val="00CD3DD5"/>
    <w:rsid w:val="00CD3EE8"/>
    <w:rsid w:val="00CD41AB"/>
    <w:rsid w:val="00CD4339"/>
    <w:rsid w:val="00CD461C"/>
    <w:rsid w:val="00CD4705"/>
    <w:rsid w:val="00CD4726"/>
    <w:rsid w:val="00CD4808"/>
    <w:rsid w:val="00CD4963"/>
    <w:rsid w:val="00CD49C0"/>
    <w:rsid w:val="00CD5035"/>
    <w:rsid w:val="00CD5229"/>
    <w:rsid w:val="00CD5345"/>
    <w:rsid w:val="00CD53DA"/>
    <w:rsid w:val="00CD5705"/>
    <w:rsid w:val="00CD5A2F"/>
    <w:rsid w:val="00CD5AEA"/>
    <w:rsid w:val="00CD5B43"/>
    <w:rsid w:val="00CD634C"/>
    <w:rsid w:val="00CD6446"/>
    <w:rsid w:val="00CD653E"/>
    <w:rsid w:val="00CD6639"/>
    <w:rsid w:val="00CD665D"/>
    <w:rsid w:val="00CD67BF"/>
    <w:rsid w:val="00CD6884"/>
    <w:rsid w:val="00CD6BE4"/>
    <w:rsid w:val="00CD6D56"/>
    <w:rsid w:val="00CD6EE2"/>
    <w:rsid w:val="00CD733A"/>
    <w:rsid w:val="00CD7466"/>
    <w:rsid w:val="00CD74BD"/>
    <w:rsid w:val="00CD7595"/>
    <w:rsid w:val="00CD7812"/>
    <w:rsid w:val="00CD7BF1"/>
    <w:rsid w:val="00CD7C24"/>
    <w:rsid w:val="00CD7E5A"/>
    <w:rsid w:val="00CD7FCE"/>
    <w:rsid w:val="00CE0297"/>
    <w:rsid w:val="00CE039C"/>
    <w:rsid w:val="00CE0B9F"/>
    <w:rsid w:val="00CE0D42"/>
    <w:rsid w:val="00CE0F58"/>
    <w:rsid w:val="00CE0F8E"/>
    <w:rsid w:val="00CE1152"/>
    <w:rsid w:val="00CE11A7"/>
    <w:rsid w:val="00CE1335"/>
    <w:rsid w:val="00CE13BA"/>
    <w:rsid w:val="00CE143A"/>
    <w:rsid w:val="00CE15EE"/>
    <w:rsid w:val="00CE1812"/>
    <w:rsid w:val="00CE1827"/>
    <w:rsid w:val="00CE18E8"/>
    <w:rsid w:val="00CE1BB5"/>
    <w:rsid w:val="00CE1C27"/>
    <w:rsid w:val="00CE1E3F"/>
    <w:rsid w:val="00CE1EAD"/>
    <w:rsid w:val="00CE1F59"/>
    <w:rsid w:val="00CE215D"/>
    <w:rsid w:val="00CE2A85"/>
    <w:rsid w:val="00CE2C64"/>
    <w:rsid w:val="00CE2D6B"/>
    <w:rsid w:val="00CE2F1D"/>
    <w:rsid w:val="00CE3098"/>
    <w:rsid w:val="00CE30A7"/>
    <w:rsid w:val="00CE3120"/>
    <w:rsid w:val="00CE339A"/>
    <w:rsid w:val="00CE34E1"/>
    <w:rsid w:val="00CE379B"/>
    <w:rsid w:val="00CE3A22"/>
    <w:rsid w:val="00CE3C58"/>
    <w:rsid w:val="00CE3E8F"/>
    <w:rsid w:val="00CE3F10"/>
    <w:rsid w:val="00CE4643"/>
    <w:rsid w:val="00CE4822"/>
    <w:rsid w:val="00CE482B"/>
    <w:rsid w:val="00CE4889"/>
    <w:rsid w:val="00CE4E71"/>
    <w:rsid w:val="00CE5195"/>
    <w:rsid w:val="00CE5342"/>
    <w:rsid w:val="00CE5372"/>
    <w:rsid w:val="00CE53B0"/>
    <w:rsid w:val="00CE53EF"/>
    <w:rsid w:val="00CE5567"/>
    <w:rsid w:val="00CE5663"/>
    <w:rsid w:val="00CE56CA"/>
    <w:rsid w:val="00CE573A"/>
    <w:rsid w:val="00CE599A"/>
    <w:rsid w:val="00CE59B6"/>
    <w:rsid w:val="00CE5B02"/>
    <w:rsid w:val="00CE5B96"/>
    <w:rsid w:val="00CE5BBB"/>
    <w:rsid w:val="00CE5C3D"/>
    <w:rsid w:val="00CE62D8"/>
    <w:rsid w:val="00CE6437"/>
    <w:rsid w:val="00CE6443"/>
    <w:rsid w:val="00CE68EA"/>
    <w:rsid w:val="00CE6A71"/>
    <w:rsid w:val="00CE6E25"/>
    <w:rsid w:val="00CE6FB4"/>
    <w:rsid w:val="00CE70CA"/>
    <w:rsid w:val="00CE7184"/>
    <w:rsid w:val="00CE7350"/>
    <w:rsid w:val="00CE76EF"/>
    <w:rsid w:val="00CE77A3"/>
    <w:rsid w:val="00CE7872"/>
    <w:rsid w:val="00CE7C4D"/>
    <w:rsid w:val="00CE7E71"/>
    <w:rsid w:val="00CE7FD7"/>
    <w:rsid w:val="00CF00F2"/>
    <w:rsid w:val="00CF03F8"/>
    <w:rsid w:val="00CF03FB"/>
    <w:rsid w:val="00CF05ED"/>
    <w:rsid w:val="00CF0A80"/>
    <w:rsid w:val="00CF0C2E"/>
    <w:rsid w:val="00CF11EA"/>
    <w:rsid w:val="00CF17A2"/>
    <w:rsid w:val="00CF1904"/>
    <w:rsid w:val="00CF1D71"/>
    <w:rsid w:val="00CF1D91"/>
    <w:rsid w:val="00CF1FA7"/>
    <w:rsid w:val="00CF1FF7"/>
    <w:rsid w:val="00CF2037"/>
    <w:rsid w:val="00CF267D"/>
    <w:rsid w:val="00CF26EC"/>
    <w:rsid w:val="00CF28C0"/>
    <w:rsid w:val="00CF2B03"/>
    <w:rsid w:val="00CF2FD1"/>
    <w:rsid w:val="00CF30C2"/>
    <w:rsid w:val="00CF3216"/>
    <w:rsid w:val="00CF327E"/>
    <w:rsid w:val="00CF32BB"/>
    <w:rsid w:val="00CF336C"/>
    <w:rsid w:val="00CF343A"/>
    <w:rsid w:val="00CF352E"/>
    <w:rsid w:val="00CF35D6"/>
    <w:rsid w:val="00CF36DF"/>
    <w:rsid w:val="00CF381B"/>
    <w:rsid w:val="00CF3D9B"/>
    <w:rsid w:val="00CF4084"/>
    <w:rsid w:val="00CF4086"/>
    <w:rsid w:val="00CF4792"/>
    <w:rsid w:val="00CF480F"/>
    <w:rsid w:val="00CF489C"/>
    <w:rsid w:val="00CF4CC1"/>
    <w:rsid w:val="00CF4E96"/>
    <w:rsid w:val="00CF4F39"/>
    <w:rsid w:val="00CF511E"/>
    <w:rsid w:val="00CF5135"/>
    <w:rsid w:val="00CF5363"/>
    <w:rsid w:val="00CF5612"/>
    <w:rsid w:val="00CF5ABF"/>
    <w:rsid w:val="00CF5B73"/>
    <w:rsid w:val="00CF5BD0"/>
    <w:rsid w:val="00CF5BEF"/>
    <w:rsid w:val="00CF5CEB"/>
    <w:rsid w:val="00CF6391"/>
    <w:rsid w:val="00CF63C8"/>
    <w:rsid w:val="00CF652A"/>
    <w:rsid w:val="00CF6579"/>
    <w:rsid w:val="00CF6592"/>
    <w:rsid w:val="00CF680B"/>
    <w:rsid w:val="00CF686F"/>
    <w:rsid w:val="00CF6AC2"/>
    <w:rsid w:val="00CF6C75"/>
    <w:rsid w:val="00CF71E3"/>
    <w:rsid w:val="00CF73CE"/>
    <w:rsid w:val="00CF73FA"/>
    <w:rsid w:val="00CF779B"/>
    <w:rsid w:val="00CF7830"/>
    <w:rsid w:val="00CF799F"/>
    <w:rsid w:val="00CF7ABE"/>
    <w:rsid w:val="00CF7AD7"/>
    <w:rsid w:val="00CF7FA6"/>
    <w:rsid w:val="00D000EB"/>
    <w:rsid w:val="00D001DA"/>
    <w:rsid w:val="00D006E0"/>
    <w:rsid w:val="00D007EB"/>
    <w:rsid w:val="00D009D0"/>
    <w:rsid w:val="00D00E22"/>
    <w:rsid w:val="00D01021"/>
    <w:rsid w:val="00D0103D"/>
    <w:rsid w:val="00D0133A"/>
    <w:rsid w:val="00D013D5"/>
    <w:rsid w:val="00D01406"/>
    <w:rsid w:val="00D01705"/>
    <w:rsid w:val="00D0212F"/>
    <w:rsid w:val="00D0220D"/>
    <w:rsid w:val="00D02338"/>
    <w:rsid w:val="00D025C6"/>
    <w:rsid w:val="00D025E1"/>
    <w:rsid w:val="00D02B98"/>
    <w:rsid w:val="00D02DBD"/>
    <w:rsid w:val="00D02E41"/>
    <w:rsid w:val="00D02EB2"/>
    <w:rsid w:val="00D03048"/>
    <w:rsid w:val="00D0328B"/>
    <w:rsid w:val="00D032FA"/>
    <w:rsid w:val="00D0347D"/>
    <w:rsid w:val="00D036A7"/>
    <w:rsid w:val="00D0375C"/>
    <w:rsid w:val="00D03764"/>
    <w:rsid w:val="00D03830"/>
    <w:rsid w:val="00D03992"/>
    <w:rsid w:val="00D039DE"/>
    <w:rsid w:val="00D03A40"/>
    <w:rsid w:val="00D03CB0"/>
    <w:rsid w:val="00D03FD8"/>
    <w:rsid w:val="00D045A1"/>
    <w:rsid w:val="00D04892"/>
    <w:rsid w:val="00D04995"/>
    <w:rsid w:val="00D04B0E"/>
    <w:rsid w:val="00D04B36"/>
    <w:rsid w:val="00D04BDD"/>
    <w:rsid w:val="00D04BEF"/>
    <w:rsid w:val="00D054AC"/>
    <w:rsid w:val="00D054C4"/>
    <w:rsid w:val="00D05540"/>
    <w:rsid w:val="00D05890"/>
    <w:rsid w:val="00D05974"/>
    <w:rsid w:val="00D05B7B"/>
    <w:rsid w:val="00D05BAD"/>
    <w:rsid w:val="00D05C41"/>
    <w:rsid w:val="00D0648E"/>
    <w:rsid w:val="00D064B8"/>
    <w:rsid w:val="00D064C1"/>
    <w:rsid w:val="00D06581"/>
    <w:rsid w:val="00D06A42"/>
    <w:rsid w:val="00D06A5B"/>
    <w:rsid w:val="00D06C61"/>
    <w:rsid w:val="00D06E42"/>
    <w:rsid w:val="00D06E82"/>
    <w:rsid w:val="00D070D0"/>
    <w:rsid w:val="00D07113"/>
    <w:rsid w:val="00D0723A"/>
    <w:rsid w:val="00D07406"/>
    <w:rsid w:val="00D0749A"/>
    <w:rsid w:val="00D07663"/>
    <w:rsid w:val="00D0769F"/>
    <w:rsid w:val="00D076C9"/>
    <w:rsid w:val="00D0779D"/>
    <w:rsid w:val="00D077DF"/>
    <w:rsid w:val="00D078D1"/>
    <w:rsid w:val="00D07B77"/>
    <w:rsid w:val="00D07CD0"/>
    <w:rsid w:val="00D07D2A"/>
    <w:rsid w:val="00D1072F"/>
    <w:rsid w:val="00D10C67"/>
    <w:rsid w:val="00D11015"/>
    <w:rsid w:val="00D1102D"/>
    <w:rsid w:val="00D11075"/>
    <w:rsid w:val="00D1134A"/>
    <w:rsid w:val="00D11481"/>
    <w:rsid w:val="00D1153B"/>
    <w:rsid w:val="00D11594"/>
    <w:rsid w:val="00D1161B"/>
    <w:rsid w:val="00D11725"/>
    <w:rsid w:val="00D119DB"/>
    <w:rsid w:val="00D11A47"/>
    <w:rsid w:val="00D11B50"/>
    <w:rsid w:val="00D11D7F"/>
    <w:rsid w:val="00D11E58"/>
    <w:rsid w:val="00D11EE7"/>
    <w:rsid w:val="00D12065"/>
    <w:rsid w:val="00D1206D"/>
    <w:rsid w:val="00D123E3"/>
    <w:rsid w:val="00D1245D"/>
    <w:rsid w:val="00D12640"/>
    <w:rsid w:val="00D12734"/>
    <w:rsid w:val="00D12B42"/>
    <w:rsid w:val="00D12C93"/>
    <w:rsid w:val="00D12E42"/>
    <w:rsid w:val="00D130DB"/>
    <w:rsid w:val="00D131AC"/>
    <w:rsid w:val="00D133CA"/>
    <w:rsid w:val="00D139B1"/>
    <w:rsid w:val="00D13B6C"/>
    <w:rsid w:val="00D13BF8"/>
    <w:rsid w:val="00D13E4A"/>
    <w:rsid w:val="00D14038"/>
    <w:rsid w:val="00D14230"/>
    <w:rsid w:val="00D14562"/>
    <w:rsid w:val="00D14689"/>
    <w:rsid w:val="00D14800"/>
    <w:rsid w:val="00D14B1E"/>
    <w:rsid w:val="00D14BA4"/>
    <w:rsid w:val="00D14BC2"/>
    <w:rsid w:val="00D14C96"/>
    <w:rsid w:val="00D14D0C"/>
    <w:rsid w:val="00D14E71"/>
    <w:rsid w:val="00D14EF8"/>
    <w:rsid w:val="00D152A7"/>
    <w:rsid w:val="00D15412"/>
    <w:rsid w:val="00D15670"/>
    <w:rsid w:val="00D15930"/>
    <w:rsid w:val="00D15A0E"/>
    <w:rsid w:val="00D15BA4"/>
    <w:rsid w:val="00D15C56"/>
    <w:rsid w:val="00D15D86"/>
    <w:rsid w:val="00D15DCC"/>
    <w:rsid w:val="00D15E2C"/>
    <w:rsid w:val="00D16102"/>
    <w:rsid w:val="00D16224"/>
    <w:rsid w:val="00D163D4"/>
    <w:rsid w:val="00D164F0"/>
    <w:rsid w:val="00D1666D"/>
    <w:rsid w:val="00D1680F"/>
    <w:rsid w:val="00D16A32"/>
    <w:rsid w:val="00D16A43"/>
    <w:rsid w:val="00D16A4C"/>
    <w:rsid w:val="00D16D4F"/>
    <w:rsid w:val="00D16EB6"/>
    <w:rsid w:val="00D16EBF"/>
    <w:rsid w:val="00D16FBD"/>
    <w:rsid w:val="00D172F3"/>
    <w:rsid w:val="00D17661"/>
    <w:rsid w:val="00D17913"/>
    <w:rsid w:val="00D17A92"/>
    <w:rsid w:val="00D17C86"/>
    <w:rsid w:val="00D17CAB"/>
    <w:rsid w:val="00D17D5A"/>
    <w:rsid w:val="00D17E54"/>
    <w:rsid w:val="00D17F40"/>
    <w:rsid w:val="00D17F4B"/>
    <w:rsid w:val="00D17FE8"/>
    <w:rsid w:val="00D2005F"/>
    <w:rsid w:val="00D2006A"/>
    <w:rsid w:val="00D20093"/>
    <w:rsid w:val="00D20621"/>
    <w:rsid w:val="00D206CD"/>
    <w:rsid w:val="00D207DD"/>
    <w:rsid w:val="00D20984"/>
    <w:rsid w:val="00D209E9"/>
    <w:rsid w:val="00D20B17"/>
    <w:rsid w:val="00D20C92"/>
    <w:rsid w:val="00D20CA3"/>
    <w:rsid w:val="00D20D6A"/>
    <w:rsid w:val="00D20F22"/>
    <w:rsid w:val="00D20F52"/>
    <w:rsid w:val="00D20FC3"/>
    <w:rsid w:val="00D214AB"/>
    <w:rsid w:val="00D21550"/>
    <w:rsid w:val="00D215F4"/>
    <w:rsid w:val="00D2192A"/>
    <w:rsid w:val="00D2196B"/>
    <w:rsid w:val="00D21B0E"/>
    <w:rsid w:val="00D21D00"/>
    <w:rsid w:val="00D21D81"/>
    <w:rsid w:val="00D21D95"/>
    <w:rsid w:val="00D21E7D"/>
    <w:rsid w:val="00D21EE6"/>
    <w:rsid w:val="00D21F97"/>
    <w:rsid w:val="00D221C5"/>
    <w:rsid w:val="00D2223C"/>
    <w:rsid w:val="00D2236B"/>
    <w:rsid w:val="00D224F8"/>
    <w:rsid w:val="00D2254E"/>
    <w:rsid w:val="00D2276A"/>
    <w:rsid w:val="00D2279C"/>
    <w:rsid w:val="00D22C0A"/>
    <w:rsid w:val="00D22DB0"/>
    <w:rsid w:val="00D22EA9"/>
    <w:rsid w:val="00D23289"/>
    <w:rsid w:val="00D239FB"/>
    <w:rsid w:val="00D239FE"/>
    <w:rsid w:val="00D23BA1"/>
    <w:rsid w:val="00D23D46"/>
    <w:rsid w:val="00D2401A"/>
    <w:rsid w:val="00D2401F"/>
    <w:rsid w:val="00D240C5"/>
    <w:rsid w:val="00D241E0"/>
    <w:rsid w:val="00D24247"/>
    <w:rsid w:val="00D243F2"/>
    <w:rsid w:val="00D248F4"/>
    <w:rsid w:val="00D24995"/>
    <w:rsid w:val="00D24996"/>
    <w:rsid w:val="00D24A51"/>
    <w:rsid w:val="00D24CA0"/>
    <w:rsid w:val="00D24E30"/>
    <w:rsid w:val="00D24E41"/>
    <w:rsid w:val="00D24F3C"/>
    <w:rsid w:val="00D250BB"/>
    <w:rsid w:val="00D250FD"/>
    <w:rsid w:val="00D25392"/>
    <w:rsid w:val="00D25940"/>
    <w:rsid w:val="00D25B5B"/>
    <w:rsid w:val="00D25BED"/>
    <w:rsid w:val="00D25D3F"/>
    <w:rsid w:val="00D26241"/>
    <w:rsid w:val="00D26330"/>
    <w:rsid w:val="00D26419"/>
    <w:rsid w:val="00D26497"/>
    <w:rsid w:val="00D2674E"/>
    <w:rsid w:val="00D267D8"/>
    <w:rsid w:val="00D26B7E"/>
    <w:rsid w:val="00D26C6C"/>
    <w:rsid w:val="00D26F83"/>
    <w:rsid w:val="00D27062"/>
    <w:rsid w:val="00D27185"/>
    <w:rsid w:val="00D272F1"/>
    <w:rsid w:val="00D27705"/>
    <w:rsid w:val="00D27726"/>
    <w:rsid w:val="00D27A4E"/>
    <w:rsid w:val="00D27A5F"/>
    <w:rsid w:val="00D27BE2"/>
    <w:rsid w:val="00D27D8D"/>
    <w:rsid w:val="00D27FD9"/>
    <w:rsid w:val="00D3022E"/>
    <w:rsid w:val="00D302D6"/>
    <w:rsid w:val="00D3052E"/>
    <w:rsid w:val="00D30782"/>
    <w:rsid w:val="00D309CD"/>
    <w:rsid w:val="00D30B06"/>
    <w:rsid w:val="00D30BDA"/>
    <w:rsid w:val="00D30D22"/>
    <w:rsid w:val="00D30D3B"/>
    <w:rsid w:val="00D31351"/>
    <w:rsid w:val="00D31805"/>
    <w:rsid w:val="00D31A78"/>
    <w:rsid w:val="00D31B20"/>
    <w:rsid w:val="00D31B44"/>
    <w:rsid w:val="00D31D7C"/>
    <w:rsid w:val="00D31E18"/>
    <w:rsid w:val="00D31FA4"/>
    <w:rsid w:val="00D32059"/>
    <w:rsid w:val="00D3210A"/>
    <w:rsid w:val="00D322A8"/>
    <w:rsid w:val="00D32A4D"/>
    <w:rsid w:val="00D32AE9"/>
    <w:rsid w:val="00D32B8F"/>
    <w:rsid w:val="00D32BF5"/>
    <w:rsid w:val="00D32C4A"/>
    <w:rsid w:val="00D32CF4"/>
    <w:rsid w:val="00D32DBA"/>
    <w:rsid w:val="00D32ED0"/>
    <w:rsid w:val="00D331CF"/>
    <w:rsid w:val="00D3337B"/>
    <w:rsid w:val="00D333E0"/>
    <w:rsid w:val="00D334A1"/>
    <w:rsid w:val="00D334BE"/>
    <w:rsid w:val="00D3360A"/>
    <w:rsid w:val="00D33647"/>
    <w:rsid w:val="00D336C4"/>
    <w:rsid w:val="00D336DC"/>
    <w:rsid w:val="00D3394C"/>
    <w:rsid w:val="00D33D9E"/>
    <w:rsid w:val="00D33E50"/>
    <w:rsid w:val="00D34159"/>
    <w:rsid w:val="00D346FD"/>
    <w:rsid w:val="00D348D8"/>
    <w:rsid w:val="00D349C1"/>
    <w:rsid w:val="00D34D8B"/>
    <w:rsid w:val="00D34E89"/>
    <w:rsid w:val="00D34EE8"/>
    <w:rsid w:val="00D353AE"/>
    <w:rsid w:val="00D353C3"/>
    <w:rsid w:val="00D353C9"/>
    <w:rsid w:val="00D3578A"/>
    <w:rsid w:val="00D358C2"/>
    <w:rsid w:val="00D35A3C"/>
    <w:rsid w:val="00D35B96"/>
    <w:rsid w:val="00D36325"/>
    <w:rsid w:val="00D36675"/>
    <w:rsid w:val="00D36687"/>
    <w:rsid w:val="00D36886"/>
    <w:rsid w:val="00D36AA0"/>
    <w:rsid w:val="00D36B3D"/>
    <w:rsid w:val="00D36C54"/>
    <w:rsid w:val="00D36CB3"/>
    <w:rsid w:val="00D3706A"/>
    <w:rsid w:val="00D371E8"/>
    <w:rsid w:val="00D37314"/>
    <w:rsid w:val="00D37B9D"/>
    <w:rsid w:val="00D37C28"/>
    <w:rsid w:val="00D37C2E"/>
    <w:rsid w:val="00D406C7"/>
    <w:rsid w:val="00D409E4"/>
    <w:rsid w:val="00D40B3B"/>
    <w:rsid w:val="00D40BEF"/>
    <w:rsid w:val="00D40D36"/>
    <w:rsid w:val="00D41072"/>
    <w:rsid w:val="00D410A6"/>
    <w:rsid w:val="00D41232"/>
    <w:rsid w:val="00D41391"/>
    <w:rsid w:val="00D416AA"/>
    <w:rsid w:val="00D41AED"/>
    <w:rsid w:val="00D41E2E"/>
    <w:rsid w:val="00D42006"/>
    <w:rsid w:val="00D422AA"/>
    <w:rsid w:val="00D42307"/>
    <w:rsid w:val="00D424DF"/>
    <w:rsid w:val="00D424EC"/>
    <w:rsid w:val="00D429EF"/>
    <w:rsid w:val="00D42A69"/>
    <w:rsid w:val="00D42CCC"/>
    <w:rsid w:val="00D42D91"/>
    <w:rsid w:val="00D42E8E"/>
    <w:rsid w:val="00D43361"/>
    <w:rsid w:val="00D433B2"/>
    <w:rsid w:val="00D4362D"/>
    <w:rsid w:val="00D4363A"/>
    <w:rsid w:val="00D43888"/>
    <w:rsid w:val="00D43971"/>
    <w:rsid w:val="00D43BB2"/>
    <w:rsid w:val="00D43E7D"/>
    <w:rsid w:val="00D4418B"/>
    <w:rsid w:val="00D441A8"/>
    <w:rsid w:val="00D445D4"/>
    <w:rsid w:val="00D44627"/>
    <w:rsid w:val="00D446EC"/>
    <w:rsid w:val="00D44A9D"/>
    <w:rsid w:val="00D44AA5"/>
    <w:rsid w:val="00D44CED"/>
    <w:rsid w:val="00D44D73"/>
    <w:rsid w:val="00D45023"/>
    <w:rsid w:val="00D45079"/>
    <w:rsid w:val="00D450D0"/>
    <w:rsid w:val="00D45533"/>
    <w:rsid w:val="00D455BE"/>
    <w:rsid w:val="00D45674"/>
    <w:rsid w:val="00D45770"/>
    <w:rsid w:val="00D459C9"/>
    <w:rsid w:val="00D4641D"/>
    <w:rsid w:val="00D464EE"/>
    <w:rsid w:val="00D468F4"/>
    <w:rsid w:val="00D46F51"/>
    <w:rsid w:val="00D46FA1"/>
    <w:rsid w:val="00D46FFF"/>
    <w:rsid w:val="00D47231"/>
    <w:rsid w:val="00D4735D"/>
    <w:rsid w:val="00D4736E"/>
    <w:rsid w:val="00D473CD"/>
    <w:rsid w:val="00D4749C"/>
    <w:rsid w:val="00D4752A"/>
    <w:rsid w:val="00D47935"/>
    <w:rsid w:val="00D47991"/>
    <w:rsid w:val="00D47C96"/>
    <w:rsid w:val="00D47D95"/>
    <w:rsid w:val="00D47FC8"/>
    <w:rsid w:val="00D5031F"/>
    <w:rsid w:val="00D506EE"/>
    <w:rsid w:val="00D5084C"/>
    <w:rsid w:val="00D50916"/>
    <w:rsid w:val="00D50D26"/>
    <w:rsid w:val="00D50D27"/>
    <w:rsid w:val="00D50D61"/>
    <w:rsid w:val="00D50E23"/>
    <w:rsid w:val="00D50E57"/>
    <w:rsid w:val="00D510AD"/>
    <w:rsid w:val="00D511FF"/>
    <w:rsid w:val="00D51429"/>
    <w:rsid w:val="00D51519"/>
    <w:rsid w:val="00D515EE"/>
    <w:rsid w:val="00D51BF2"/>
    <w:rsid w:val="00D51F7D"/>
    <w:rsid w:val="00D52176"/>
    <w:rsid w:val="00D52729"/>
    <w:rsid w:val="00D52C56"/>
    <w:rsid w:val="00D5317D"/>
    <w:rsid w:val="00D533E8"/>
    <w:rsid w:val="00D535AA"/>
    <w:rsid w:val="00D53991"/>
    <w:rsid w:val="00D539E9"/>
    <w:rsid w:val="00D53C80"/>
    <w:rsid w:val="00D53D92"/>
    <w:rsid w:val="00D53FA7"/>
    <w:rsid w:val="00D54085"/>
    <w:rsid w:val="00D542E5"/>
    <w:rsid w:val="00D54458"/>
    <w:rsid w:val="00D545B0"/>
    <w:rsid w:val="00D54AF7"/>
    <w:rsid w:val="00D54C4F"/>
    <w:rsid w:val="00D54CB7"/>
    <w:rsid w:val="00D54D41"/>
    <w:rsid w:val="00D54D8E"/>
    <w:rsid w:val="00D552AE"/>
    <w:rsid w:val="00D553E7"/>
    <w:rsid w:val="00D55422"/>
    <w:rsid w:val="00D55966"/>
    <w:rsid w:val="00D55972"/>
    <w:rsid w:val="00D559DF"/>
    <w:rsid w:val="00D55A43"/>
    <w:rsid w:val="00D55C44"/>
    <w:rsid w:val="00D55CCD"/>
    <w:rsid w:val="00D55D55"/>
    <w:rsid w:val="00D55EF1"/>
    <w:rsid w:val="00D55F68"/>
    <w:rsid w:val="00D5601E"/>
    <w:rsid w:val="00D5615B"/>
    <w:rsid w:val="00D562A3"/>
    <w:rsid w:val="00D565F0"/>
    <w:rsid w:val="00D56949"/>
    <w:rsid w:val="00D569C9"/>
    <w:rsid w:val="00D569F0"/>
    <w:rsid w:val="00D56AB6"/>
    <w:rsid w:val="00D56ADF"/>
    <w:rsid w:val="00D56B44"/>
    <w:rsid w:val="00D56B82"/>
    <w:rsid w:val="00D56D52"/>
    <w:rsid w:val="00D56FE1"/>
    <w:rsid w:val="00D5720F"/>
    <w:rsid w:val="00D5725C"/>
    <w:rsid w:val="00D576DD"/>
    <w:rsid w:val="00D57735"/>
    <w:rsid w:val="00D579C7"/>
    <w:rsid w:val="00D57A7D"/>
    <w:rsid w:val="00D57E55"/>
    <w:rsid w:val="00D600EE"/>
    <w:rsid w:val="00D602DC"/>
    <w:rsid w:val="00D60343"/>
    <w:rsid w:val="00D60370"/>
    <w:rsid w:val="00D60715"/>
    <w:rsid w:val="00D60B93"/>
    <w:rsid w:val="00D60CB3"/>
    <w:rsid w:val="00D60E28"/>
    <w:rsid w:val="00D61024"/>
    <w:rsid w:val="00D6107B"/>
    <w:rsid w:val="00D61323"/>
    <w:rsid w:val="00D61396"/>
    <w:rsid w:val="00D613A5"/>
    <w:rsid w:val="00D613B0"/>
    <w:rsid w:val="00D61571"/>
    <w:rsid w:val="00D61611"/>
    <w:rsid w:val="00D61764"/>
    <w:rsid w:val="00D61794"/>
    <w:rsid w:val="00D61988"/>
    <w:rsid w:val="00D61AF2"/>
    <w:rsid w:val="00D61D79"/>
    <w:rsid w:val="00D61F37"/>
    <w:rsid w:val="00D620B9"/>
    <w:rsid w:val="00D62103"/>
    <w:rsid w:val="00D62114"/>
    <w:rsid w:val="00D62140"/>
    <w:rsid w:val="00D6248A"/>
    <w:rsid w:val="00D6272C"/>
    <w:rsid w:val="00D62798"/>
    <w:rsid w:val="00D62959"/>
    <w:rsid w:val="00D62B7D"/>
    <w:rsid w:val="00D62C10"/>
    <w:rsid w:val="00D62C78"/>
    <w:rsid w:val="00D62E71"/>
    <w:rsid w:val="00D62EAA"/>
    <w:rsid w:val="00D62F6F"/>
    <w:rsid w:val="00D63198"/>
    <w:rsid w:val="00D63762"/>
    <w:rsid w:val="00D638F6"/>
    <w:rsid w:val="00D639C5"/>
    <w:rsid w:val="00D63BE2"/>
    <w:rsid w:val="00D63D49"/>
    <w:rsid w:val="00D6441E"/>
    <w:rsid w:val="00D646FF"/>
    <w:rsid w:val="00D647CD"/>
    <w:rsid w:val="00D64DFB"/>
    <w:rsid w:val="00D652D9"/>
    <w:rsid w:val="00D653C6"/>
    <w:rsid w:val="00D6544E"/>
    <w:rsid w:val="00D658D7"/>
    <w:rsid w:val="00D65901"/>
    <w:rsid w:val="00D65B13"/>
    <w:rsid w:val="00D65B78"/>
    <w:rsid w:val="00D65C5A"/>
    <w:rsid w:val="00D65EC0"/>
    <w:rsid w:val="00D66048"/>
    <w:rsid w:val="00D663E4"/>
    <w:rsid w:val="00D66D58"/>
    <w:rsid w:val="00D66D90"/>
    <w:rsid w:val="00D66D91"/>
    <w:rsid w:val="00D66D96"/>
    <w:rsid w:val="00D66FAC"/>
    <w:rsid w:val="00D6732E"/>
    <w:rsid w:val="00D67606"/>
    <w:rsid w:val="00D67663"/>
    <w:rsid w:val="00D676DB"/>
    <w:rsid w:val="00D67755"/>
    <w:rsid w:val="00D67764"/>
    <w:rsid w:val="00D679FA"/>
    <w:rsid w:val="00D67ABA"/>
    <w:rsid w:val="00D67BA4"/>
    <w:rsid w:val="00D67D8B"/>
    <w:rsid w:val="00D67ECA"/>
    <w:rsid w:val="00D700F7"/>
    <w:rsid w:val="00D701C1"/>
    <w:rsid w:val="00D70304"/>
    <w:rsid w:val="00D70554"/>
    <w:rsid w:val="00D707F9"/>
    <w:rsid w:val="00D70854"/>
    <w:rsid w:val="00D70F58"/>
    <w:rsid w:val="00D71662"/>
    <w:rsid w:val="00D717C6"/>
    <w:rsid w:val="00D719D6"/>
    <w:rsid w:val="00D71B75"/>
    <w:rsid w:val="00D71D30"/>
    <w:rsid w:val="00D71E4D"/>
    <w:rsid w:val="00D71E99"/>
    <w:rsid w:val="00D71FEA"/>
    <w:rsid w:val="00D72268"/>
    <w:rsid w:val="00D722DF"/>
    <w:rsid w:val="00D7235E"/>
    <w:rsid w:val="00D72495"/>
    <w:rsid w:val="00D72529"/>
    <w:rsid w:val="00D7262F"/>
    <w:rsid w:val="00D7266F"/>
    <w:rsid w:val="00D72820"/>
    <w:rsid w:val="00D72A4B"/>
    <w:rsid w:val="00D730DD"/>
    <w:rsid w:val="00D73212"/>
    <w:rsid w:val="00D7353B"/>
    <w:rsid w:val="00D735B9"/>
    <w:rsid w:val="00D7370A"/>
    <w:rsid w:val="00D7385E"/>
    <w:rsid w:val="00D73896"/>
    <w:rsid w:val="00D73AEE"/>
    <w:rsid w:val="00D73B92"/>
    <w:rsid w:val="00D73D4E"/>
    <w:rsid w:val="00D73D88"/>
    <w:rsid w:val="00D73DE0"/>
    <w:rsid w:val="00D73E69"/>
    <w:rsid w:val="00D73F50"/>
    <w:rsid w:val="00D74636"/>
    <w:rsid w:val="00D746EE"/>
    <w:rsid w:val="00D7478B"/>
    <w:rsid w:val="00D747BF"/>
    <w:rsid w:val="00D7499D"/>
    <w:rsid w:val="00D74AB2"/>
    <w:rsid w:val="00D74ABE"/>
    <w:rsid w:val="00D74B82"/>
    <w:rsid w:val="00D74D81"/>
    <w:rsid w:val="00D74F19"/>
    <w:rsid w:val="00D750BC"/>
    <w:rsid w:val="00D75172"/>
    <w:rsid w:val="00D753B7"/>
    <w:rsid w:val="00D755FE"/>
    <w:rsid w:val="00D75943"/>
    <w:rsid w:val="00D75B28"/>
    <w:rsid w:val="00D75BED"/>
    <w:rsid w:val="00D75C47"/>
    <w:rsid w:val="00D75FA8"/>
    <w:rsid w:val="00D76688"/>
    <w:rsid w:val="00D7686E"/>
    <w:rsid w:val="00D7691D"/>
    <w:rsid w:val="00D76DA8"/>
    <w:rsid w:val="00D76F36"/>
    <w:rsid w:val="00D76F45"/>
    <w:rsid w:val="00D77109"/>
    <w:rsid w:val="00D776D4"/>
    <w:rsid w:val="00D778B9"/>
    <w:rsid w:val="00D77A72"/>
    <w:rsid w:val="00D77B00"/>
    <w:rsid w:val="00D77B24"/>
    <w:rsid w:val="00D77BC5"/>
    <w:rsid w:val="00D80976"/>
    <w:rsid w:val="00D80A77"/>
    <w:rsid w:val="00D80ACC"/>
    <w:rsid w:val="00D80B0A"/>
    <w:rsid w:val="00D80B5A"/>
    <w:rsid w:val="00D80F70"/>
    <w:rsid w:val="00D81078"/>
    <w:rsid w:val="00D81116"/>
    <w:rsid w:val="00D81133"/>
    <w:rsid w:val="00D8140D"/>
    <w:rsid w:val="00D81429"/>
    <w:rsid w:val="00D81449"/>
    <w:rsid w:val="00D8157C"/>
    <w:rsid w:val="00D81D99"/>
    <w:rsid w:val="00D81F0D"/>
    <w:rsid w:val="00D8213D"/>
    <w:rsid w:val="00D82411"/>
    <w:rsid w:val="00D82436"/>
    <w:rsid w:val="00D824C6"/>
    <w:rsid w:val="00D8254C"/>
    <w:rsid w:val="00D82707"/>
    <w:rsid w:val="00D82753"/>
    <w:rsid w:val="00D828C6"/>
    <w:rsid w:val="00D82912"/>
    <w:rsid w:val="00D82B6A"/>
    <w:rsid w:val="00D82E95"/>
    <w:rsid w:val="00D83132"/>
    <w:rsid w:val="00D834B5"/>
    <w:rsid w:val="00D83649"/>
    <w:rsid w:val="00D8365F"/>
    <w:rsid w:val="00D83670"/>
    <w:rsid w:val="00D8373C"/>
    <w:rsid w:val="00D83BF5"/>
    <w:rsid w:val="00D83D45"/>
    <w:rsid w:val="00D83F44"/>
    <w:rsid w:val="00D84B3F"/>
    <w:rsid w:val="00D84C23"/>
    <w:rsid w:val="00D8513B"/>
    <w:rsid w:val="00D85183"/>
    <w:rsid w:val="00D852A3"/>
    <w:rsid w:val="00D853CA"/>
    <w:rsid w:val="00D856AA"/>
    <w:rsid w:val="00D857D4"/>
    <w:rsid w:val="00D85989"/>
    <w:rsid w:val="00D85DB2"/>
    <w:rsid w:val="00D86D24"/>
    <w:rsid w:val="00D86FB0"/>
    <w:rsid w:val="00D870DD"/>
    <w:rsid w:val="00D87106"/>
    <w:rsid w:val="00D87473"/>
    <w:rsid w:val="00D87552"/>
    <w:rsid w:val="00D87698"/>
    <w:rsid w:val="00D876E7"/>
    <w:rsid w:val="00D87852"/>
    <w:rsid w:val="00D87F82"/>
    <w:rsid w:val="00D87F96"/>
    <w:rsid w:val="00D900BC"/>
    <w:rsid w:val="00D902DC"/>
    <w:rsid w:val="00D90354"/>
    <w:rsid w:val="00D90457"/>
    <w:rsid w:val="00D90495"/>
    <w:rsid w:val="00D905DD"/>
    <w:rsid w:val="00D908DF"/>
    <w:rsid w:val="00D909A4"/>
    <w:rsid w:val="00D90B15"/>
    <w:rsid w:val="00D90C22"/>
    <w:rsid w:val="00D90C23"/>
    <w:rsid w:val="00D90C96"/>
    <w:rsid w:val="00D90E7D"/>
    <w:rsid w:val="00D90EB2"/>
    <w:rsid w:val="00D90F30"/>
    <w:rsid w:val="00D91256"/>
    <w:rsid w:val="00D917D7"/>
    <w:rsid w:val="00D919F6"/>
    <w:rsid w:val="00D91C32"/>
    <w:rsid w:val="00D91C3A"/>
    <w:rsid w:val="00D91CF0"/>
    <w:rsid w:val="00D91DBF"/>
    <w:rsid w:val="00D920F5"/>
    <w:rsid w:val="00D92100"/>
    <w:rsid w:val="00D9218C"/>
    <w:rsid w:val="00D921FB"/>
    <w:rsid w:val="00D92523"/>
    <w:rsid w:val="00D92537"/>
    <w:rsid w:val="00D926FF"/>
    <w:rsid w:val="00D9282E"/>
    <w:rsid w:val="00D92936"/>
    <w:rsid w:val="00D92A1B"/>
    <w:rsid w:val="00D92B4E"/>
    <w:rsid w:val="00D92C74"/>
    <w:rsid w:val="00D92DEE"/>
    <w:rsid w:val="00D92F64"/>
    <w:rsid w:val="00D92F9A"/>
    <w:rsid w:val="00D932B4"/>
    <w:rsid w:val="00D93754"/>
    <w:rsid w:val="00D9397C"/>
    <w:rsid w:val="00D93AD0"/>
    <w:rsid w:val="00D93CCE"/>
    <w:rsid w:val="00D93DEB"/>
    <w:rsid w:val="00D93DEF"/>
    <w:rsid w:val="00D93E21"/>
    <w:rsid w:val="00D93E90"/>
    <w:rsid w:val="00D93EE1"/>
    <w:rsid w:val="00D940C6"/>
    <w:rsid w:val="00D940F1"/>
    <w:rsid w:val="00D9465A"/>
    <w:rsid w:val="00D947BD"/>
    <w:rsid w:val="00D952A8"/>
    <w:rsid w:val="00D95317"/>
    <w:rsid w:val="00D95442"/>
    <w:rsid w:val="00D95619"/>
    <w:rsid w:val="00D956FE"/>
    <w:rsid w:val="00D957CA"/>
    <w:rsid w:val="00D95A81"/>
    <w:rsid w:val="00D95B0B"/>
    <w:rsid w:val="00D963D4"/>
    <w:rsid w:val="00D964C9"/>
    <w:rsid w:val="00D966DC"/>
    <w:rsid w:val="00D967DF"/>
    <w:rsid w:val="00D9686A"/>
    <w:rsid w:val="00D969D3"/>
    <w:rsid w:val="00D96AD6"/>
    <w:rsid w:val="00D970CE"/>
    <w:rsid w:val="00D971DA"/>
    <w:rsid w:val="00D973FE"/>
    <w:rsid w:val="00D97638"/>
    <w:rsid w:val="00D9779E"/>
    <w:rsid w:val="00D977D1"/>
    <w:rsid w:val="00D97857"/>
    <w:rsid w:val="00D97A91"/>
    <w:rsid w:val="00D97D61"/>
    <w:rsid w:val="00D97EE3"/>
    <w:rsid w:val="00D97F4E"/>
    <w:rsid w:val="00DA009F"/>
    <w:rsid w:val="00DA00A1"/>
    <w:rsid w:val="00DA00E5"/>
    <w:rsid w:val="00DA034F"/>
    <w:rsid w:val="00DA070A"/>
    <w:rsid w:val="00DA072A"/>
    <w:rsid w:val="00DA0B34"/>
    <w:rsid w:val="00DA0D0E"/>
    <w:rsid w:val="00DA0D74"/>
    <w:rsid w:val="00DA0DE3"/>
    <w:rsid w:val="00DA0F1A"/>
    <w:rsid w:val="00DA0FA7"/>
    <w:rsid w:val="00DA0FD5"/>
    <w:rsid w:val="00DA10C5"/>
    <w:rsid w:val="00DA1215"/>
    <w:rsid w:val="00DA1225"/>
    <w:rsid w:val="00DA13D6"/>
    <w:rsid w:val="00DA1471"/>
    <w:rsid w:val="00DA17C3"/>
    <w:rsid w:val="00DA1A73"/>
    <w:rsid w:val="00DA1A82"/>
    <w:rsid w:val="00DA1B40"/>
    <w:rsid w:val="00DA1BA4"/>
    <w:rsid w:val="00DA207D"/>
    <w:rsid w:val="00DA20F3"/>
    <w:rsid w:val="00DA21D1"/>
    <w:rsid w:val="00DA223A"/>
    <w:rsid w:val="00DA2385"/>
    <w:rsid w:val="00DA2624"/>
    <w:rsid w:val="00DA286D"/>
    <w:rsid w:val="00DA2B79"/>
    <w:rsid w:val="00DA2B98"/>
    <w:rsid w:val="00DA2BDF"/>
    <w:rsid w:val="00DA2ECB"/>
    <w:rsid w:val="00DA3203"/>
    <w:rsid w:val="00DA3315"/>
    <w:rsid w:val="00DA359E"/>
    <w:rsid w:val="00DA37A9"/>
    <w:rsid w:val="00DA39AB"/>
    <w:rsid w:val="00DA3B91"/>
    <w:rsid w:val="00DA3C7E"/>
    <w:rsid w:val="00DA3CAB"/>
    <w:rsid w:val="00DA40C1"/>
    <w:rsid w:val="00DA4238"/>
    <w:rsid w:val="00DA4254"/>
    <w:rsid w:val="00DA43B1"/>
    <w:rsid w:val="00DA450C"/>
    <w:rsid w:val="00DA4865"/>
    <w:rsid w:val="00DA4992"/>
    <w:rsid w:val="00DA4A3D"/>
    <w:rsid w:val="00DA4AFC"/>
    <w:rsid w:val="00DA4BB2"/>
    <w:rsid w:val="00DA4C90"/>
    <w:rsid w:val="00DA4D5D"/>
    <w:rsid w:val="00DA50D9"/>
    <w:rsid w:val="00DA525B"/>
    <w:rsid w:val="00DA525E"/>
    <w:rsid w:val="00DA5502"/>
    <w:rsid w:val="00DA59B8"/>
    <w:rsid w:val="00DA6204"/>
    <w:rsid w:val="00DA64DB"/>
    <w:rsid w:val="00DA6608"/>
    <w:rsid w:val="00DA66EA"/>
    <w:rsid w:val="00DA6A01"/>
    <w:rsid w:val="00DA6BA1"/>
    <w:rsid w:val="00DA6D4E"/>
    <w:rsid w:val="00DA6EE5"/>
    <w:rsid w:val="00DA70A1"/>
    <w:rsid w:val="00DA735E"/>
    <w:rsid w:val="00DA746C"/>
    <w:rsid w:val="00DA74CE"/>
    <w:rsid w:val="00DA7843"/>
    <w:rsid w:val="00DA7906"/>
    <w:rsid w:val="00DA7DF6"/>
    <w:rsid w:val="00DA7ED7"/>
    <w:rsid w:val="00DB0759"/>
    <w:rsid w:val="00DB0850"/>
    <w:rsid w:val="00DB0C3B"/>
    <w:rsid w:val="00DB0CD6"/>
    <w:rsid w:val="00DB0EBA"/>
    <w:rsid w:val="00DB0FD2"/>
    <w:rsid w:val="00DB1022"/>
    <w:rsid w:val="00DB120C"/>
    <w:rsid w:val="00DB1675"/>
    <w:rsid w:val="00DB1907"/>
    <w:rsid w:val="00DB2004"/>
    <w:rsid w:val="00DB2150"/>
    <w:rsid w:val="00DB21CD"/>
    <w:rsid w:val="00DB25F1"/>
    <w:rsid w:val="00DB2673"/>
    <w:rsid w:val="00DB27A1"/>
    <w:rsid w:val="00DB2889"/>
    <w:rsid w:val="00DB2910"/>
    <w:rsid w:val="00DB30D1"/>
    <w:rsid w:val="00DB3105"/>
    <w:rsid w:val="00DB341A"/>
    <w:rsid w:val="00DB3450"/>
    <w:rsid w:val="00DB346C"/>
    <w:rsid w:val="00DB352A"/>
    <w:rsid w:val="00DB37CF"/>
    <w:rsid w:val="00DB3E5D"/>
    <w:rsid w:val="00DB3E97"/>
    <w:rsid w:val="00DB3EEF"/>
    <w:rsid w:val="00DB40A1"/>
    <w:rsid w:val="00DB454D"/>
    <w:rsid w:val="00DB4AC8"/>
    <w:rsid w:val="00DB4BCD"/>
    <w:rsid w:val="00DB4C3C"/>
    <w:rsid w:val="00DB4D56"/>
    <w:rsid w:val="00DB4F74"/>
    <w:rsid w:val="00DB5207"/>
    <w:rsid w:val="00DB52D6"/>
    <w:rsid w:val="00DB531D"/>
    <w:rsid w:val="00DB539F"/>
    <w:rsid w:val="00DB5860"/>
    <w:rsid w:val="00DB5B27"/>
    <w:rsid w:val="00DB5CC4"/>
    <w:rsid w:val="00DB5D10"/>
    <w:rsid w:val="00DB5FEC"/>
    <w:rsid w:val="00DB65F0"/>
    <w:rsid w:val="00DB65F4"/>
    <w:rsid w:val="00DB664C"/>
    <w:rsid w:val="00DB6681"/>
    <w:rsid w:val="00DB67BA"/>
    <w:rsid w:val="00DB6C19"/>
    <w:rsid w:val="00DB6F95"/>
    <w:rsid w:val="00DB7062"/>
    <w:rsid w:val="00DB7073"/>
    <w:rsid w:val="00DB719D"/>
    <w:rsid w:val="00DB7227"/>
    <w:rsid w:val="00DB731A"/>
    <w:rsid w:val="00DB75DB"/>
    <w:rsid w:val="00DB77A3"/>
    <w:rsid w:val="00DB78B7"/>
    <w:rsid w:val="00DB792C"/>
    <w:rsid w:val="00DB793E"/>
    <w:rsid w:val="00DB7EAC"/>
    <w:rsid w:val="00DC00EE"/>
    <w:rsid w:val="00DC0AF9"/>
    <w:rsid w:val="00DC0B19"/>
    <w:rsid w:val="00DC14CE"/>
    <w:rsid w:val="00DC1604"/>
    <w:rsid w:val="00DC1723"/>
    <w:rsid w:val="00DC17DA"/>
    <w:rsid w:val="00DC17DF"/>
    <w:rsid w:val="00DC1821"/>
    <w:rsid w:val="00DC184E"/>
    <w:rsid w:val="00DC1BA6"/>
    <w:rsid w:val="00DC1BA9"/>
    <w:rsid w:val="00DC1C0D"/>
    <w:rsid w:val="00DC1F8E"/>
    <w:rsid w:val="00DC20B5"/>
    <w:rsid w:val="00DC24CD"/>
    <w:rsid w:val="00DC2500"/>
    <w:rsid w:val="00DC2607"/>
    <w:rsid w:val="00DC294F"/>
    <w:rsid w:val="00DC298B"/>
    <w:rsid w:val="00DC2DDE"/>
    <w:rsid w:val="00DC31C9"/>
    <w:rsid w:val="00DC321E"/>
    <w:rsid w:val="00DC337A"/>
    <w:rsid w:val="00DC33BD"/>
    <w:rsid w:val="00DC33FE"/>
    <w:rsid w:val="00DC3608"/>
    <w:rsid w:val="00DC3747"/>
    <w:rsid w:val="00DC384A"/>
    <w:rsid w:val="00DC395D"/>
    <w:rsid w:val="00DC39C4"/>
    <w:rsid w:val="00DC3D08"/>
    <w:rsid w:val="00DC3E8E"/>
    <w:rsid w:val="00DC40BF"/>
    <w:rsid w:val="00DC4385"/>
    <w:rsid w:val="00DC45DD"/>
    <w:rsid w:val="00DC4B79"/>
    <w:rsid w:val="00DC4BF9"/>
    <w:rsid w:val="00DC5074"/>
    <w:rsid w:val="00DC5319"/>
    <w:rsid w:val="00DC53B1"/>
    <w:rsid w:val="00DC5405"/>
    <w:rsid w:val="00DC579D"/>
    <w:rsid w:val="00DC59C2"/>
    <w:rsid w:val="00DC5ADD"/>
    <w:rsid w:val="00DC5F6F"/>
    <w:rsid w:val="00DC6089"/>
    <w:rsid w:val="00DC61BB"/>
    <w:rsid w:val="00DC62A4"/>
    <w:rsid w:val="00DC6317"/>
    <w:rsid w:val="00DC631D"/>
    <w:rsid w:val="00DC6353"/>
    <w:rsid w:val="00DC655A"/>
    <w:rsid w:val="00DC6592"/>
    <w:rsid w:val="00DC6606"/>
    <w:rsid w:val="00DC6D99"/>
    <w:rsid w:val="00DC6D9A"/>
    <w:rsid w:val="00DC6E77"/>
    <w:rsid w:val="00DC6F35"/>
    <w:rsid w:val="00DC7117"/>
    <w:rsid w:val="00DC72F1"/>
    <w:rsid w:val="00DC76A4"/>
    <w:rsid w:val="00DC76C9"/>
    <w:rsid w:val="00DC7785"/>
    <w:rsid w:val="00DC782C"/>
    <w:rsid w:val="00DC7B6B"/>
    <w:rsid w:val="00DC7BDA"/>
    <w:rsid w:val="00DC7D26"/>
    <w:rsid w:val="00DC7D46"/>
    <w:rsid w:val="00DC7DF3"/>
    <w:rsid w:val="00DC7F59"/>
    <w:rsid w:val="00DD00BC"/>
    <w:rsid w:val="00DD00E4"/>
    <w:rsid w:val="00DD0353"/>
    <w:rsid w:val="00DD03E8"/>
    <w:rsid w:val="00DD0453"/>
    <w:rsid w:val="00DD0546"/>
    <w:rsid w:val="00DD05CC"/>
    <w:rsid w:val="00DD070D"/>
    <w:rsid w:val="00DD089A"/>
    <w:rsid w:val="00DD0BF0"/>
    <w:rsid w:val="00DD0D0E"/>
    <w:rsid w:val="00DD0F64"/>
    <w:rsid w:val="00DD1014"/>
    <w:rsid w:val="00DD107B"/>
    <w:rsid w:val="00DD119F"/>
    <w:rsid w:val="00DD11ED"/>
    <w:rsid w:val="00DD164F"/>
    <w:rsid w:val="00DD19AB"/>
    <w:rsid w:val="00DD19D7"/>
    <w:rsid w:val="00DD1A22"/>
    <w:rsid w:val="00DD213E"/>
    <w:rsid w:val="00DD229D"/>
    <w:rsid w:val="00DD22FF"/>
    <w:rsid w:val="00DD24E6"/>
    <w:rsid w:val="00DD267C"/>
    <w:rsid w:val="00DD2826"/>
    <w:rsid w:val="00DD285F"/>
    <w:rsid w:val="00DD2901"/>
    <w:rsid w:val="00DD2B11"/>
    <w:rsid w:val="00DD2BC7"/>
    <w:rsid w:val="00DD2C4F"/>
    <w:rsid w:val="00DD2D7A"/>
    <w:rsid w:val="00DD309B"/>
    <w:rsid w:val="00DD3112"/>
    <w:rsid w:val="00DD32F1"/>
    <w:rsid w:val="00DD33C4"/>
    <w:rsid w:val="00DD340C"/>
    <w:rsid w:val="00DD3540"/>
    <w:rsid w:val="00DD36D9"/>
    <w:rsid w:val="00DD383C"/>
    <w:rsid w:val="00DD38DB"/>
    <w:rsid w:val="00DD39E0"/>
    <w:rsid w:val="00DD39F3"/>
    <w:rsid w:val="00DD3EE2"/>
    <w:rsid w:val="00DD40B0"/>
    <w:rsid w:val="00DD4181"/>
    <w:rsid w:val="00DD41CD"/>
    <w:rsid w:val="00DD4322"/>
    <w:rsid w:val="00DD4374"/>
    <w:rsid w:val="00DD4376"/>
    <w:rsid w:val="00DD44BF"/>
    <w:rsid w:val="00DD4512"/>
    <w:rsid w:val="00DD4554"/>
    <w:rsid w:val="00DD457B"/>
    <w:rsid w:val="00DD46D8"/>
    <w:rsid w:val="00DD4B21"/>
    <w:rsid w:val="00DD513D"/>
    <w:rsid w:val="00DD52EE"/>
    <w:rsid w:val="00DD538B"/>
    <w:rsid w:val="00DD54D3"/>
    <w:rsid w:val="00DD5506"/>
    <w:rsid w:val="00DD57A5"/>
    <w:rsid w:val="00DD57B6"/>
    <w:rsid w:val="00DD57F0"/>
    <w:rsid w:val="00DD58F7"/>
    <w:rsid w:val="00DD5B10"/>
    <w:rsid w:val="00DD5B74"/>
    <w:rsid w:val="00DD5E19"/>
    <w:rsid w:val="00DD5EC6"/>
    <w:rsid w:val="00DD5F99"/>
    <w:rsid w:val="00DD677C"/>
    <w:rsid w:val="00DD6854"/>
    <w:rsid w:val="00DD69CF"/>
    <w:rsid w:val="00DD6A65"/>
    <w:rsid w:val="00DD6D07"/>
    <w:rsid w:val="00DD6E9A"/>
    <w:rsid w:val="00DD76ED"/>
    <w:rsid w:val="00DD7709"/>
    <w:rsid w:val="00DD792B"/>
    <w:rsid w:val="00DD7CB0"/>
    <w:rsid w:val="00DD7E39"/>
    <w:rsid w:val="00DE03C8"/>
    <w:rsid w:val="00DE0464"/>
    <w:rsid w:val="00DE0621"/>
    <w:rsid w:val="00DE0B00"/>
    <w:rsid w:val="00DE0B46"/>
    <w:rsid w:val="00DE1173"/>
    <w:rsid w:val="00DE16E9"/>
    <w:rsid w:val="00DE1736"/>
    <w:rsid w:val="00DE1794"/>
    <w:rsid w:val="00DE17C2"/>
    <w:rsid w:val="00DE189E"/>
    <w:rsid w:val="00DE1AAC"/>
    <w:rsid w:val="00DE1AC2"/>
    <w:rsid w:val="00DE1AFA"/>
    <w:rsid w:val="00DE23FF"/>
    <w:rsid w:val="00DE26EA"/>
    <w:rsid w:val="00DE2757"/>
    <w:rsid w:val="00DE27B5"/>
    <w:rsid w:val="00DE287E"/>
    <w:rsid w:val="00DE2BC2"/>
    <w:rsid w:val="00DE3057"/>
    <w:rsid w:val="00DE3066"/>
    <w:rsid w:val="00DE3D5C"/>
    <w:rsid w:val="00DE3DCB"/>
    <w:rsid w:val="00DE3EED"/>
    <w:rsid w:val="00DE3F2B"/>
    <w:rsid w:val="00DE445D"/>
    <w:rsid w:val="00DE44E1"/>
    <w:rsid w:val="00DE492E"/>
    <w:rsid w:val="00DE495B"/>
    <w:rsid w:val="00DE4B06"/>
    <w:rsid w:val="00DE4B65"/>
    <w:rsid w:val="00DE4BE1"/>
    <w:rsid w:val="00DE4C0D"/>
    <w:rsid w:val="00DE4C6E"/>
    <w:rsid w:val="00DE4CB7"/>
    <w:rsid w:val="00DE500D"/>
    <w:rsid w:val="00DE503E"/>
    <w:rsid w:val="00DE5097"/>
    <w:rsid w:val="00DE5380"/>
    <w:rsid w:val="00DE5523"/>
    <w:rsid w:val="00DE55CC"/>
    <w:rsid w:val="00DE55FE"/>
    <w:rsid w:val="00DE58CE"/>
    <w:rsid w:val="00DE58ED"/>
    <w:rsid w:val="00DE5948"/>
    <w:rsid w:val="00DE5B90"/>
    <w:rsid w:val="00DE5C34"/>
    <w:rsid w:val="00DE5E4C"/>
    <w:rsid w:val="00DE6011"/>
    <w:rsid w:val="00DE6215"/>
    <w:rsid w:val="00DE623A"/>
    <w:rsid w:val="00DE62CA"/>
    <w:rsid w:val="00DE63DF"/>
    <w:rsid w:val="00DE6BB8"/>
    <w:rsid w:val="00DE6CEF"/>
    <w:rsid w:val="00DE6D5E"/>
    <w:rsid w:val="00DE6E91"/>
    <w:rsid w:val="00DE6EA4"/>
    <w:rsid w:val="00DE6EF3"/>
    <w:rsid w:val="00DE6F98"/>
    <w:rsid w:val="00DE6FF1"/>
    <w:rsid w:val="00DE705C"/>
    <w:rsid w:val="00DE7078"/>
    <w:rsid w:val="00DE7091"/>
    <w:rsid w:val="00DE748C"/>
    <w:rsid w:val="00DE77C7"/>
    <w:rsid w:val="00DE7847"/>
    <w:rsid w:val="00DE7B53"/>
    <w:rsid w:val="00DE7B57"/>
    <w:rsid w:val="00DE7B5B"/>
    <w:rsid w:val="00DE7BF5"/>
    <w:rsid w:val="00DE7CDE"/>
    <w:rsid w:val="00DE7CE4"/>
    <w:rsid w:val="00DE7D91"/>
    <w:rsid w:val="00DE7F40"/>
    <w:rsid w:val="00DF02BB"/>
    <w:rsid w:val="00DF0416"/>
    <w:rsid w:val="00DF0622"/>
    <w:rsid w:val="00DF0652"/>
    <w:rsid w:val="00DF0769"/>
    <w:rsid w:val="00DF0802"/>
    <w:rsid w:val="00DF1174"/>
    <w:rsid w:val="00DF11B0"/>
    <w:rsid w:val="00DF120F"/>
    <w:rsid w:val="00DF124E"/>
    <w:rsid w:val="00DF13AC"/>
    <w:rsid w:val="00DF1576"/>
    <w:rsid w:val="00DF184F"/>
    <w:rsid w:val="00DF1AD5"/>
    <w:rsid w:val="00DF1B3C"/>
    <w:rsid w:val="00DF1D5A"/>
    <w:rsid w:val="00DF1E40"/>
    <w:rsid w:val="00DF209B"/>
    <w:rsid w:val="00DF20E2"/>
    <w:rsid w:val="00DF21AF"/>
    <w:rsid w:val="00DF2430"/>
    <w:rsid w:val="00DF2817"/>
    <w:rsid w:val="00DF2AD1"/>
    <w:rsid w:val="00DF2BA5"/>
    <w:rsid w:val="00DF2BEE"/>
    <w:rsid w:val="00DF2BFF"/>
    <w:rsid w:val="00DF2E5A"/>
    <w:rsid w:val="00DF2F12"/>
    <w:rsid w:val="00DF3230"/>
    <w:rsid w:val="00DF32A0"/>
    <w:rsid w:val="00DF330E"/>
    <w:rsid w:val="00DF34B5"/>
    <w:rsid w:val="00DF3644"/>
    <w:rsid w:val="00DF376F"/>
    <w:rsid w:val="00DF3A77"/>
    <w:rsid w:val="00DF3D0D"/>
    <w:rsid w:val="00DF3D7B"/>
    <w:rsid w:val="00DF402A"/>
    <w:rsid w:val="00DF4065"/>
    <w:rsid w:val="00DF4416"/>
    <w:rsid w:val="00DF447B"/>
    <w:rsid w:val="00DF451C"/>
    <w:rsid w:val="00DF4952"/>
    <w:rsid w:val="00DF4ADF"/>
    <w:rsid w:val="00DF503E"/>
    <w:rsid w:val="00DF5040"/>
    <w:rsid w:val="00DF52F5"/>
    <w:rsid w:val="00DF542D"/>
    <w:rsid w:val="00DF542F"/>
    <w:rsid w:val="00DF54AF"/>
    <w:rsid w:val="00DF55B1"/>
    <w:rsid w:val="00DF55D7"/>
    <w:rsid w:val="00DF57EE"/>
    <w:rsid w:val="00DF584B"/>
    <w:rsid w:val="00DF5901"/>
    <w:rsid w:val="00DF5D98"/>
    <w:rsid w:val="00DF5FBF"/>
    <w:rsid w:val="00DF5FC1"/>
    <w:rsid w:val="00DF63B1"/>
    <w:rsid w:val="00DF656A"/>
    <w:rsid w:val="00DF670D"/>
    <w:rsid w:val="00DF6841"/>
    <w:rsid w:val="00DF6B72"/>
    <w:rsid w:val="00DF6B74"/>
    <w:rsid w:val="00DF6BCE"/>
    <w:rsid w:val="00DF6F29"/>
    <w:rsid w:val="00DF71D7"/>
    <w:rsid w:val="00DF73F8"/>
    <w:rsid w:val="00DF7415"/>
    <w:rsid w:val="00DF75E2"/>
    <w:rsid w:val="00DF7637"/>
    <w:rsid w:val="00DF7890"/>
    <w:rsid w:val="00DF797F"/>
    <w:rsid w:val="00DF7D31"/>
    <w:rsid w:val="00DF7F09"/>
    <w:rsid w:val="00DF7FAC"/>
    <w:rsid w:val="00E00222"/>
    <w:rsid w:val="00E002C0"/>
    <w:rsid w:val="00E003E9"/>
    <w:rsid w:val="00E00859"/>
    <w:rsid w:val="00E008C9"/>
    <w:rsid w:val="00E008EA"/>
    <w:rsid w:val="00E0096F"/>
    <w:rsid w:val="00E009C6"/>
    <w:rsid w:val="00E00A15"/>
    <w:rsid w:val="00E00CC8"/>
    <w:rsid w:val="00E01066"/>
    <w:rsid w:val="00E0117C"/>
    <w:rsid w:val="00E0129E"/>
    <w:rsid w:val="00E012D8"/>
    <w:rsid w:val="00E01875"/>
    <w:rsid w:val="00E018D8"/>
    <w:rsid w:val="00E01B90"/>
    <w:rsid w:val="00E01C52"/>
    <w:rsid w:val="00E01E45"/>
    <w:rsid w:val="00E01E7E"/>
    <w:rsid w:val="00E01EBA"/>
    <w:rsid w:val="00E0200D"/>
    <w:rsid w:val="00E0209E"/>
    <w:rsid w:val="00E02189"/>
    <w:rsid w:val="00E0237D"/>
    <w:rsid w:val="00E02524"/>
    <w:rsid w:val="00E02901"/>
    <w:rsid w:val="00E02A06"/>
    <w:rsid w:val="00E02AA2"/>
    <w:rsid w:val="00E031B5"/>
    <w:rsid w:val="00E0322E"/>
    <w:rsid w:val="00E032D8"/>
    <w:rsid w:val="00E0382F"/>
    <w:rsid w:val="00E040A2"/>
    <w:rsid w:val="00E04355"/>
    <w:rsid w:val="00E04522"/>
    <w:rsid w:val="00E04673"/>
    <w:rsid w:val="00E0475B"/>
    <w:rsid w:val="00E0489A"/>
    <w:rsid w:val="00E049ED"/>
    <w:rsid w:val="00E04AEE"/>
    <w:rsid w:val="00E04BEB"/>
    <w:rsid w:val="00E04CAF"/>
    <w:rsid w:val="00E04D1C"/>
    <w:rsid w:val="00E04E6B"/>
    <w:rsid w:val="00E05166"/>
    <w:rsid w:val="00E0552E"/>
    <w:rsid w:val="00E05728"/>
    <w:rsid w:val="00E05AA1"/>
    <w:rsid w:val="00E05AC7"/>
    <w:rsid w:val="00E05C55"/>
    <w:rsid w:val="00E05C79"/>
    <w:rsid w:val="00E05E3B"/>
    <w:rsid w:val="00E05F59"/>
    <w:rsid w:val="00E060F7"/>
    <w:rsid w:val="00E0642F"/>
    <w:rsid w:val="00E0647E"/>
    <w:rsid w:val="00E064B0"/>
    <w:rsid w:val="00E06714"/>
    <w:rsid w:val="00E0697F"/>
    <w:rsid w:val="00E06C73"/>
    <w:rsid w:val="00E06C93"/>
    <w:rsid w:val="00E06CF1"/>
    <w:rsid w:val="00E06D7F"/>
    <w:rsid w:val="00E06E98"/>
    <w:rsid w:val="00E071A2"/>
    <w:rsid w:val="00E073B1"/>
    <w:rsid w:val="00E0747C"/>
    <w:rsid w:val="00E0752F"/>
    <w:rsid w:val="00E07738"/>
    <w:rsid w:val="00E079A0"/>
    <w:rsid w:val="00E07A06"/>
    <w:rsid w:val="00E07B15"/>
    <w:rsid w:val="00E07C87"/>
    <w:rsid w:val="00E07E10"/>
    <w:rsid w:val="00E100D2"/>
    <w:rsid w:val="00E10224"/>
    <w:rsid w:val="00E1024D"/>
    <w:rsid w:val="00E10809"/>
    <w:rsid w:val="00E109FD"/>
    <w:rsid w:val="00E10BB9"/>
    <w:rsid w:val="00E10F6D"/>
    <w:rsid w:val="00E114F6"/>
    <w:rsid w:val="00E11532"/>
    <w:rsid w:val="00E116E3"/>
    <w:rsid w:val="00E117F5"/>
    <w:rsid w:val="00E11803"/>
    <w:rsid w:val="00E119D6"/>
    <w:rsid w:val="00E11A04"/>
    <w:rsid w:val="00E11A1B"/>
    <w:rsid w:val="00E11AD8"/>
    <w:rsid w:val="00E11F0F"/>
    <w:rsid w:val="00E12608"/>
    <w:rsid w:val="00E1269A"/>
    <w:rsid w:val="00E12716"/>
    <w:rsid w:val="00E127E2"/>
    <w:rsid w:val="00E12839"/>
    <w:rsid w:val="00E128D2"/>
    <w:rsid w:val="00E128D5"/>
    <w:rsid w:val="00E12B94"/>
    <w:rsid w:val="00E12D37"/>
    <w:rsid w:val="00E12E52"/>
    <w:rsid w:val="00E12F1B"/>
    <w:rsid w:val="00E12F7C"/>
    <w:rsid w:val="00E13367"/>
    <w:rsid w:val="00E133AA"/>
    <w:rsid w:val="00E135E0"/>
    <w:rsid w:val="00E13738"/>
    <w:rsid w:val="00E1394E"/>
    <w:rsid w:val="00E13CA3"/>
    <w:rsid w:val="00E1405F"/>
    <w:rsid w:val="00E141E2"/>
    <w:rsid w:val="00E142A0"/>
    <w:rsid w:val="00E14333"/>
    <w:rsid w:val="00E1444D"/>
    <w:rsid w:val="00E14653"/>
    <w:rsid w:val="00E14751"/>
    <w:rsid w:val="00E14B92"/>
    <w:rsid w:val="00E14CDF"/>
    <w:rsid w:val="00E14D7D"/>
    <w:rsid w:val="00E14F6F"/>
    <w:rsid w:val="00E1511C"/>
    <w:rsid w:val="00E1514B"/>
    <w:rsid w:val="00E15227"/>
    <w:rsid w:val="00E15393"/>
    <w:rsid w:val="00E155F4"/>
    <w:rsid w:val="00E15A73"/>
    <w:rsid w:val="00E15AD4"/>
    <w:rsid w:val="00E15AFB"/>
    <w:rsid w:val="00E15D98"/>
    <w:rsid w:val="00E163AB"/>
    <w:rsid w:val="00E16436"/>
    <w:rsid w:val="00E16443"/>
    <w:rsid w:val="00E16910"/>
    <w:rsid w:val="00E1699A"/>
    <w:rsid w:val="00E17659"/>
    <w:rsid w:val="00E17752"/>
    <w:rsid w:val="00E1782D"/>
    <w:rsid w:val="00E17B4A"/>
    <w:rsid w:val="00E17BF5"/>
    <w:rsid w:val="00E17CDE"/>
    <w:rsid w:val="00E17E8D"/>
    <w:rsid w:val="00E203E0"/>
    <w:rsid w:val="00E20459"/>
    <w:rsid w:val="00E20588"/>
    <w:rsid w:val="00E205FB"/>
    <w:rsid w:val="00E20639"/>
    <w:rsid w:val="00E2071E"/>
    <w:rsid w:val="00E20998"/>
    <w:rsid w:val="00E20D40"/>
    <w:rsid w:val="00E20DE5"/>
    <w:rsid w:val="00E21005"/>
    <w:rsid w:val="00E2114C"/>
    <w:rsid w:val="00E212BE"/>
    <w:rsid w:val="00E21330"/>
    <w:rsid w:val="00E215C3"/>
    <w:rsid w:val="00E21612"/>
    <w:rsid w:val="00E2163F"/>
    <w:rsid w:val="00E21676"/>
    <w:rsid w:val="00E2183E"/>
    <w:rsid w:val="00E219D2"/>
    <w:rsid w:val="00E21C66"/>
    <w:rsid w:val="00E21C9D"/>
    <w:rsid w:val="00E21FBB"/>
    <w:rsid w:val="00E22317"/>
    <w:rsid w:val="00E227F3"/>
    <w:rsid w:val="00E22AED"/>
    <w:rsid w:val="00E22EC7"/>
    <w:rsid w:val="00E22EDC"/>
    <w:rsid w:val="00E22F75"/>
    <w:rsid w:val="00E2310B"/>
    <w:rsid w:val="00E23124"/>
    <w:rsid w:val="00E233BF"/>
    <w:rsid w:val="00E23B9F"/>
    <w:rsid w:val="00E23EA0"/>
    <w:rsid w:val="00E24189"/>
    <w:rsid w:val="00E24240"/>
    <w:rsid w:val="00E244E9"/>
    <w:rsid w:val="00E2460E"/>
    <w:rsid w:val="00E24706"/>
    <w:rsid w:val="00E24C1F"/>
    <w:rsid w:val="00E24D38"/>
    <w:rsid w:val="00E24F02"/>
    <w:rsid w:val="00E255E8"/>
    <w:rsid w:val="00E256A7"/>
    <w:rsid w:val="00E25C44"/>
    <w:rsid w:val="00E25DA9"/>
    <w:rsid w:val="00E26176"/>
    <w:rsid w:val="00E2620A"/>
    <w:rsid w:val="00E262D1"/>
    <w:rsid w:val="00E26449"/>
    <w:rsid w:val="00E2654C"/>
    <w:rsid w:val="00E266A4"/>
    <w:rsid w:val="00E269BC"/>
    <w:rsid w:val="00E26CCC"/>
    <w:rsid w:val="00E26DA2"/>
    <w:rsid w:val="00E26F5E"/>
    <w:rsid w:val="00E26FD4"/>
    <w:rsid w:val="00E26FE2"/>
    <w:rsid w:val="00E27213"/>
    <w:rsid w:val="00E2735A"/>
    <w:rsid w:val="00E27799"/>
    <w:rsid w:val="00E27843"/>
    <w:rsid w:val="00E27A51"/>
    <w:rsid w:val="00E27CA7"/>
    <w:rsid w:val="00E301CB"/>
    <w:rsid w:val="00E307DB"/>
    <w:rsid w:val="00E30837"/>
    <w:rsid w:val="00E30ADA"/>
    <w:rsid w:val="00E30D5B"/>
    <w:rsid w:val="00E30E0B"/>
    <w:rsid w:val="00E31002"/>
    <w:rsid w:val="00E3132C"/>
    <w:rsid w:val="00E31568"/>
    <w:rsid w:val="00E316CF"/>
    <w:rsid w:val="00E31767"/>
    <w:rsid w:val="00E31952"/>
    <w:rsid w:val="00E31AA4"/>
    <w:rsid w:val="00E31AD0"/>
    <w:rsid w:val="00E31C70"/>
    <w:rsid w:val="00E31CBB"/>
    <w:rsid w:val="00E31D34"/>
    <w:rsid w:val="00E31DAC"/>
    <w:rsid w:val="00E31DFC"/>
    <w:rsid w:val="00E31F5D"/>
    <w:rsid w:val="00E31F92"/>
    <w:rsid w:val="00E3202A"/>
    <w:rsid w:val="00E321A2"/>
    <w:rsid w:val="00E325AC"/>
    <w:rsid w:val="00E326F6"/>
    <w:rsid w:val="00E32767"/>
    <w:rsid w:val="00E329A7"/>
    <w:rsid w:val="00E32C6D"/>
    <w:rsid w:val="00E330FC"/>
    <w:rsid w:val="00E33218"/>
    <w:rsid w:val="00E332D7"/>
    <w:rsid w:val="00E332F0"/>
    <w:rsid w:val="00E334AC"/>
    <w:rsid w:val="00E3353B"/>
    <w:rsid w:val="00E337C8"/>
    <w:rsid w:val="00E33A2B"/>
    <w:rsid w:val="00E33BF2"/>
    <w:rsid w:val="00E33CA1"/>
    <w:rsid w:val="00E33EA6"/>
    <w:rsid w:val="00E340AD"/>
    <w:rsid w:val="00E34A4E"/>
    <w:rsid w:val="00E34AF7"/>
    <w:rsid w:val="00E34B9E"/>
    <w:rsid w:val="00E34C2A"/>
    <w:rsid w:val="00E34F6F"/>
    <w:rsid w:val="00E35012"/>
    <w:rsid w:val="00E35027"/>
    <w:rsid w:val="00E35304"/>
    <w:rsid w:val="00E353BE"/>
    <w:rsid w:val="00E3543C"/>
    <w:rsid w:val="00E35673"/>
    <w:rsid w:val="00E357B2"/>
    <w:rsid w:val="00E359EC"/>
    <w:rsid w:val="00E35E1C"/>
    <w:rsid w:val="00E35FCB"/>
    <w:rsid w:val="00E361B4"/>
    <w:rsid w:val="00E363CA"/>
    <w:rsid w:val="00E36742"/>
    <w:rsid w:val="00E367EE"/>
    <w:rsid w:val="00E3682B"/>
    <w:rsid w:val="00E36ABE"/>
    <w:rsid w:val="00E36B3A"/>
    <w:rsid w:val="00E36D04"/>
    <w:rsid w:val="00E36EBC"/>
    <w:rsid w:val="00E36FBE"/>
    <w:rsid w:val="00E36FC5"/>
    <w:rsid w:val="00E37037"/>
    <w:rsid w:val="00E37298"/>
    <w:rsid w:val="00E37342"/>
    <w:rsid w:val="00E3787E"/>
    <w:rsid w:val="00E40324"/>
    <w:rsid w:val="00E404A0"/>
    <w:rsid w:val="00E40530"/>
    <w:rsid w:val="00E40778"/>
    <w:rsid w:val="00E407BF"/>
    <w:rsid w:val="00E407C6"/>
    <w:rsid w:val="00E40B86"/>
    <w:rsid w:val="00E41008"/>
    <w:rsid w:val="00E4108A"/>
    <w:rsid w:val="00E410A8"/>
    <w:rsid w:val="00E417A8"/>
    <w:rsid w:val="00E41929"/>
    <w:rsid w:val="00E41A38"/>
    <w:rsid w:val="00E41A61"/>
    <w:rsid w:val="00E41AB0"/>
    <w:rsid w:val="00E41CC4"/>
    <w:rsid w:val="00E41E9C"/>
    <w:rsid w:val="00E41FFE"/>
    <w:rsid w:val="00E420EB"/>
    <w:rsid w:val="00E4268E"/>
    <w:rsid w:val="00E4270F"/>
    <w:rsid w:val="00E428E4"/>
    <w:rsid w:val="00E42A1F"/>
    <w:rsid w:val="00E42E61"/>
    <w:rsid w:val="00E43097"/>
    <w:rsid w:val="00E430ED"/>
    <w:rsid w:val="00E43153"/>
    <w:rsid w:val="00E4361B"/>
    <w:rsid w:val="00E4372E"/>
    <w:rsid w:val="00E439D6"/>
    <w:rsid w:val="00E43A1C"/>
    <w:rsid w:val="00E44121"/>
    <w:rsid w:val="00E44196"/>
    <w:rsid w:val="00E44397"/>
    <w:rsid w:val="00E44451"/>
    <w:rsid w:val="00E4464D"/>
    <w:rsid w:val="00E44841"/>
    <w:rsid w:val="00E44994"/>
    <w:rsid w:val="00E44A7A"/>
    <w:rsid w:val="00E44F13"/>
    <w:rsid w:val="00E4509A"/>
    <w:rsid w:val="00E450A7"/>
    <w:rsid w:val="00E4518E"/>
    <w:rsid w:val="00E451DD"/>
    <w:rsid w:val="00E452D1"/>
    <w:rsid w:val="00E4564F"/>
    <w:rsid w:val="00E45911"/>
    <w:rsid w:val="00E45AC9"/>
    <w:rsid w:val="00E45DDD"/>
    <w:rsid w:val="00E45E04"/>
    <w:rsid w:val="00E4607E"/>
    <w:rsid w:val="00E4609E"/>
    <w:rsid w:val="00E461F5"/>
    <w:rsid w:val="00E46557"/>
    <w:rsid w:val="00E46D39"/>
    <w:rsid w:val="00E46DD9"/>
    <w:rsid w:val="00E47035"/>
    <w:rsid w:val="00E47085"/>
    <w:rsid w:val="00E4712F"/>
    <w:rsid w:val="00E4718F"/>
    <w:rsid w:val="00E47309"/>
    <w:rsid w:val="00E474A8"/>
    <w:rsid w:val="00E4758E"/>
    <w:rsid w:val="00E476BC"/>
    <w:rsid w:val="00E476ED"/>
    <w:rsid w:val="00E500A3"/>
    <w:rsid w:val="00E5021E"/>
    <w:rsid w:val="00E502E3"/>
    <w:rsid w:val="00E502EB"/>
    <w:rsid w:val="00E503ED"/>
    <w:rsid w:val="00E505C6"/>
    <w:rsid w:val="00E50B67"/>
    <w:rsid w:val="00E50B73"/>
    <w:rsid w:val="00E50DBF"/>
    <w:rsid w:val="00E5125D"/>
    <w:rsid w:val="00E513C4"/>
    <w:rsid w:val="00E515A3"/>
    <w:rsid w:val="00E51A94"/>
    <w:rsid w:val="00E51BAF"/>
    <w:rsid w:val="00E51C86"/>
    <w:rsid w:val="00E51D8B"/>
    <w:rsid w:val="00E51F15"/>
    <w:rsid w:val="00E52028"/>
    <w:rsid w:val="00E52152"/>
    <w:rsid w:val="00E52161"/>
    <w:rsid w:val="00E52613"/>
    <w:rsid w:val="00E5268D"/>
    <w:rsid w:val="00E526B0"/>
    <w:rsid w:val="00E527CD"/>
    <w:rsid w:val="00E52E5F"/>
    <w:rsid w:val="00E53017"/>
    <w:rsid w:val="00E53C67"/>
    <w:rsid w:val="00E53D92"/>
    <w:rsid w:val="00E53E49"/>
    <w:rsid w:val="00E54216"/>
    <w:rsid w:val="00E5451B"/>
    <w:rsid w:val="00E5451E"/>
    <w:rsid w:val="00E5460F"/>
    <w:rsid w:val="00E546B3"/>
    <w:rsid w:val="00E547CB"/>
    <w:rsid w:val="00E54863"/>
    <w:rsid w:val="00E54A9F"/>
    <w:rsid w:val="00E54B89"/>
    <w:rsid w:val="00E54CE4"/>
    <w:rsid w:val="00E55260"/>
    <w:rsid w:val="00E5526B"/>
    <w:rsid w:val="00E5540F"/>
    <w:rsid w:val="00E555B9"/>
    <w:rsid w:val="00E555F1"/>
    <w:rsid w:val="00E55978"/>
    <w:rsid w:val="00E55BA9"/>
    <w:rsid w:val="00E55F0C"/>
    <w:rsid w:val="00E560ED"/>
    <w:rsid w:val="00E56313"/>
    <w:rsid w:val="00E563DA"/>
    <w:rsid w:val="00E5684C"/>
    <w:rsid w:val="00E569B8"/>
    <w:rsid w:val="00E56B11"/>
    <w:rsid w:val="00E56CE6"/>
    <w:rsid w:val="00E57177"/>
    <w:rsid w:val="00E57195"/>
    <w:rsid w:val="00E57322"/>
    <w:rsid w:val="00E5738E"/>
    <w:rsid w:val="00E57391"/>
    <w:rsid w:val="00E57415"/>
    <w:rsid w:val="00E576FD"/>
    <w:rsid w:val="00E578CF"/>
    <w:rsid w:val="00E57B4E"/>
    <w:rsid w:val="00E57C60"/>
    <w:rsid w:val="00E57F70"/>
    <w:rsid w:val="00E6006A"/>
    <w:rsid w:val="00E60190"/>
    <w:rsid w:val="00E60196"/>
    <w:rsid w:val="00E601B5"/>
    <w:rsid w:val="00E60284"/>
    <w:rsid w:val="00E6045C"/>
    <w:rsid w:val="00E605D0"/>
    <w:rsid w:val="00E60E04"/>
    <w:rsid w:val="00E60E39"/>
    <w:rsid w:val="00E6106A"/>
    <w:rsid w:val="00E612A5"/>
    <w:rsid w:val="00E612B1"/>
    <w:rsid w:val="00E612FE"/>
    <w:rsid w:val="00E6146B"/>
    <w:rsid w:val="00E61601"/>
    <w:rsid w:val="00E61795"/>
    <w:rsid w:val="00E617C2"/>
    <w:rsid w:val="00E6185E"/>
    <w:rsid w:val="00E618AA"/>
    <w:rsid w:val="00E61B1D"/>
    <w:rsid w:val="00E61BA3"/>
    <w:rsid w:val="00E61EEB"/>
    <w:rsid w:val="00E62059"/>
    <w:rsid w:val="00E62400"/>
    <w:rsid w:val="00E624D0"/>
    <w:rsid w:val="00E6262E"/>
    <w:rsid w:val="00E628D9"/>
    <w:rsid w:val="00E62A36"/>
    <w:rsid w:val="00E62A75"/>
    <w:rsid w:val="00E62C7C"/>
    <w:rsid w:val="00E63132"/>
    <w:rsid w:val="00E63391"/>
    <w:rsid w:val="00E6352C"/>
    <w:rsid w:val="00E6358B"/>
    <w:rsid w:val="00E635B3"/>
    <w:rsid w:val="00E640F8"/>
    <w:rsid w:val="00E641C4"/>
    <w:rsid w:val="00E64426"/>
    <w:rsid w:val="00E64D4A"/>
    <w:rsid w:val="00E64E39"/>
    <w:rsid w:val="00E65049"/>
    <w:rsid w:val="00E655E3"/>
    <w:rsid w:val="00E657B8"/>
    <w:rsid w:val="00E65954"/>
    <w:rsid w:val="00E65DE5"/>
    <w:rsid w:val="00E66219"/>
    <w:rsid w:val="00E662BF"/>
    <w:rsid w:val="00E66459"/>
    <w:rsid w:val="00E66607"/>
    <w:rsid w:val="00E66D10"/>
    <w:rsid w:val="00E67069"/>
    <w:rsid w:val="00E6746C"/>
    <w:rsid w:val="00E675BC"/>
    <w:rsid w:val="00E677B1"/>
    <w:rsid w:val="00E677D5"/>
    <w:rsid w:val="00E677F6"/>
    <w:rsid w:val="00E67B19"/>
    <w:rsid w:val="00E7026C"/>
    <w:rsid w:val="00E7037A"/>
    <w:rsid w:val="00E7059B"/>
    <w:rsid w:val="00E70832"/>
    <w:rsid w:val="00E70A2A"/>
    <w:rsid w:val="00E70AD6"/>
    <w:rsid w:val="00E70B98"/>
    <w:rsid w:val="00E70C81"/>
    <w:rsid w:val="00E71079"/>
    <w:rsid w:val="00E71290"/>
    <w:rsid w:val="00E712E7"/>
    <w:rsid w:val="00E716EF"/>
    <w:rsid w:val="00E71B56"/>
    <w:rsid w:val="00E71BA2"/>
    <w:rsid w:val="00E72204"/>
    <w:rsid w:val="00E72420"/>
    <w:rsid w:val="00E72B2C"/>
    <w:rsid w:val="00E72C92"/>
    <w:rsid w:val="00E72D9D"/>
    <w:rsid w:val="00E7308F"/>
    <w:rsid w:val="00E73676"/>
    <w:rsid w:val="00E736EB"/>
    <w:rsid w:val="00E738DE"/>
    <w:rsid w:val="00E73D4C"/>
    <w:rsid w:val="00E73EF8"/>
    <w:rsid w:val="00E74024"/>
    <w:rsid w:val="00E74172"/>
    <w:rsid w:val="00E74296"/>
    <w:rsid w:val="00E742E8"/>
    <w:rsid w:val="00E74345"/>
    <w:rsid w:val="00E74CCE"/>
    <w:rsid w:val="00E74CFA"/>
    <w:rsid w:val="00E74DBB"/>
    <w:rsid w:val="00E74E16"/>
    <w:rsid w:val="00E74E95"/>
    <w:rsid w:val="00E751D8"/>
    <w:rsid w:val="00E7579D"/>
    <w:rsid w:val="00E75936"/>
    <w:rsid w:val="00E75971"/>
    <w:rsid w:val="00E75EB3"/>
    <w:rsid w:val="00E760E7"/>
    <w:rsid w:val="00E7653F"/>
    <w:rsid w:val="00E766BB"/>
    <w:rsid w:val="00E767E3"/>
    <w:rsid w:val="00E76E8E"/>
    <w:rsid w:val="00E7724A"/>
    <w:rsid w:val="00E775D0"/>
    <w:rsid w:val="00E779DE"/>
    <w:rsid w:val="00E77B0F"/>
    <w:rsid w:val="00E77E17"/>
    <w:rsid w:val="00E77F91"/>
    <w:rsid w:val="00E801A8"/>
    <w:rsid w:val="00E80608"/>
    <w:rsid w:val="00E80AD1"/>
    <w:rsid w:val="00E80C31"/>
    <w:rsid w:val="00E80E46"/>
    <w:rsid w:val="00E80F9B"/>
    <w:rsid w:val="00E80FC5"/>
    <w:rsid w:val="00E81059"/>
    <w:rsid w:val="00E810A4"/>
    <w:rsid w:val="00E811C7"/>
    <w:rsid w:val="00E812AD"/>
    <w:rsid w:val="00E812E3"/>
    <w:rsid w:val="00E81387"/>
    <w:rsid w:val="00E81788"/>
    <w:rsid w:val="00E81889"/>
    <w:rsid w:val="00E818E6"/>
    <w:rsid w:val="00E81A98"/>
    <w:rsid w:val="00E81C4F"/>
    <w:rsid w:val="00E81EE4"/>
    <w:rsid w:val="00E81F5A"/>
    <w:rsid w:val="00E81FEB"/>
    <w:rsid w:val="00E82579"/>
    <w:rsid w:val="00E82E86"/>
    <w:rsid w:val="00E82EBF"/>
    <w:rsid w:val="00E8303D"/>
    <w:rsid w:val="00E8310E"/>
    <w:rsid w:val="00E83293"/>
    <w:rsid w:val="00E833A6"/>
    <w:rsid w:val="00E8340D"/>
    <w:rsid w:val="00E834D2"/>
    <w:rsid w:val="00E837B9"/>
    <w:rsid w:val="00E83877"/>
    <w:rsid w:val="00E839AE"/>
    <w:rsid w:val="00E83AB5"/>
    <w:rsid w:val="00E83B9E"/>
    <w:rsid w:val="00E83C7B"/>
    <w:rsid w:val="00E83D64"/>
    <w:rsid w:val="00E8403C"/>
    <w:rsid w:val="00E84266"/>
    <w:rsid w:val="00E84292"/>
    <w:rsid w:val="00E842F7"/>
    <w:rsid w:val="00E8469A"/>
    <w:rsid w:val="00E8476F"/>
    <w:rsid w:val="00E849EA"/>
    <w:rsid w:val="00E84D2D"/>
    <w:rsid w:val="00E84E75"/>
    <w:rsid w:val="00E84EF7"/>
    <w:rsid w:val="00E85037"/>
    <w:rsid w:val="00E850CF"/>
    <w:rsid w:val="00E859F9"/>
    <w:rsid w:val="00E85CB0"/>
    <w:rsid w:val="00E85D9F"/>
    <w:rsid w:val="00E868FD"/>
    <w:rsid w:val="00E869F4"/>
    <w:rsid w:val="00E86CB6"/>
    <w:rsid w:val="00E872BC"/>
    <w:rsid w:val="00E872CE"/>
    <w:rsid w:val="00E877A7"/>
    <w:rsid w:val="00E878C6"/>
    <w:rsid w:val="00E87BED"/>
    <w:rsid w:val="00E87F61"/>
    <w:rsid w:val="00E9009E"/>
    <w:rsid w:val="00E90154"/>
    <w:rsid w:val="00E90194"/>
    <w:rsid w:val="00E901C0"/>
    <w:rsid w:val="00E9037D"/>
    <w:rsid w:val="00E9067E"/>
    <w:rsid w:val="00E906FA"/>
    <w:rsid w:val="00E907EF"/>
    <w:rsid w:val="00E908EE"/>
    <w:rsid w:val="00E91044"/>
    <w:rsid w:val="00E91339"/>
    <w:rsid w:val="00E91489"/>
    <w:rsid w:val="00E914C1"/>
    <w:rsid w:val="00E9150C"/>
    <w:rsid w:val="00E916CB"/>
    <w:rsid w:val="00E9191F"/>
    <w:rsid w:val="00E92051"/>
    <w:rsid w:val="00E9226F"/>
    <w:rsid w:val="00E9233A"/>
    <w:rsid w:val="00E924B5"/>
    <w:rsid w:val="00E924CB"/>
    <w:rsid w:val="00E9252B"/>
    <w:rsid w:val="00E92925"/>
    <w:rsid w:val="00E9292A"/>
    <w:rsid w:val="00E92940"/>
    <w:rsid w:val="00E9303F"/>
    <w:rsid w:val="00E93960"/>
    <w:rsid w:val="00E93B6F"/>
    <w:rsid w:val="00E93BC8"/>
    <w:rsid w:val="00E93BCC"/>
    <w:rsid w:val="00E93C0D"/>
    <w:rsid w:val="00E93C98"/>
    <w:rsid w:val="00E93CD0"/>
    <w:rsid w:val="00E93F9A"/>
    <w:rsid w:val="00E9402C"/>
    <w:rsid w:val="00E94B16"/>
    <w:rsid w:val="00E94B62"/>
    <w:rsid w:val="00E94D80"/>
    <w:rsid w:val="00E94E42"/>
    <w:rsid w:val="00E94EFC"/>
    <w:rsid w:val="00E94EFD"/>
    <w:rsid w:val="00E950BF"/>
    <w:rsid w:val="00E951AD"/>
    <w:rsid w:val="00E9538E"/>
    <w:rsid w:val="00E959C4"/>
    <w:rsid w:val="00E95A53"/>
    <w:rsid w:val="00E9602C"/>
    <w:rsid w:val="00E96133"/>
    <w:rsid w:val="00E966B0"/>
    <w:rsid w:val="00E966F6"/>
    <w:rsid w:val="00E9678C"/>
    <w:rsid w:val="00E9685D"/>
    <w:rsid w:val="00E968B1"/>
    <w:rsid w:val="00E968C5"/>
    <w:rsid w:val="00E968EA"/>
    <w:rsid w:val="00E96AC1"/>
    <w:rsid w:val="00E96CD0"/>
    <w:rsid w:val="00E96E75"/>
    <w:rsid w:val="00E96E93"/>
    <w:rsid w:val="00E973D7"/>
    <w:rsid w:val="00E974A1"/>
    <w:rsid w:val="00E9765C"/>
    <w:rsid w:val="00E97B67"/>
    <w:rsid w:val="00E97C64"/>
    <w:rsid w:val="00E97D75"/>
    <w:rsid w:val="00E97F0A"/>
    <w:rsid w:val="00EA0153"/>
    <w:rsid w:val="00EA03AD"/>
    <w:rsid w:val="00EA0E7D"/>
    <w:rsid w:val="00EA1098"/>
    <w:rsid w:val="00EA1252"/>
    <w:rsid w:val="00EA1337"/>
    <w:rsid w:val="00EA1492"/>
    <w:rsid w:val="00EA1556"/>
    <w:rsid w:val="00EA1736"/>
    <w:rsid w:val="00EA187D"/>
    <w:rsid w:val="00EA1889"/>
    <w:rsid w:val="00EA1D73"/>
    <w:rsid w:val="00EA2168"/>
    <w:rsid w:val="00EA2193"/>
    <w:rsid w:val="00EA2643"/>
    <w:rsid w:val="00EA2756"/>
    <w:rsid w:val="00EA2795"/>
    <w:rsid w:val="00EA27B9"/>
    <w:rsid w:val="00EA27E0"/>
    <w:rsid w:val="00EA29ED"/>
    <w:rsid w:val="00EA2D5F"/>
    <w:rsid w:val="00EA2F2D"/>
    <w:rsid w:val="00EA3794"/>
    <w:rsid w:val="00EA38A1"/>
    <w:rsid w:val="00EA38A3"/>
    <w:rsid w:val="00EA3A5D"/>
    <w:rsid w:val="00EA3A9B"/>
    <w:rsid w:val="00EA3AE5"/>
    <w:rsid w:val="00EA3EEF"/>
    <w:rsid w:val="00EA4029"/>
    <w:rsid w:val="00EA42A0"/>
    <w:rsid w:val="00EA42EF"/>
    <w:rsid w:val="00EA448C"/>
    <w:rsid w:val="00EA472B"/>
    <w:rsid w:val="00EA481B"/>
    <w:rsid w:val="00EA4CA8"/>
    <w:rsid w:val="00EA4D3F"/>
    <w:rsid w:val="00EA505A"/>
    <w:rsid w:val="00EA5136"/>
    <w:rsid w:val="00EA51E7"/>
    <w:rsid w:val="00EA595A"/>
    <w:rsid w:val="00EA5A14"/>
    <w:rsid w:val="00EA5A29"/>
    <w:rsid w:val="00EA5A85"/>
    <w:rsid w:val="00EA5AA1"/>
    <w:rsid w:val="00EA5DA3"/>
    <w:rsid w:val="00EA5F2F"/>
    <w:rsid w:val="00EA5F8F"/>
    <w:rsid w:val="00EA642F"/>
    <w:rsid w:val="00EA655D"/>
    <w:rsid w:val="00EA6600"/>
    <w:rsid w:val="00EA67C8"/>
    <w:rsid w:val="00EA6B70"/>
    <w:rsid w:val="00EA6CC6"/>
    <w:rsid w:val="00EA7581"/>
    <w:rsid w:val="00EA763C"/>
    <w:rsid w:val="00EA76EB"/>
    <w:rsid w:val="00EA78D7"/>
    <w:rsid w:val="00EA7CF8"/>
    <w:rsid w:val="00EA7DA4"/>
    <w:rsid w:val="00EB015A"/>
    <w:rsid w:val="00EB01F2"/>
    <w:rsid w:val="00EB038F"/>
    <w:rsid w:val="00EB0BED"/>
    <w:rsid w:val="00EB0C1B"/>
    <w:rsid w:val="00EB0E3C"/>
    <w:rsid w:val="00EB1052"/>
    <w:rsid w:val="00EB158D"/>
    <w:rsid w:val="00EB1717"/>
    <w:rsid w:val="00EB171D"/>
    <w:rsid w:val="00EB1984"/>
    <w:rsid w:val="00EB1E61"/>
    <w:rsid w:val="00EB241C"/>
    <w:rsid w:val="00EB2450"/>
    <w:rsid w:val="00EB24DF"/>
    <w:rsid w:val="00EB295B"/>
    <w:rsid w:val="00EB2B5D"/>
    <w:rsid w:val="00EB315D"/>
    <w:rsid w:val="00EB386B"/>
    <w:rsid w:val="00EB3A49"/>
    <w:rsid w:val="00EB3B52"/>
    <w:rsid w:val="00EB3C39"/>
    <w:rsid w:val="00EB3D8E"/>
    <w:rsid w:val="00EB402D"/>
    <w:rsid w:val="00EB4488"/>
    <w:rsid w:val="00EB44D3"/>
    <w:rsid w:val="00EB452B"/>
    <w:rsid w:val="00EB452D"/>
    <w:rsid w:val="00EB458E"/>
    <w:rsid w:val="00EB4618"/>
    <w:rsid w:val="00EB464E"/>
    <w:rsid w:val="00EB479F"/>
    <w:rsid w:val="00EB48A6"/>
    <w:rsid w:val="00EB49F8"/>
    <w:rsid w:val="00EB4A8E"/>
    <w:rsid w:val="00EB4BD0"/>
    <w:rsid w:val="00EB4BDF"/>
    <w:rsid w:val="00EB4C8C"/>
    <w:rsid w:val="00EB50D6"/>
    <w:rsid w:val="00EB5417"/>
    <w:rsid w:val="00EB56C6"/>
    <w:rsid w:val="00EB5942"/>
    <w:rsid w:val="00EB5977"/>
    <w:rsid w:val="00EB5BD3"/>
    <w:rsid w:val="00EB5D83"/>
    <w:rsid w:val="00EB5EC5"/>
    <w:rsid w:val="00EB60C5"/>
    <w:rsid w:val="00EB654C"/>
    <w:rsid w:val="00EB6857"/>
    <w:rsid w:val="00EB6888"/>
    <w:rsid w:val="00EB6950"/>
    <w:rsid w:val="00EB69B7"/>
    <w:rsid w:val="00EB6EA5"/>
    <w:rsid w:val="00EB6FA0"/>
    <w:rsid w:val="00EB7535"/>
    <w:rsid w:val="00EB763E"/>
    <w:rsid w:val="00EB773C"/>
    <w:rsid w:val="00EB7ABE"/>
    <w:rsid w:val="00EB7C9B"/>
    <w:rsid w:val="00EB7CDF"/>
    <w:rsid w:val="00EB7EBC"/>
    <w:rsid w:val="00EB7F69"/>
    <w:rsid w:val="00EC0092"/>
    <w:rsid w:val="00EC0124"/>
    <w:rsid w:val="00EC060D"/>
    <w:rsid w:val="00EC069E"/>
    <w:rsid w:val="00EC06DB"/>
    <w:rsid w:val="00EC07C9"/>
    <w:rsid w:val="00EC083E"/>
    <w:rsid w:val="00EC0A26"/>
    <w:rsid w:val="00EC0D37"/>
    <w:rsid w:val="00EC0D3B"/>
    <w:rsid w:val="00EC111B"/>
    <w:rsid w:val="00EC1250"/>
    <w:rsid w:val="00EC154D"/>
    <w:rsid w:val="00EC1622"/>
    <w:rsid w:val="00EC168A"/>
    <w:rsid w:val="00EC17D8"/>
    <w:rsid w:val="00EC1820"/>
    <w:rsid w:val="00EC19F3"/>
    <w:rsid w:val="00EC1A3D"/>
    <w:rsid w:val="00EC1C7E"/>
    <w:rsid w:val="00EC2037"/>
    <w:rsid w:val="00EC2413"/>
    <w:rsid w:val="00EC255E"/>
    <w:rsid w:val="00EC267B"/>
    <w:rsid w:val="00EC26C0"/>
    <w:rsid w:val="00EC27D1"/>
    <w:rsid w:val="00EC289E"/>
    <w:rsid w:val="00EC2AB8"/>
    <w:rsid w:val="00EC2B78"/>
    <w:rsid w:val="00EC2C0F"/>
    <w:rsid w:val="00EC2D17"/>
    <w:rsid w:val="00EC340E"/>
    <w:rsid w:val="00EC3517"/>
    <w:rsid w:val="00EC3997"/>
    <w:rsid w:val="00EC399B"/>
    <w:rsid w:val="00EC39B2"/>
    <w:rsid w:val="00EC3A77"/>
    <w:rsid w:val="00EC3BE8"/>
    <w:rsid w:val="00EC3C5B"/>
    <w:rsid w:val="00EC3D82"/>
    <w:rsid w:val="00EC3F3A"/>
    <w:rsid w:val="00EC3FA7"/>
    <w:rsid w:val="00EC3FE4"/>
    <w:rsid w:val="00EC404C"/>
    <w:rsid w:val="00EC410D"/>
    <w:rsid w:val="00EC4279"/>
    <w:rsid w:val="00EC42D1"/>
    <w:rsid w:val="00EC4369"/>
    <w:rsid w:val="00EC44D0"/>
    <w:rsid w:val="00EC46C2"/>
    <w:rsid w:val="00EC4739"/>
    <w:rsid w:val="00EC4865"/>
    <w:rsid w:val="00EC4C69"/>
    <w:rsid w:val="00EC4D0B"/>
    <w:rsid w:val="00EC4D85"/>
    <w:rsid w:val="00EC4E8F"/>
    <w:rsid w:val="00EC4FC9"/>
    <w:rsid w:val="00EC5173"/>
    <w:rsid w:val="00EC51E7"/>
    <w:rsid w:val="00EC52CF"/>
    <w:rsid w:val="00EC5901"/>
    <w:rsid w:val="00EC5B26"/>
    <w:rsid w:val="00EC5C6E"/>
    <w:rsid w:val="00EC6082"/>
    <w:rsid w:val="00EC6183"/>
    <w:rsid w:val="00EC6348"/>
    <w:rsid w:val="00EC64D6"/>
    <w:rsid w:val="00EC666E"/>
    <w:rsid w:val="00EC6854"/>
    <w:rsid w:val="00EC6CA3"/>
    <w:rsid w:val="00EC6D4A"/>
    <w:rsid w:val="00EC7171"/>
    <w:rsid w:val="00EC7298"/>
    <w:rsid w:val="00EC76C7"/>
    <w:rsid w:val="00EC7934"/>
    <w:rsid w:val="00EC7A23"/>
    <w:rsid w:val="00EC7A81"/>
    <w:rsid w:val="00EC7C3E"/>
    <w:rsid w:val="00EC7E28"/>
    <w:rsid w:val="00ED00AC"/>
    <w:rsid w:val="00ED0250"/>
    <w:rsid w:val="00ED03D3"/>
    <w:rsid w:val="00ED04C7"/>
    <w:rsid w:val="00ED04CF"/>
    <w:rsid w:val="00ED071F"/>
    <w:rsid w:val="00ED0855"/>
    <w:rsid w:val="00ED08B3"/>
    <w:rsid w:val="00ED0BA1"/>
    <w:rsid w:val="00ED0FF7"/>
    <w:rsid w:val="00ED10CB"/>
    <w:rsid w:val="00ED13BF"/>
    <w:rsid w:val="00ED160C"/>
    <w:rsid w:val="00ED1A4B"/>
    <w:rsid w:val="00ED1BB7"/>
    <w:rsid w:val="00ED1D1E"/>
    <w:rsid w:val="00ED1D9A"/>
    <w:rsid w:val="00ED1E02"/>
    <w:rsid w:val="00ED1E99"/>
    <w:rsid w:val="00ED1FAC"/>
    <w:rsid w:val="00ED208D"/>
    <w:rsid w:val="00ED2644"/>
    <w:rsid w:val="00ED2955"/>
    <w:rsid w:val="00ED296D"/>
    <w:rsid w:val="00ED2A4B"/>
    <w:rsid w:val="00ED2F11"/>
    <w:rsid w:val="00ED2F23"/>
    <w:rsid w:val="00ED2FDE"/>
    <w:rsid w:val="00ED311C"/>
    <w:rsid w:val="00ED32EE"/>
    <w:rsid w:val="00ED3310"/>
    <w:rsid w:val="00ED350F"/>
    <w:rsid w:val="00ED351A"/>
    <w:rsid w:val="00ED38EB"/>
    <w:rsid w:val="00ED3A12"/>
    <w:rsid w:val="00ED3A8E"/>
    <w:rsid w:val="00ED3ABB"/>
    <w:rsid w:val="00ED3AD1"/>
    <w:rsid w:val="00ED3B8B"/>
    <w:rsid w:val="00ED3D44"/>
    <w:rsid w:val="00ED3E42"/>
    <w:rsid w:val="00ED3FD5"/>
    <w:rsid w:val="00ED405E"/>
    <w:rsid w:val="00ED43EA"/>
    <w:rsid w:val="00ED444D"/>
    <w:rsid w:val="00ED45A5"/>
    <w:rsid w:val="00ED4698"/>
    <w:rsid w:val="00ED4C61"/>
    <w:rsid w:val="00ED500B"/>
    <w:rsid w:val="00ED50C6"/>
    <w:rsid w:val="00ED513E"/>
    <w:rsid w:val="00ED517F"/>
    <w:rsid w:val="00ED5191"/>
    <w:rsid w:val="00ED529F"/>
    <w:rsid w:val="00ED55C1"/>
    <w:rsid w:val="00ED57E8"/>
    <w:rsid w:val="00ED5B9B"/>
    <w:rsid w:val="00ED5C05"/>
    <w:rsid w:val="00ED5C9F"/>
    <w:rsid w:val="00ED5EA5"/>
    <w:rsid w:val="00ED5FBB"/>
    <w:rsid w:val="00ED6078"/>
    <w:rsid w:val="00ED650E"/>
    <w:rsid w:val="00ED6674"/>
    <w:rsid w:val="00ED67AD"/>
    <w:rsid w:val="00ED6A21"/>
    <w:rsid w:val="00ED6E02"/>
    <w:rsid w:val="00ED6F8F"/>
    <w:rsid w:val="00ED70DE"/>
    <w:rsid w:val="00ED7141"/>
    <w:rsid w:val="00ED722F"/>
    <w:rsid w:val="00ED749A"/>
    <w:rsid w:val="00ED7562"/>
    <w:rsid w:val="00ED784A"/>
    <w:rsid w:val="00ED788A"/>
    <w:rsid w:val="00ED7B92"/>
    <w:rsid w:val="00ED7C31"/>
    <w:rsid w:val="00ED7F4D"/>
    <w:rsid w:val="00EE0016"/>
    <w:rsid w:val="00EE0235"/>
    <w:rsid w:val="00EE0498"/>
    <w:rsid w:val="00EE04C5"/>
    <w:rsid w:val="00EE04D9"/>
    <w:rsid w:val="00EE0671"/>
    <w:rsid w:val="00EE07A8"/>
    <w:rsid w:val="00EE0A5C"/>
    <w:rsid w:val="00EE0B17"/>
    <w:rsid w:val="00EE0E93"/>
    <w:rsid w:val="00EE0F05"/>
    <w:rsid w:val="00EE0F95"/>
    <w:rsid w:val="00EE0FCA"/>
    <w:rsid w:val="00EE11CC"/>
    <w:rsid w:val="00EE1256"/>
    <w:rsid w:val="00EE136B"/>
    <w:rsid w:val="00EE1544"/>
    <w:rsid w:val="00EE1752"/>
    <w:rsid w:val="00EE1805"/>
    <w:rsid w:val="00EE1851"/>
    <w:rsid w:val="00EE1981"/>
    <w:rsid w:val="00EE1B2E"/>
    <w:rsid w:val="00EE1D9A"/>
    <w:rsid w:val="00EE1DF2"/>
    <w:rsid w:val="00EE1E71"/>
    <w:rsid w:val="00EE2021"/>
    <w:rsid w:val="00EE2282"/>
    <w:rsid w:val="00EE27A4"/>
    <w:rsid w:val="00EE28A6"/>
    <w:rsid w:val="00EE2A59"/>
    <w:rsid w:val="00EE2A5E"/>
    <w:rsid w:val="00EE2CB7"/>
    <w:rsid w:val="00EE2E67"/>
    <w:rsid w:val="00EE2EA8"/>
    <w:rsid w:val="00EE30AE"/>
    <w:rsid w:val="00EE3192"/>
    <w:rsid w:val="00EE31F4"/>
    <w:rsid w:val="00EE352E"/>
    <w:rsid w:val="00EE38DC"/>
    <w:rsid w:val="00EE3E6E"/>
    <w:rsid w:val="00EE422C"/>
    <w:rsid w:val="00EE42AD"/>
    <w:rsid w:val="00EE437D"/>
    <w:rsid w:val="00EE4450"/>
    <w:rsid w:val="00EE4549"/>
    <w:rsid w:val="00EE45B8"/>
    <w:rsid w:val="00EE45BD"/>
    <w:rsid w:val="00EE4CFA"/>
    <w:rsid w:val="00EE4FDA"/>
    <w:rsid w:val="00EE4FE8"/>
    <w:rsid w:val="00EE50EA"/>
    <w:rsid w:val="00EE5347"/>
    <w:rsid w:val="00EE54EF"/>
    <w:rsid w:val="00EE57DC"/>
    <w:rsid w:val="00EE5C99"/>
    <w:rsid w:val="00EE5E81"/>
    <w:rsid w:val="00EE61B9"/>
    <w:rsid w:val="00EE655D"/>
    <w:rsid w:val="00EE6579"/>
    <w:rsid w:val="00EE65B4"/>
    <w:rsid w:val="00EE6763"/>
    <w:rsid w:val="00EE67A5"/>
    <w:rsid w:val="00EE6843"/>
    <w:rsid w:val="00EE6867"/>
    <w:rsid w:val="00EE6A57"/>
    <w:rsid w:val="00EE6D73"/>
    <w:rsid w:val="00EE6EFD"/>
    <w:rsid w:val="00EE70C0"/>
    <w:rsid w:val="00EE70D8"/>
    <w:rsid w:val="00EE71EF"/>
    <w:rsid w:val="00EE74EE"/>
    <w:rsid w:val="00EE7806"/>
    <w:rsid w:val="00EE784D"/>
    <w:rsid w:val="00EE7C90"/>
    <w:rsid w:val="00EE7D8E"/>
    <w:rsid w:val="00EF00DC"/>
    <w:rsid w:val="00EF033B"/>
    <w:rsid w:val="00EF05AE"/>
    <w:rsid w:val="00EF0742"/>
    <w:rsid w:val="00EF076F"/>
    <w:rsid w:val="00EF0792"/>
    <w:rsid w:val="00EF0A84"/>
    <w:rsid w:val="00EF0C4C"/>
    <w:rsid w:val="00EF0E21"/>
    <w:rsid w:val="00EF1298"/>
    <w:rsid w:val="00EF14BB"/>
    <w:rsid w:val="00EF15D8"/>
    <w:rsid w:val="00EF1605"/>
    <w:rsid w:val="00EF180C"/>
    <w:rsid w:val="00EF1CE6"/>
    <w:rsid w:val="00EF1F6E"/>
    <w:rsid w:val="00EF2590"/>
    <w:rsid w:val="00EF26C6"/>
    <w:rsid w:val="00EF28AC"/>
    <w:rsid w:val="00EF28DB"/>
    <w:rsid w:val="00EF2A4F"/>
    <w:rsid w:val="00EF2A82"/>
    <w:rsid w:val="00EF2B48"/>
    <w:rsid w:val="00EF2D0D"/>
    <w:rsid w:val="00EF2D4E"/>
    <w:rsid w:val="00EF309B"/>
    <w:rsid w:val="00EF311C"/>
    <w:rsid w:val="00EF3360"/>
    <w:rsid w:val="00EF33F1"/>
    <w:rsid w:val="00EF351D"/>
    <w:rsid w:val="00EF3560"/>
    <w:rsid w:val="00EF362B"/>
    <w:rsid w:val="00EF367B"/>
    <w:rsid w:val="00EF37AE"/>
    <w:rsid w:val="00EF3974"/>
    <w:rsid w:val="00EF4032"/>
    <w:rsid w:val="00EF4210"/>
    <w:rsid w:val="00EF43C5"/>
    <w:rsid w:val="00EF4547"/>
    <w:rsid w:val="00EF4708"/>
    <w:rsid w:val="00EF47BB"/>
    <w:rsid w:val="00EF4E71"/>
    <w:rsid w:val="00EF4E7A"/>
    <w:rsid w:val="00EF4E96"/>
    <w:rsid w:val="00EF4F0D"/>
    <w:rsid w:val="00EF4FB1"/>
    <w:rsid w:val="00EF5106"/>
    <w:rsid w:val="00EF5126"/>
    <w:rsid w:val="00EF58D9"/>
    <w:rsid w:val="00EF591A"/>
    <w:rsid w:val="00EF5B16"/>
    <w:rsid w:val="00EF5E83"/>
    <w:rsid w:val="00EF5F50"/>
    <w:rsid w:val="00EF61DC"/>
    <w:rsid w:val="00EF646A"/>
    <w:rsid w:val="00EF66AB"/>
    <w:rsid w:val="00EF67DF"/>
    <w:rsid w:val="00EF67F1"/>
    <w:rsid w:val="00EF68D7"/>
    <w:rsid w:val="00EF698F"/>
    <w:rsid w:val="00EF6A11"/>
    <w:rsid w:val="00EF6A38"/>
    <w:rsid w:val="00EF6B19"/>
    <w:rsid w:val="00EF6B69"/>
    <w:rsid w:val="00EF6C64"/>
    <w:rsid w:val="00EF6F50"/>
    <w:rsid w:val="00EF7026"/>
    <w:rsid w:val="00EF704D"/>
    <w:rsid w:val="00EF7958"/>
    <w:rsid w:val="00EF795B"/>
    <w:rsid w:val="00EF7966"/>
    <w:rsid w:val="00EF7A62"/>
    <w:rsid w:val="00EF7C12"/>
    <w:rsid w:val="00EF7D47"/>
    <w:rsid w:val="00EF7E48"/>
    <w:rsid w:val="00EF7EDF"/>
    <w:rsid w:val="00F003BB"/>
    <w:rsid w:val="00F008A9"/>
    <w:rsid w:val="00F0090C"/>
    <w:rsid w:val="00F00A85"/>
    <w:rsid w:val="00F00F5D"/>
    <w:rsid w:val="00F01097"/>
    <w:rsid w:val="00F019E6"/>
    <w:rsid w:val="00F01ABB"/>
    <w:rsid w:val="00F01D2A"/>
    <w:rsid w:val="00F0235C"/>
    <w:rsid w:val="00F023F6"/>
    <w:rsid w:val="00F02506"/>
    <w:rsid w:val="00F02620"/>
    <w:rsid w:val="00F028E2"/>
    <w:rsid w:val="00F0336F"/>
    <w:rsid w:val="00F033B5"/>
    <w:rsid w:val="00F03560"/>
    <w:rsid w:val="00F0367F"/>
    <w:rsid w:val="00F036E9"/>
    <w:rsid w:val="00F037D3"/>
    <w:rsid w:val="00F038B8"/>
    <w:rsid w:val="00F03C34"/>
    <w:rsid w:val="00F03DAC"/>
    <w:rsid w:val="00F03E0A"/>
    <w:rsid w:val="00F040E6"/>
    <w:rsid w:val="00F0412F"/>
    <w:rsid w:val="00F0419E"/>
    <w:rsid w:val="00F04317"/>
    <w:rsid w:val="00F043FE"/>
    <w:rsid w:val="00F04481"/>
    <w:rsid w:val="00F04568"/>
    <w:rsid w:val="00F04604"/>
    <w:rsid w:val="00F047BE"/>
    <w:rsid w:val="00F049CC"/>
    <w:rsid w:val="00F04AC4"/>
    <w:rsid w:val="00F04ACB"/>
    <w:rsid w:val="00F04B68"/>
    <w:rsid w:val="00F04BB0"/>
    <w:rsid w:val="00F0507D"/>
    <w:rsid w:val="00F0565F"/>
    <w:rsid w:val="00F05716"/>
    <w:rsid w:val="00F0573E"/>
    <w:rsid w:val="00F057DC"/>
    <w:rsid w:val="00F05826"/>
    <w:rsid w:val="00F05AB0"/>
    <w:rsid w:val="00F05B80"/>
    <w:rsid w:val="00F05B93"/>
    <w:rsid w:val="00F05C51"/>
    <w:rsid w:val="00F05D3B"/>
    <w:rsid w:val="00F05FF8"/>
    <w:rsid w:val="00F061DE"/>
    <w:rsid w:val="00F062FD"/>
    <w:rsid w:val="00F06490"/>
    <w:rsid w:val="00F06535"/>
    <w:rsid w:val="00F0672D"/>
    <w:rsid w:val="00F06B80"/>
    <w:rsid w:val="00F06CF5"/>
    <w:rsid w:val="00F0713C"/>
    <w:rsid w:val="00F07203"/>
    <w:rsid w:val="00F072B5"/>
    <w:rsid w:val="00F073D4"/>
    <w:rsid w:val="00F07464"/>
    <w:rsid w:val="00F074EA"/>
    <w:rsid w:val="00F078DA"/>
    <w:rsid w:val="00F07B4F"/>
    <w:rsid w:val="00F07BDB"/>
    <w:rsid w:val="00F07C65"/>
    <w:rsid w:val="00F1029C"/>
    <w:rsid w:val="00F102FF"/>
    <w:rsid w:val="00F1030F"/>
    <w:rsid w:val="00F1054C"/>
    <w:rsid w:val="00F105F2"/>
    <w:rsid w:val="00F10D78"/>
    <w:rsid w:val="00F1112B"/>
    <w:rsid w:val="00F111AA"/>
    <w:rsid w:val="00F111B4"/>
    <w:rsid w:val="00F114A2"/>
    <w:rsid w:val="00F116D9"/>
    <w:rsid w:val="00F1189B"/>
    <w:rsid w:val="00F119A5"/>
    <w:rsid w:val="00F1218A"/>
    <w:rsid w:val="00F12204"/>
    <w:rsid w:val="00F12519"/>
    <w:rsid w:val="00F12672"/>
    <w:rsid w:val="00F1280B"/>
    <w:rsid w:val="00F12A70"/>
    <w:rsid w:val="00F12FDF"/>
    <w:rsid w:val="00F13106"/>
    <w:rsid w:val="00F135AF"/>
    <w:rsid w:val="00F1399B"/>
    <w:rsid w:val="00F139AE"/>
    <w:rsid w:val="00F13A8F"/>
    <w:rsid w:val="00F13E03"/>
    <w:rsid w:val="00F13E77"/>
    <w:rsid w:val="00F13EE8"/>
    <w:rsid w:val="00F140C7"/>
    <w:rsid w:val="00F1412E"/>
    <w:rsid w:val="00F14183"/>
    <w:rsid w:val="00F14224"/>
    <w:rsid w:val="00F145BE"/>
    <w:rsid w:val="00F1479D"/>
    <w:rsid w:val="00F1483C"/>
    <w:rsid w:val="00F1490A"/>
    <w:rsid w:val="00F1497B"/>
    <w:rsid w:val="00F14E85"/>
    <w:rsid w:val="00F1545F"/>
    <w:rsid w:val="00F156CF"/>
    <w:rsid w:val="00F157DE"/>
    <w:rsid w:val="00F15903"/>
    <w:rsid w:val="00F159C0"/>
    <w:rsid w:val="00F15CFB"/>
    <w:rsid w:val="00F15D2A"/>
    <w:rsid w:val="00F15F9C"/>
    <w:rsid w:val="00F1608E"/>
    <w:rsid w:val="00F165D4"/>
    <w:rsid w:val="00F16A89"/>
    <w:rsid w:val="00F16C0C"/>
    <w:rsid w:val="00F16C3E"/>
    <w:rsid w:val="00F16C4F"/>
    <w:rsid w:val="00F16DB6"/>
    <w:rsid w:val="00F16E84"/>
    <w:rsid w:val="00F1715A"/>
    <w:rsid w:val="00F171D7"/>
    <w:rsid w:val="00F1740A"/>
    <w:rsid w:val="00F17865"/>
    <w:rsid w:val="00F17B01"/>
    <w:rsid w:val="00F17B04"/>
    <w:rsid w:val="00F17B24"/>
    <w:rsid w:val="00F17C02"/>
    <w:rsid w:val="00F17CA3"/>
    <w:rsid w:val="00F17D18"/>
    <w:rsid w:val="00F17E62"/>
    <w:rsid w:val="00F17EA8"/>
    <w:rsid w:val="00F200B0"/>
    <w:rsid w:val="00F2038D"/>
    <w:rsid w:val="00F20610"/>
    <w:rsid w:val="00F207AB"/>
    <w:rsid w:val="00F208A6"/>
    <w:rsid w:val="00F208CD"/>
    <w:rsid w:val="00F209C7"/>
    <w:rsid w:val="00F20AE6"/>
    <w:rsid w:val="00F20EA7"/>
    <w:rsid w:val="00F21048"/>
    <w:rsid w:val="00F21472"/>
    <w:rsid w:val="00F2158B"/>
    <w:rsid w:val="00F21590"/>
    <w:rsid w:val="00F21706"/>
    <w:rsid w:val="00F21A5C"/>
    <w:rsid w:val="00F21CDE"/>
    <w:rsid w:val="00F2201A"/>
    <w:rsid w:val="00F221C0"/>
    <w:rsid w:val="00F22285"/>
    <w:rsid w:val="00F22300"/>
    <w:rsid w:val="00F223FB"/>
    <w:rsid w:val="00F22523"/>
    <w:rsid w:val="00F2263E"/>
    <w:rsid w:val="00F227B3"/>
    <w:rsid w:val="00F228C2"/>
    <w:rsid w:val="00F22A14"/>
    <w:rsid w:val="00F22ABA"/>
    <w:rsid w:val="00F22D85"/>
    <w:rsid w:val="00F22E52"/>
    <w:rsid w:val="00F230B5"/>
    <w:rsid w:val="00F2319E"/>
    <w:rsid w:val="00F23222"/>
    <w:rsid w:val="00F23397"/>
    <w:rsid w:val="00F2360D"/>
    <w:rsid w:val="00F2380E"/>
    <w:rsid w:val="00F23AB0"/>
    <w:rsid w:val="00F23CF7"/>
    <w:rsid w:val="00F23CFC"/>
    <w:rsid w:val="00F23EFE"/>
    <w:rsid w:val="00F23F48"/>
    <w:rsid w:val="00F23F85"/>
    <w:rsid w:val="00F24041"/>
    <w:rsid w:val="00F240AD"/>
    <w:rsid w:val="00F24204"/>
    <w:rsid w:val="00F24227"/>
    <w:rsid w:val="00F2466A"/>
    <w:rsid w:val="00F248DF"/>
    <w:rsid w:val="00F249CC"/>
    <w:rsid w:val="00F24AD5"/>
    <w:rsid w:val="00F24B2F"/>
    <w:rsid w:val="00F24D6F"/>
    <w:rsid w:val="00F24D7E"/>
    <w:rsid w:val="00F24E15"/>
    <w:rsid w:val="00F24E25"/>
    <w:rsid w:val="00F250F9"/>
    <w:rsid w:val="00F25160"/>
    <w:rsid w:val="00F252FD"/>
    <w:rsid w:val="00F253BF"/>
    <w:rsid w:val="00F25442"/>
    <w:rsid w:val="00F257A8"/>
    <w:rsid w:val="00F2586B"/>
    <w:rsid w:val="00F25970"/>
    <w:rsid w:val="00F25DC1"/>
    <w:rsid w:val="00F25DF9"/>
    <w:rsid w:val="00F26187"/>
    <w:rsid w:val="00F26557"/>
    <w:rsid w:val="00F2661F"/>
    <w:rsid w:val="00F266D9"/>
    <w:rsid w:val="00F26A6E"/>
    <w:rsid w:val="00F26E0C"/>
    <w:rsid w:val="00F26FD6"/>
    <w:rsid w:val="00F271E3"/>
    <w:rsid w:val="00F27344"/>
    <w:rsid w:val="00F27467"/>
    <w:rsid w:val="00F276BE"/>
    <w:rsid w:val="00F27977"/>
    <w:rsid w:val="00F279F9"/>
    <w:rsid w:val="00F27A8C"/>
    <w:rsid w:val="00F27E16"/>
    <w:rsid w:val="00F30234"/>
    <w:rsid w:val="00F30717"/>
    <w:rsid w:val="00F30A7B"/>
    <w:rsid w:val="00F30DDC"/>
    <w:rsid w:val="00F30F10"/>
    <w:rsid w:val="00F313E9"/>
    <w:rsid w:val="00F31668"/>
    <w:rsid w:val="00F316B0"/>
    <w:rsid w:val="00F31725"/>
    <w:rsid w:val="00F318F6"/>
    <w:rsid w:val="00F31D71"/>
    <w:rsid w:val="00F31D9B"/>
    <w:rsid w:val="00F31F72"/>
    <w:rsid w:val="00F320FD"/>
    <w:rsid w:val="00F321C5"/>
    <w:rsid w:val="00F32313"/>
    <w:rsid w:val="00F32554"/>
    <w:rsid w:val="00F328F7"/>
    <w:rsid w:val="00F32A3B"/>
    <w:rsid w:val="00F32DCD"/>
    <w:rsid w:val="00F32F73"/>
    <w:rsid w:val="00F330B3"/>
    <w:rsid w:val="00F330C7"/>
    <w:rsid w:val="00F3318B"/>
    <w:rsid w:val="00F331DC"/>
    <w:rsid w:val="00F334F7"/>
    <w:rsid w:val="00F33672"/>
    <w:rsid w:val="00F337B4"/>
    <w:rsid w:val="00F337DA"/>
    <w:rsid w:val="00F337DF"/>
    <w:rsid w:val="00F338EF"/>
    <w:rsid w:val="00F33BD8"/>
    <w:rsid w:val="00F33CBF"/>
    <w:rsid w:val="00F33EAD"/>
    <w:rsid w:val="00F34233"/>
    <w:rsid w:val="00F34969"/>
    <w:rsid w:val="00F34AC9"/>
    <w:rsid w:val="00F35008"/>
    <w:rsid w:val="00F351E8"/>
    <w:rsid w:val="00F35483"/>
    <w:rsid w:val="00F354B8"/>
    <w:rsid w:val="00F354F6"/>
    <w:rsid w:val="00F355AA"/>
    <w:rsid w:val="00F355B7"/>
    <w:rsid w:val="00F3578E"/>
    <w:rsid w:val="00F35815"/>
    <w:rsid w:val="00F3591B"/>
    <w:rsid w:val="00F35A16"/>
    <w:rsid w:val="00F35B22"/>
    <w:rsid w:val="00F35CEE"/>
    <w:rsid w:val="00F35E57"/>
    <w:rsid w:val="00F35E67"/>
    <w:rsid w:val="00F35EAF"/>
    <w:rsid w:val="00F35EC1"/>
    <w:rsid w:val="00F35F1F"/>
    <w:rsid w:val="00F36227"/>
    <w:rsid w:val="00F363FB"/>
    <w:rsid w:val="00F36497"/>
    <w:rsid w:val="00F36649"/>
    <w:rsid w:val="00F36A54"/>
    <w:rsid w:val="00F36FFF"/>
    <w:rsid w:val="00F3782C"/>
    <w:rsid w:val="00F37C84"/>
    <w:rsid w:val="00F37FB2"/>
    <w:rsid w:val="00F400DC"/>
    <w:rsid w:val="00F40199"/>
    <w:rsid w:val="00F403D7"/>
    <w:rsid w:val="00F40697"/>
    <w:rsid w:val="00F407C6"/>
    <w:rsid w:val="00F40E70"/>
    <w:rsid w:val="00F40F9E"/>
    <w:rsid w:val="00F40FB4"/>
    <w:rsid w:val="00F410A1"/>
    <w:rsid w:val="00F412E9"/>
    <w:rsid w:val="00F41567"/>
    <w:rsid w:val="00F41AFA"/>
    <w:rsid w:val="00F41D54"/>
    <w:rsid w:val="00F41F0B"/>
    <w:rsid w:val="00F42166"/>
    <w:rsid w:val="00F421EA"/>
    <w:rsid w:val="00F422CD"/>
    <w:rsid w:val="00F42474"/>
    <w:rsid w:val="00F426C0"/>
    <w:rsid w:val="00F42917"/>
    <w:rsid w:val="00F42CC7"/>
    <w:rsid w:val="00F42D36"/>
    <w:rsid w:val="00F431E4"/>
    <w:rsid w:val="00F432E2"/>
    <w:rsid w:val="00F43344"/>
    <w:rsid w:val="00F436D2"/>
    <w:rsid w:val="00F43AA3"/>
    <w:rsid w:val="00F43B7A"/>
    <w:rsid w:val="00F43BA4"/>
    <w:rsid w:val="00F43FA3"/>
    <w:rsid w:val="00F4402A"/>
    <w:rsid w:val="00F44403"/>
    <w:rsid w:val="00F4449F"/>
    <w:rsid w:val="00F445C7"/>
    <w:rsid w:val="00F44F1B"/>
    <w:rsid w:val="00F45100"/>
    <w:rsid w:val="00F453DB"/>
    <w:rsid w:val="00F457AE"/>
    <w:rsid w:val="00F457BD"/>
    <w:rsid w:val="00F457F6"/>
    <w:rsid w:val="00F45B7E"/>
    <w:rsid w:val="00F45C7A"/>
    <w:rsid w:val="00F45C82"/>
    <w:rsid w:val="00F45D34"/>
    <w:rsid w:val="00F46096"/>
    <w:rsid w:val="00F463F3"/>
    <w:rsid w:val="00F464C6"/>
    <w:rsid w:val="00F46628"/>
    <w:rsid w:val="00F46A8C"/>
    <w:rsid w:val="00F46AD3"/>
    <w:rsid w:val="00F46B53"/>
    <w:rsid w:val="00F46CA2"/>
    <w:rsid w:val="00F46CB7"/>
    <w:rsid w:val="00F46E3B"/>
    <w:rsid w:val="00F46FD4"/>
    <w:rsid w:val="00F47338"/>
    <w:rsid w:val="00F47344"/>
    <w:rsid w:val="00F47345"/>
    <w:rsid w:val="00F475F8"/>
    <w:rsid w:val="00F5056F"/>
    <w:rsid w:val="00F5074D"/>
    <w:rsid w:val="00F50ADE"/>
    <w:rsid w:val="00F50CB1"/>
    <w:rsid w:val="00F50D36"/>
    <w:rsid w:val="00F50D39"/>
    <w:rsid w:val="00F50E80"/>
    <w:rsid w:val="00F50EF7"/>
    <w:rsid w:val="00F51234"/>
    <w:rsid w:val="00F51272"/>
    <w:rsid w:val="00F51475"/>
    <w:rsid w:val="00F5161C"/>
    <w:rsid w:val="00F51A07"/>
    <w:rsid w:val="00F51A26"/>
    <w:rsid w:val="00F51A77"/>
    <w:rsid w:val="00F51B9A"/>
    <w:rsid w:val="00F51DC1"/>
    <w:rsid w:val="00F520C8"/>
    <w:rsid w:val="00F523CE"/>
    <w:rsid w:val="00F52510"/>
    <w:rsid w:val="00F52640"/>
    <w:rsid w:val="00F52866"/>
    <w:rsid w:val="00F52A5D"/>
    <w:rsid w:val="00F52C64"/>
    <w:rsid w:val="00F52C7B"/>
    <w:rsid w:val="00F530FB"/>
    <w:rsid w:val="00F5322A"/>
    <w:rsid w:val="00F5339D"/>
    <w:rsid w:val="00F53578"/>
    <w:rsid w:val="00F53610"/>
    <w:rsid w:val="00F536A5"/>
    <w:rsid w:val="00F53989"/>
    <w:rsid w:val="00F539BA"/>
    <w:rsid w:val="00F53B6F"/>
    <w:rsid w:val="00F53C18"/>
    <w:rsid w:val="00F53D06"/>
    <w:rsid w:val="00F540CB"/>
    <w:rsid w:val="00F54157"/>
    <w:rsid w:val="00F545F7"/>
    <w:rsid w:val="00F5479C"/>
    <w:rsid w:val="00F549A1"/>
    <w:rsid w:val="00F55280"/>
    <w:rsid w:val="00F558CC"/>
    <w:rsid w:val="00F55A84"/>
    <w:rsid w:val="00F55C7F"/>
    <w:rsid w:val="00F55CA8"/>
    <w:rsid w:val="00F55CF4"/>
    <w:rsid w:val="00F55D6B"/>
    <w:rsid w:val="00F55F39"/>
    <w:rsid w:val="00F55F53"/>
    <w:rsid w:val="00F56501"/>
    <w:rsid w:val="00F56599"/>
    <w:rsid w:val="00F56EF3"/>
    <w:rsid w:val="00F57012"/>
    <w:rsid w:val="00F57271"/>
    <w:rsid w:val="00F576FB"/>
    <w:rsid w:val="00F577F5"/>
    <w:rsid w:val="00F57910"/>
    <w:rsid w:val="00F57D40"/>
    <w:rsid w:val="00F600B2"/>
    <w:rsid w:val="00F600CE"/>
    <w:rsid w:val="00F60202"/>
    <w:rsid w:val="00F6022A"/>
    <w:rsid w:val="00F60341"/>
    <w:rsid w:val="00F6037D"/>
    <w:rsid w:val="00F6055B"/>
    <w:rsid w:val="00F6074B"/>
    <w:rsid w:val="00F6092D"/>
    <w:rsid w:val="00F60A9D"/>
    <w:rsid w:val="00F60B60"/>
    <w:rsid w:val="00F61A65"/>
    <w:rsid w:val="00F61C1C"/>
    <w:rsid w:val="00F61DD0"/>
    <w:rsid w:val="00F61E31"/>
    <w:rsid w:val="00F621AD"/>
    <w:rsid w:val="00F62334"/>
    <w:rsid w:val="00F623B5"/>
    <w:rsid w:val="00F624C1"/>
    <w:rsid w:val="00F62B36"/>
    <w:rsid w:val="00F62B9D"/>
    <w:rsid w:val="00F62EC9"/>
    <w:rsid w:val="00F6301F"/>
    <w:rsid w:val="00F63032"/>
    <w:rsid w:val="00F6307A"/>
    <w:rsid w:val="00F631F8"/>
    <w:rsid w:val="00F63823"/>
    <w:rsid w:val="00F63F40"/>
    <w:rsid w:val="00F63F55"/>
    <w:rsid w:val="00F640A3"/>
    <w:rsid w:val="00F640A7"/>
    <w:rsid w:val="00F64471"/>
    <w:rsid w:val="00F645ED"/>
    <w:rsid w:val="00F648CC"/>
    <w:rsid w:val="00F6498A"/>
    <w:rsid w:val="00F64A1F"/>
    <w:rsid w:val="00F64A6F"/>
    <w:rsid w:val="00F64AD7"/>
    <w:rsid w:val="00F64B36"/>
    <w:rsid w:val="00F64CFB"/>
    <w:rsid w:val="00F64DAF"/>
    <w:rsid w:val="00F64EC0"/>
    <w:rsid w:val="00F6530A"/>
    <w:rsid w:val="00F6540E"/>
    <w:rsid w:val="00F65505"/>
    <w:rsid w:val="00F65517"/>
    <w:rsid w:val="00F655F8"/>
    <w:rsid w:val="00F6571A"/>
    <w:rsid w:val="00F65807"/>
    <w:rsid w:val="00F65924"/>
    <w:rsid w:val="00F65F3D"/>
    <w:rsid w:val="00F65F5D"/>
    <w:rsid w:val="00F662E9"/>
    <w:rsid w:val="00F66589"/>
    <w:rsid w:val="00F6676D"/>
    <w:rsid w:val="00F667DA"/>
    <w:rsid w:val="00F66803"/>
    <w:rsid w:val="00F66E0A"/>
    <w:rsid w:val="00F670CB"/>
    <w:rsid w:val="00F6713F"/>
    <w:rsid w:val="00F6715F"/>
    <w:rsid w:val="00F675E7"/>
    <w:rsid w:val="00F67797"/>
    <w:rsid w:val="00F67843"/>
    <w:rsid w:val="00F67A46"/>
    <w:rsid w:val="00F67B53"/>
    <w:rsid w:val="00F67D45"/>
    <w:rsid w:val="00F67FB9"/>
    <w:rsid w:val="00F7015E"/>
    <w:rsid w:val="00F7050D"/>
    <w:rsid w:val="00F70613"/>
    <w:rsid w:val="00F70677"/>
    <w:rsid w:val="00F70880"/>
    <w:rsid w:val="00F70CC3"/>
    <w:rsid w:val="00F70EBA"/>
    <w:rsid w:val="00F7113B"/>
    <w:rsid w:val="00F716DC"/>
    <w:rsid w:val="00F719AF"/>
    <w:rsid w:val="00F71ADA"/>
    <w:rsid w:val="00F71D2B"/>
    <w:rsid w:val="00F71E89"/>
    <w:rsid w:val="00F71FA1"/>
    <w:rsid w:val="00F72347"/>
    <w:rsid w:val="00F724C7"/>
    <w:rsid w:val="00F72554"/>
    <w:rsid w:val="00F727D5"/>
    <w:rsid w:val="00F72BE7"/>
    <w:rsid w:val="00F72DED"/>
    <w:rsid w:val="00F72F6F"/>
    <w:rsid w:val="00F730CE"/>
    <w:rsid w:val="00F73151"/>
    <w:rsid w:val="00F73246"/>
    <w:rsid w:val="00F73410"/>
    <w:rsid w:val="00F737DF"/>
    <w:rsid w:val="00F7390A"/>
    <w:rsid w:val="00F73912"/>
    <w:rsid w:val="00F73A23"/>
    <w:rsid w:val="00F73D46"/>
    <w:rsid w:val="00F73D68"/>
    <w:rsid w:val="00F73DB6"/>
    <w:rsid w:val="00F74690"/>
    <w:rsid w:val="00F74DB3"/>
    <w:rsid w:val="00F74FBF"/>
    <w:rsid w:val="00F750DB"/>
    <w:rsid w:val="00F75177"/>
    <w:rsid w:val="00F751E3"/>
    <w:rsid w:val="00F7577E"/>
    <w:rsid w:val="00F75D76"/>
    <w:rsid w:val="00F75DD4"/>
    <w:rsid w:val="00F7647B"/>
    <w:rsid w:val="00F76764"/>
    <w:rsid w:val="00F76876"/>
    <w:rsid w:val="00F76A3D"/>
    <w:rsid w:val="00F76AB1"/>
    <w:rsid w:val="00F76CA0"/>
    <w:rsid w:val="00F76F29"/>
    <w:rsid w:val="00F77240"/>
    <w:rsid w:val="00F772BB"/>
    <w:rsid w:val="00F775B2"/>
    <w:rsid w:val="00F77720"/>
    <w:rsid w:val="00F77A9D"/>
    <w:rsid w:val="00F77AF2"/>
    <w:rsid w:val="00F77DCB"/>
    <w:rsid w:val="00F77F27"/>
    <w:rsid w:val="00F77FDA"/>
    <w:rsid w:val="00F80019"/>
    <w:rsid w:val="00F80473"/>
    <w:rsid w:val="00F804A9"/>
    <w:rsid w:val="00F80617"/>
    <w:rsid w:val="00F80740"/>
    <w:rsid w:val="00F80821"/>
    <w:rsid w:val="00F80939"/>
    <w:rsid w:val="00F809CD"/>
    <w:rsid w:val="00F80AF8"/>
    <w:rsid w:val="00F80E82"/>
    <w:rsid w:val="00F8122F"/>
    <w:rsid w:val="00F81529"/>
    <w:rsid w:val="00F8163A"/>
    <w:rsid w:val="00F81691"/>
    <w:rsid w:val="00F81DA9"/>
    <w:rsid w:val="00F81E0E"/>
    <w:rsid w:val="00F8210A"/>
    <w:rsid w:val="00F82117"/>
    <w:rsid w:val="00F8230F"/>
    <w:rsid w:val="00F8264A"/>
    <w:rsid w:val="00F8266F"/>
    <w:rsid w:val="00F8282F"/>
    <w:rsid w:val="00F828C5"/>
    <w:rsid w:val="00F82D51"/>
    <w:rsid w:val="00F82F9E"/>
    <w:rsid w:val="00F8304F"/>
    <w:rsid w:val="00F830D8"/>
    <w:rsid w:val="00F8337B"/>
    <w:rsid w:val="00F83509"/>
    <w:rsid w:val="00F83618"/>
    <w:rsid w:val="00F83660"/>
    <w:rsid w:val="00F83699"/>
    <w:rsid w:val="00F83877"/>
    <w:rsid w:val="00F8388D"/>
    <w:rsid w:val="00F8396A"/>
    <w:rsid w:val="00F841E3"/>
    <w:rsid w:val="00F84278"/>
    <w:rsid w:val="00F842EB"/>
    <w:rsid w:val="00F84601"/>
    <w:rsid w:val="00F84B02"/>
    <w:rsid w:val="00F84B95"/>
    <w:rsid w:val="00F84C23"/>
    <w:rsid w:val="00F84D5C"/>
    <w:rsid w:val="00F84DE3"/>
    <w:rsid w:val="00F85084"/>
    <w:rsid w:val="00F85386"/>
    <w:rsid w:val="00F85594"/>
    <w:rsid w:val="00F85D10"/>
    <w:rsid w:val="00F85FA5"/>
    <w:rsid w:val="00F866FC"/>
    <w:rsid w:val="00F8670C"/>
    <w:rsid w:val="00F86800"/>
    <w:rsid w:val="00F86839"/>
    <w:rsid w:val="00F86DEB"/>
    <w:rsid w:val="00F87260"/>
    <w:rsid w:val="00F8727D"/>
    <w:rsid w:val="00F872D9"/>
    <w:rsid w:val="00F873ED"/>
    <w:rsid w:val="00F8746F"/>
    <w:rsid w:val="00F874C4"/>
    <w:rsid w:val="00F878D9"/>
    <w:rsid w:val="00F87C33"/>
    <w:rsid w:val="00F87E92"/>
    <w:rsid w:val="00F87ECF"/>
    <w:rsid w:val="00F87FEB"/>
    <w:rsid w:val="00F9018A"/>
    <w:rsid w:val="00F90496"/>
    <w:rsid w:val="00F90499"/>
    <w:rsid w:val="00F908AE"/>
    <w:rsid w:val="00F90D14"/>
    <w:rsid w:val="00F90EFD"/>
    <w:rsid w:val="00F90FD0"/>
    <w:rsid w:val="00F911F5"/>
    <w:rsid w:val="00F9121F"/>
    <w:rsid w:val="00F913A7"/>
    <w:rsid w:val="00F915D4"/>
    <w:rsid w:val="00F91714"/>
    <w:rsid w:val="00F91A02"/>
    <w:rsid w:val="00F91A7E"/>
    <w:rsid w:val="00F91A7F"/>
    <w:rsid w:val="00F91C44"/>
    <w:rsid w:val="00F91EEB"/>
    <w:rsid w:val="00F91F3D"/>
    <w:rsid w:val="00F91F74"/>
    <w:rsid w:val="00F920E1"/>
    <w:rsid w:val="00F92151"/>
    <w:rsid w:val="00F92598"/>
    <w:rsid w:val="00F925BF"/>
    <w:rsid w:val="00F925DA"/>
    <w:rsid w:val="00F92900"/>
    <w:rsid w:val="00F92B25"/>
    <w:rsid w:val="00F92D68"/>
    <w:rsid w:val="00F92E33"/>
    <w:rsid w:val="00F932D6"/>
    <w:rsid w:val="00F93436"/>
    <w:rsid w:val="00F935D1"/>
    <w:rsid w:val="00F935FE"/>
    <w:rsid w:val="00F93998"/>
    <w:rsid w:val="00F93DF2"/>
    <w:rsid w:val="00F93E6F"/>
    <w:rsid w:val="00F93FF7"/>
    <w:rsid w:val="00F9479B"/>
    <w:rsid w:val="00F94897"/>
    <w:rsid w:val="00F94942"/>
    <w:rsid w:val="00F94E3D"/>
    <w:rsid w:val="00F94F60"/>
    <w:rsid w:val="00F95C9E"/>
    <w:rsid w:val="00F95CB0"/>
    <w:rsid w:val="00F95E51"/>
    <w:rsid w:val="00F95F6A"/>
    <w:rsid w:val="00F96345"/>
    <w:rsid w:val="00F9644D"/>
    <w:rsid w:val="00F9675E"/>
    <w:rsid w:val="00F96C73"/>
    <w:rsid w:val="00F96EA0"/>
    <w:rsid w:val="00F96F4B"/>
    <w:rsid w:val="00F9738B"/>
    <w:rsid w:val="00F97581"/>
    <w:rsid w:val="00F9768C"/>
    <w:rsid w:val="00F97829"/>
    <w:rsid w:val="00F978E1"/>
    <w:rsid w:val="00F9798D"/>
    <w:rsid w:val="00FA0028"/>
    <w:rsid w:val="00FA01C2"/>
    <w:rsid w:val="00FA04C6"/>
    <w:rsid w:val="00FA0729"/>
    <w:rsid w:val="00FA08C2"/>
    <w:rsid w:val="00FA0C87"/>
    <w:rsid w:val="00FA0F18"/>
    <w:rsid w:val="00FA0F3A"/>
    <w:rsid w:val="00FA0FD6"/>
    <w:rsid w:val="00FA106A"/>
    <w:rsid w:val="00FA10B5"/>
    <w:rsid w:val="00FA1685"/>
    <w:rsid w:val="00FA17D2"/>
    <w:rsid w:val="00FA182A"/>
    <w:rsid w:val="00FA1991"/>
    <w:rsid w:val="00FA2003"/>
    <w:rsid w:val="00FA2251"/>
    <w:rsid w:val="00FA23AB"/>
    <w:rsid w:val="00FA23CF"/>
    <w:rsid w:val="00FA2571"/>
    <w:rsid w:val="00FA26CC"/>
    <w:rsid w:val="00FA287A"/>
    <w:rsid w:val="00FA2BC0"/>
    <w:rsid w:val="00FA2C16"/>
    <w:rsid w:val="00FA2D2E"/>
    <w:rsid w:val="00FA2E7C"/>
    <w:rsid w:val="00FA3149"/>
    <w:rsid w:val="00FA31AD"/>
    <w:rsid w:val="00FA3392"/>
    <w:rsid w:val="00FA38EC"/>
    <w:rsid w:val="00FA3933"/>
    <w:rsid w:val="00FA3A5B"/>
    <w:rsid w:val="00FA41C8"/>
    <w:rsid w:val="00FA42A7"/>
    <w:rsid w:val="00FA4306"/>
    <w:rsid w:val="00FA44E8"/>
    <w:rsid w:val="00FA4833"/>
    <w:rsid w:val="00FA489B"/>
    <w:rsid w:val="00FA4928"/>
    <w:rsid w:val="00FA49DA"/>
    <w:rsid w:val="00FA49F1"/>
    <w:rsid w:val="00FA4B44"/>
    <w:rsid w:val="00FA4BD7"/>
    <w:rsid w:val="00FA4D57"/>
    <w:rsid w:val="00FA4DC8"/>
    <w:rsid w:val="00FA4EBF"/>
    <w:rsid w:val="00FA504E"/>
    <w:rsid w:val="00FA55C8"/>
    <w:rsid w:val="00FA5695"/>
    <w:rsid w:val="00FA5819"/>
    <w:rsid w:val="00FA5E62"/>
    <w:rsid w:val="00FA5F93"/>
    <w:rsid w:val="00FA61C6"/>
    <w:rsid w:val="00FA69FA"/>
    <w:rsid w:val="00FA6B65"/>
    <w:rsid w:val="00FA6C15"/>
    <w:rsid w:val="00FA70BB"/>
    <w:rsid w:val="00FA71A4"/>
    <w:rsid w:val="00FA725C"/>
    <w:rsid w:val="00FA730A"/>
    <w:rsid w:val="00FA74D2"/>
    <w:rsid w:val="00FA7765"/>
    <w:rsid w:val="00FA77EA"/>
    <w:rsid w:val="00FA7809"/>
    <w:rsid w:val="00FA78B2"/>
    <w:rsid w:val="00FA7932"/>
    <w:rsid w:val="00FA79F8"/>
    <w:rsid w:val="00FA7A93"/>
    <w:rsid w:val="00FA7CB7"/>
    <w:rsid w:val="00FA7D2C"/>
    <w:rsid w:val="00FB0081"/>
    <w:rsid w:val="00FB00BE"/>
    <w:rsid w:val="00FB0235"/>
    <w:rsid w:val="00FB0311"/>
    <w:rsid w:val="00FB0874"/>
    <w:rsid w:val="00FB0F5F"/>
    <w:rsid w:val="00FB0FB4"/>
    <w:rsid w:val="00FB1078"/>
    <w:rsid w:val="00FB1204"/>
    <w:rsid w:val="00FB1389"/>
    <w:rsid w:val="00FB144D"/>
    <w:rsid w:val="00FB1572"/>
    <w:rsid w:val="00FB15A4"/>
    <w:rsid w:val="00FB160D"/>
    <w:rsid w:val="00FB1803"/>
    <w:rsid w:val="00FB1F6A"/>
    <w:rsid w:val="00FB2396"/>
    <w:rsid w:val="00FB24C9"/>
    <w:rsid w:val="00FB273C"/>
    <w:rsid w:val="00FB2B89"/>
    <w:rsid w:val="00FB2D3E"/>
    <w:rsid w:val="00FB2DC9"/>
    <w:rsid w:val="00FB301D"/>
    <w:rsid w:val="00FB3134"/>
    <w:rsid w:val="00FB334C"/>
    <w:rsid w:val="00FB33FD"/>
    <w:rsid w:val="00FB35CD"/>
    <w:rsid w:val="00FB36B3"/>
    <w:rsid w:val="00FB391B"/>
    <w:rsid w:val="00FB3B54"/>
    <w:rsid w:val="00FB3F58"/>
    <w:rsid w:val="00FB401A"/>
    <w:rsid w:val="00FB446E"/>
    <w:rsid w:val="00FB452C"/>
    <w:rsid w:val="00FB4715"/>
    <w:rsid w:val="00FB476A"/>
    <w:rsid w:val="00FB481A"/>
    <w:rsid w:val="00FB4A79"/>
    <w:rsid w:val="00FB4B21"/>
    <w:rsid w:val="00FB4C09"/>
    <w:rsid w:val="00FB50D7"/>
    <w:rsid w:val="00FB51D3"/>
    <w:rsid w:val="00FB5233"/>
    <w:rsid w:val="00FB532F"/>
    <w:rsid w:val="00FB53C4"/>
    <w:rsid w:val="00FB5468"/>
    <w:rsid w:val="00FB5589"/>
    <w:rsid w:val="00FB55C6"/>
    <w:rsid w:val="00FB57F8"/>
    <w:rsid w:val="00FB586E"/>
    <w:rsid w:val="00FB5A1E"/>
    <w:rsid w:val="00FB5BAE"/>
    <w:rsid w:val="00FB5D7D"/>
    <w:rsid w:val="00FB5F65"/>
    <w:rsid w:val="00FB5FE5"/>
    <w:rsid w:val="00FB608C"/>
    <w:rsid w:val="00FB6578"/>
    <w:rsid w:val="00FB6871"/>
    <w:rsid w:val="00FB688D"/>
    <w:rsid w:val="00FB6940"/>
    <w:rsid w:val="00FB6B9C"/>
    <w:rsid w:val="00FB6D90"/>
    <w:rsid w:val="00FB6E80"/>
    <w:rsid w:val="00FB6F08"/>
    <w:rsid w:val="00FB70DD"/>
    <w:rsid w:val="00FB72A7"/>
    <w:rsid w:val="00FB745D"/>
    <w:rsid w:val="00FB74AF"/>
    <w:rsid w:val="00FB75AA"/>
    <w:rsid w:val="00FB774D"/>
    <w:rsid w:val="00FB7CA3"/>
    <w:rsid w:val="00FC00AF"/>
    <w:rsid w:val="00FC08AF"/>
    <w:rsid w:val="00FC0BCE"/>
    <w:rsid w:val="00FC0C79"/>
    <w:rsid w:val="00FC0E0E"/>
    <w:rsid w:val="00FC104B"/>
    <w:rsid w:val="00FC132F"/>
    <w:rsid w:val="00FC13D5"/>
    <w:rsid w:val="00FC13FD"/>
    <w:rsid w:val="00FC1715"/>
    <w:rsid w:val="00FC1852"/>
    <w:rsid w:val="00FC1F92"/>
    <w:rsid w:val="00FC2252"/>
    <w:rsid w:val="00FC2290"/>
    <w:rsid w:val="00FC22F9"/>
    <w:rsid w:val="00FC23D9"/>
    <w:rsid w:val="00FC25FD"/>
    <w:rsid w:val="00FC2681"/>
    <w:rsid w:val="00FC26E9"/>
    <w:rsid w:val="00FC2781"/>
    <w:rsid w:val="00FC2920"/>
    <w:rsid w:val="00FC2C0A"/>
    <w:rsid w:val="00FC2CBD"/>
    <w:rsid w:val="00FC37BE"/>
    <w:rsid w:val="00FC3852"/>
    <w:rsid w:val="00FC39BF"/>
    <w:rsid w:val="00FC3A54"/>
    <w:rsid w:val="00FC40B8"/>
    <w:rsid w:val="00FC4191"/>
    <w:rsid w:val="00FC41AA"/>
    <w:rsid w:val="00FC41D6"/>
    <w:rsid w:val="00FC457D"/>
    <w:rsid w:val="00FC45B2"/>
    <w:rsid w:val="00FC463B"/>
    <w:rsid w:val="00FC480F"/>
    <w:rsid w:val="00FC49E3"/>
    <w:rsid w:val="00FC4EC0"/>
    <w:rsid w:val="00FC5083"/>
    <w:rsid w:val="00FC513D"/>
    <w:rsid w:val="00FC5494"/>
    <w:rsid w:val="00FC598E"/>
    <w:rsid w:val="00FC59A6"/>
    <w:rsid w:val="00FC5C95"/>
    <w:rsid w:val="00FC5C98"/>
    <w:rsid w:val="00FC5D20"/>
    <w:rsid w:val="00FC5D73"/>
    <w:rsid w:val="00FC6193"/>
    <w:rsid w:val="00FC6394"/>
    <w:rsid w:val="00FC6AE7"/>
    <w:rsid w:val="00FC6B3C"/>
    <w:rsid w:val="00FC6C64"/>
    <w:rsid w:val="00FC717D"/>
    <w:rsid w:val="00FC724C"/>
    <w:rsid w:val="00FC7273"/>
    <w:rsid w:val="00FC7445"/>
    <w:rsid w:val="00FC75D5"/>
    <w:rsid w:val="00FC7733"/>
    <w:rsid w:val="00FD0240"/>
    <w:rsid w:val="00FD048A"/>
    <w:rsid w:val="00FD09AB"/>
    <w:rsid w:val="00FD0A5D"/>
    <w:rsid w:val="00FD0A6E"/>
    <w:rsid w:val="00FD0A8A"/>
    <w:rsid w:val="00FD0B74"/>
    <w:rsid w:val="00FD0BCE"/>
    <w:rsid w:val="00FD0D1B"/>
    <w:rsid w:val="00FD0EFE"/>
    <w:rsid w:val="00FD12FB"/>
    <w:rsid w:val="00FD16C9"/>
    <w:rsid w:val="00FD179A"/>
    <w:rsid w:val="00FD17E7"/>
    <w:rsid w:val="00FD1E4A"/>
    <w:rsid w:val="00FD2019"/>
    <w:rsid w:val="00FD2119"/>
    <w:rsid w:val="00FD21B2"/>
    <w:rsid w:val="00FD21C9"/>
    <w:rsid w:val="00FD2739"/>
    <w:rsid w:val="00FD28BC"/>
    <w:rsid w:val="00FD29C1"/>
    <w:rsid w:val="00FD2C1A"/>
    <w:rsid w:val="00FD2D1E"/>
    <w:rsid w:val="00FD305B"/>
    <w:rsid w:val="00FD31FF"/>
    <w:rsid w:val="00FD32FB"/>
    <w:rsid w:val="00FD3437"/>
    <w:rsid w:val="00FD354F"/>
    <w:rsid w:val="00FD35A8"/>
    <w:rsid w:val="00FD3657"/>
    <w:rsid w:val="00FD370D"/>
    <w:rsid w:val="00FD3778"/>
    <w:rsid w:val="00FD37C0"/>
    <w:rsid w:val="00FD3AD2"/>
    <w:rsid w:val="00FD3CD6"/>
    <w:rsid w:val="00FD3E35"/>
    <w:rsid w:val="00FD3F59"/>
    <w:rsid w:val="00FD3FF5"/>
    <w:rsid w:val="00FD41E7"/>
    <w:rsid w:val="00FD42EA"/>
    <w:rsid w:val="00FD43FF"/>
    <w:rsid w:val="00FD4439"/>
    <w:rsid w:val="00FD4651"/>
    <w:rsid w:val="00FD46EE"/>
    <w:rsid w:val="00FD46F6"/>
    <w:rsid w:val="00FD4A2F"/>
    <w:rsid w:val="00FD4C4B"/>
    <w:rsid w:val="00FD4F3A"/>
    <w:rsid w:val="00FD5056"/>
    <w:rsid w:val="00FD5128"/>
    <w:rsid w:val="00FD5366"/>
    <w:rsid w:val="00FD541B"/>
    <w:rsid w:val="00FD5475"/>
    <w:rsid w:val="00FD585A"/>
    <w:rsid w:val="00FD5A09"/>
    <w:rsid w:val="00FD5BE6"/>
    <w:rsid w:val="00FD5CF0"/>
    <w:rsid w:val="00FD5E90"/>
    <w:rsid w:val="00FD5FB6"/>
    <w:rsid w:val="00FD680D"/>
    <w:rsid w:val="00FD6810"/>
    <w:rsid w:val="00FD6D29"/>
    <w:rsid w:val="00FD6D87"/>
    <w:rsid w:val="00FD75A1"/>
    <w:rsid w:val="00FD7606"/>
    <w:rsid w:val="00FD7651"/>
    <w:rsid w:val="00FD7AD2"/>
    <w:rsid w:val="00FD7C2C"/>
    <w:rsid w:val="00FD7CDF"/>
    <w:rsid w:val="00FD7D1D"/>
    <w:rsid w:val="00FE00FA"/>
    <w:rsid w:val="00FE025A"/>
    <w:rsid w:val="00FE02B4"/>
    <w:rsid w:val="00FE03FE"/>
    <w:rsid w:val="00FE04F9"/>
    <w:rsid w:val="00FE0704"/>
    <w:rsid w:val="00FE081D"/>
    <w:rsid w:val="00FE0960"/>
    <w:rsid w:val="00FE0991"/>
    <w:rsid w:val="00FE0A21"/>
    <w:rsid w:val="00FE0B17"/>
    <w:rsid w:val="00FE0B9E"/>
    <w:rsid w:val="00FE0C3E"/>
    <w:rsid w:val="00FE0D2F"/>
    <w:rsid w:val="00FE0EED"/>
    <w:rsid w:val="00FE0F75"/>
    <w:rsid w:val="00FE0FE6"/>
    <w:rsid w:val="00FE10F2"/>
    <w:rsid w:val="00FE1216"/>
    <w:rsid w:val="00FE1418"/>
    <w:rsid w:val="00FE1436"/>
    <w:rsid w:val="00FE143A"/>
    <w:rsid w:val="00FE1443"/>
    <w:rsid w:val="00FE16C9"/>
    <w:rsid w:val="00FE194C"/>
    <w:rsid w:val="00FE1ADA"/>
    <w:rsid w:val="00FE1D17"/>
    <w:rsid w:val="00FE1D99"/>
    <w:rsid w:val="00FE1FA3"/>
    <w:rsid w:val="00FE1FCD"/>
    <w:rsid w:val="00FE205B"/>
    <w:rsid w:val="00FE216A"/>
    <w:rsid w:val="00FE221B"/>
    <w:rsid w:val="00FE267B"/>
    <w:rsid w:val="00FE29BE"/>
    <w:rsid w:val="00FE2E09"/>
    <w:rsid w:val="00FE2F6E"/>
    <w:rsid w:val="00FE369A"/>
    <w:rsid w:val="00FE38C4"/>
    <w:rsid w:val="00FE3942"/>
    <w:rsid w:val="00FE39C4"/>
    <w:rsid w:val="00FE3A1B"/>
    <w:rsid w:val="00FE3C63"/>
    <w:rsid w:val="00FE3D66"/>
    <w:rsid w:val="00FE3F23"/>
    <w:rsid w:val="00FE450D"/>
    <w:rsid w:val="00FE4980"/>
    <w:rsid w:val="00FE49F1"/>
    <w:rsid w:val="00FE4BED"/>
    <w:rsid w:val="00FE4EDB"/>
    <w:rsid w:val="00FE4EF5"/>
    <w:rsid w:val="00FE5202"/>
    <w:rsid w:val="00FE53BA"/>
    <w:rsid w:val="00FE548C"/>
    <w:rsid w:val="00FE5E34"/>
    <w:rsid w:val="00FE5EDF"/>
    <w:rsid w:val="00FE5F09"/>
    <w:rsid w:val="00FE60F8"/>
    <w:rsid w:val="00FE649A"/>
    <w:rsid w:val="00FE6694"/>
    <w:rsid w:val="00FE6F44"/>
    <w:rsid w:val="00FE6FDC"/>
    <w:rsid w:val="00FE71A9"/>
    <w:rsid w:val="00FE71DD"/>
    <w:rsid w:val="00FE7841"/>
    <w:rsid w:val="00FE7892"/>
    <w:rsid w:val="00FE78A8"/>
    <w:rsid w:val="00FE7AFC"/>
    <w:rsid w:val="00FE7CBB"/>
    <w:rsid w:val="00FE7DA1"/>
    <w:rsid w:val="00FE7E1F"/>
    <w:rsid w:val="00FE7EFE"/>
    <w:rsid w:val="00FF07A5"/>
    <w:rsid w:val="00FF085A"/>
    <w:rsid w:val="00FF08B4"/>
    <w:rsid w:val="00FF09CE"/>
    <w:rsid w:val="00FF09D2"/>
    <w:rsid w:val="00FF0B6A"/>
    <w:rsid w:val="00FF10AB"/>
    <w:rsid w:val="00FF1467"/>
    <w:rsid w:val="00FF148B"/>
    <w:rsid w:val="00FF148F"/>
    <w:rsid w:val="00FF1787"/>
    <w:rsid w:val="00FF1822"/>
    <w:rsid w:val="00FF19B2"/>
    <w:rsid w:val="00FF1A83"/>
    <w:rsid w:val="00FF1F07"/>
    <w:rsid w:val="00FF207C"/>
    <w:rsid w:val="00FF20C2"/>
    <w:rsid w:val="00FF20F1"/>
    <w:rsid w:val="00FF227C"/>
    <w:rsid w:val="00FF24EB"/>
    <w:rsid w:val="00FF25DE"/>
    <w:rsid w:val="00FF2644"/>
    <w:rsid w:val="00FF2810"/>
    <w:rsid w:val="00FF2A88"/>
    <w:rsid w:val="00FF37CF"/>
    <w:rsid w:val="00FF38D7"/>
    <w:rsid w:val="00FF39B1"/>
    <w:rsid w:val="00FF3B3F"/>
    <w:rsid w:val="00FF4315"/>
    <w:rsid w:val="00FF4641"/>
    <w:rsid w:val="00FF4A58"/>
    <w:rsid w:val="00FF4B9D"/>
    <w:rsid w:val="00FF4BC5"/>
    <w:rsid w:val="00FF4BD0"/>
    <w:rsid w:val="00FF4D81"/>
    <w:rsid w:val="00FF4E55"/>
    <w:rsid w:val="00FF5038"/>
    <w:rsid w:val="00FF53A2"/>
    <w:rsid w:val="00FF54F4"/>
    <w:rsid w:val="00FF5646"/>
    <w:rsid w:val="00FF5781"/>
    <w:rsid w:val="00FF5A4F"/>
    <w:rsid w:val="00FF5CD3"/>
    <w:rsid w:val="00FF5D3F"/>
    <w:rsid w:val="00FF5DE8"/>
    <w:rsid w:val="00FF60C7"/>
    <w:rsid w:val="00FF6550"/>
    <w:rsid w:val="00FF66F5"/>
    <w:rsid w:val="00FF6744"/>
    <w:rsid w:val="00FF6A87"/>
    <w:rsid w:val="00FF6C60"/>
    <w:rsid w:val="00FF6C6D"/>
    <w:rsid w:val="00FF6D70"/>
    <w:rsid w:val="00FF7613"/>
    <w:rsid w:val="00FF7703"/>
    <w:rsid w:val="00FF77E2"/>
    <w:rsid w:val="00FF7801"/>
    <w:rsid w:val="00FF7954"/>
    <w:rsid w:val="00FF79D6"/>
    <w:rsid w:val="00FF7AA0"/>
    <w:rsid w:val="00FF7B2F"/>
    <w:rsid w:val="00FF7E56"/>
    <w:rsid w:val="016794A5"/>
    <w:rsid w:val="019177EF"/>
    <w:rsid w:val="021812E1"/>
    <w:rsid w:val="02C30419"/>
    <w:rsid w:val="0321CEF5"/>
    <w:rsid w:val="038EF276"/>
    <w:rsid w:val="065C6ADA"/>
    <w:rsid w:val="0674FF91"/>
    <w:rsid w:val="0708C8C6"/>
    <w:rsid w:val="072D19E1"/>
    <w:rsid w:val="073B14C5"/>
    <w:rsid w:val="07BCE442"/>
    <w:rsid w:val="09A6AC06"/>
    <w:rsid w:val="09AE705D"/>
    <w:rsid w:val="09ED2BF4"/>
    <w:rsid w:val="0AC78C91"/>
    <w:rsid w:val="0B1328A8"/>
    <w:rsid w:val="0B3D1F92"/>
    <w:rsid w:val="0BABC1A7"/>
    <w:rsid w:val="0BCE5B9F"/>
    <w:rsid w:val="0C5BB4F8"/>
    <w:rsid w:val="0C6EB637"/>
    <w:rsid w:val="0C9E1F77"/>
    <w:rsid w:val="0FCDA66D"/>
    <w:rsid w:val="110C2B83"/>
    <w:rsid w:val="111CB1BC"/>
    <w:rsid w:val="11E69B31"/>
    <w:rsid w:val="128081E6"/>
    <w:rsid w:val="12EA9F0B"/>
    <w:rsid w:val="12F19B0A"/>
    <w:rsid w:val="13B329E7"/>
    <w:rsid w:val="14B6D6DC"/>
    <w:rsid w:val="15397B90"/>
    <w:rsid w:val="15903293"/>
    <w:rsid w:val="16AF1056"/>
    <w:rsid w:val="1A563B48"/>
    <w:rsid w:val="1B4E127D"/>
    <w:rsid w:val="1BA77CE4"/>
    <w:rsid w:val="1CEE71AD"/>
    <w:rsid w:val="1D41F914"/>
    <w:rsid w:val="1DBB22D0"/>
    <w:rsid w:val="1E71B129"/>
    <w:rsid w:val="2093E393"/>
    <w:rsid w:val="2113AE44"/>
    <w:rsid w:val="21F7D48F"/>
    <w:rsid w:val="22CCA891"/>
    <w:rsid w:val="23B7E106"/>
    <w:rsid w:val="24350FFA"/>
    <w:rsid w:val="24889069"/>
    <w:rsid w:val="24ACBE1E"/>
    <w:rsid w:val="25578CE0"/>
    <w:rsid w:val="25ACEDB5"/>
    <w:rsid w:val="26548AE9"/>
    <w:rsid w:val="27973527"/>
    <w:rsid w:val="287E6A64"/>
    <w:rsid w:val="29B4E778"/>
    <w:rsid w:val="2B2F3184"/>
    <w:rsid w:val="2B9CF06D"/>
    <w:rsid w:val="2BE08696"/>
    <w:rsid w:val="2C2697AA"/>
    <w:rsid w:val="2C2D2CA7"/>
    <w:rsid w:val="2C5160F3"/>
    <w:rsid w:val="2D066A47"/>
    <w:rsid w:val="2E1DFFDE"/>
    <w:rsid w:val="2EC225EF"/>
    <w:rsid w:val="2F7E6505"/>
    <w:rsid w:val="2FD1E8AD"/>
    <w:rsid w:val="2FD9B5C8"/>
    <w:rsid w:val="30345446"/>
    <w:rsid w:val="30C578CF"/>
    <w:rsid w:val="347B6F13"/>
    <w:rsid w:val="34DF5A73"/>
    <w:rsid w:val="35BB747B"/>
    <w:rsid w:val="35CC2CFA"/>
    <w:rsid w:val="3628BEBB"/>
    <w:rsid w:val="37669B9A"/>
    <w:rsid w:val="38E4D850"/>
    <w:rsid w:val="38F13124"/>
    <w:rsid w:val="38F2BA23"/>
    <w:rsid w:val="392F5D7D"/>
    <w:rsid w:val="39F9ED94"/>
    <w:rsid w:val="3AD7ECC1"/>
    <w:rsid w:val="3BB90884"/>
    <w:rsid w:val="3C00C1FA"/>
    <w:rsid w:val="3D1E5B41"/>
    <w:rsid w:val="3D48FCCC"/>
    <w:rsid w:val="3DF74FB1"/>
    <w:rsid w:val="3E4FF0EB"/>
    <w:rsid w:val="3EA5D273"/>
    <w:rsid w:val="3F494899"/>
    <w:rsid w:val="3F535B1E"/>
    <w:rsid w:val="42BDE8DC"/>
    <w:rsid w:val="42C2DB45"/>
    <w:rsid w:val="42FE6580"/>
    <w:rsid w:val="432B1CC3"/>
    <w:rsid w:val="43E17087"/>
    <w:rsid w:val="4470281C"/>
    <w:rsid w:val="4478395C"/>
    <w:rsid w:val="45CBBD47"/>
    <w:rsid w:val="4633051F"/>
    <w:rsid w:val="4648E4A3"/>
    <w:rsid w:val="469840CB"/>
    <w:rsid w:val="4734F0D0"/>
    <w:rsid w:val="4883B667"/>
    <w:rsid w:val="48C38E86"/>
    <w:rsid w:val="48E735AC"/>
    <w:rsid w:val="4998F75A"/>
    <w:rsid w:val="4A15639B"/>
    <w:rsid w:val="4A88191D"/>
    <w:rsid w:val="4AFCCFEE"/>
    <w:rsid w:val="4BD17C5F"/>
    <w:rsid w:val="4C3D6219"/>
    <w:rsid w:val="4D659FDA"/>
    <w:rsid w:val="4DC17381"/>
    <w:rsid w:val="4DFF7261"/>
    <w:rsid w:val="4EB67D5F"/>
    <w:rsid w:val="504C6BAB"/>
    <w:rsid w:val="50EAAA9A"/>
    <w:rsid w:val="5124074C"/>
    <w:rsid w:val="51601496"/>
    <w:rsid w:val="51C309D5"/>
    <w:rsid w:val="51D990EB"/>
    <w:rsid w:val="51F860D5"/>
    <w:rsid w:val="54137E5E"/>
    <w:rsid w:val="54AFD28F"/>
    <w:rsid w:val="556595C6"/>
    <w:rsid w:val="5573D8ED"/>
    <w:rsid w:val="56B6B501"/>
    <w:rsid w:val="5706CB3C"/>
    <w:rsid w:val="57D47586"/>
    <w:rsid w:val="59FD985C"/>
    <w:rsid w:val="5A3A3D1E"/>
    <w:rsid w:val="5A6E6AAC"/>
    <w:rsid w:val="5A943F98"/>
    <w:rsid w:val="5BBF6B3B"/>
    <w:rsid w:val="5C039D0A"/>
    <w:rsid w:val="5C419276"/>
    <w:rsid w:val="5E1D7970"/>
    <w:rsid w:val="5F143D68"/>
    <w:rsid w:val="5F2D1691"/>
    <w:rsid w:val="5F5A3F4F"/>
    <w:rsid w:val="60616085"/>
    <w:rsid w:val="6139D7AF"/>
    <w:rsid w:val="61BF6183"/>
    <w:rsid w:val="61C942F8"/>
    <w:rsid w:val="6329FB2D"/>
    <w:rsid w:val="6393C373"/>
    <w:rsid w:val="6420F6E7"/>
    <w:rsid w:val="64F39066"/>
    <w:rsid w:val="65368440"/>
    <w:rsid w:val="672DC536"/>
    <w:rsid w:val="673054EC"/>
    <w:rsid w:val="692A766F"/>
    <w:rsid w:val="695C4B89"/>
    <w:rsid w:val="6961971E"/>
    <w:rsid w:val="6A8E9A3C"/>
    <w:rsid w:val="6AA9ECAD"/>
    <w:rsid w:val="6CCC0500"/>
    <w:rsid w:val="6D093318"/>
    <w:rsid w:val="6E6D905E"/>
    <w:rsid w:val="6FAA7A53"/>
    <w:rsid w:val="701E489D"/>
    <w:rsid w:val="70468ABE"/>
    <w:rsid w:val="71629484"/>
    <w:rsid w:val="71664AD0"/>
    <w:rsid w:val="718DA552"/>
    <w:rsid w:val="7244EB6F"/>
    <w:rsid w:val="73C732E7"/>
    <w:rsid w:val="742EB8FB"/>
    <w:rsid w:val="745B615F"/>
    <w:rsid w:val="75528C80"/>
    <w:rsid w:val="75566A45"/>
    <w:rsid w:val="755F1FAD"/>
    <w:rsid w:val="75E8E0AE"/>
    <w:rsid w:val="76744E53"/>
    <w:rsid w:val="76BA5FC9"/>
    <w:rsid w:val="7704117D"/>
    <w:rsid w:val="7891A6F7"/>
    <w:rsid w:val="7A182CA5"/>
    <w:rsid w:val="7AB4971C"/>
    <w:rsid w:val="7AFAFA64"/>
    <w:rsid w:val="7CB195CD"/>
    <w:rsid w:val="7D4F16EB"/>
    <w:rsid w:val="7DCE4DC6"/>
    <w:rsid w:val="7E02063C"/>
    <w:rsid w:val="7E195BA8"/>
    <w:rsid w:val="7F37485D"/>
    <w:rsid w:val="7FA0347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2AB1ED"/>
  <w15:docId w15:val="{1C9F4784-9BD7-42FD-8EB1-A8190DD4AC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S Mincho" w:eastAsia="@MS Mincho" w:hAnsi="@MS Mincho" w:cs="@MS Mincho"/>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Bullet"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20CFD"/>
    <w:pPr>
      <w:jc w:val="both"/>
    </w:pPr>
    <w:rPr>
      <w:rFonts w:ascii="Arial" w:hAnsi="Arial"/>
      <w:szCs w:val="24"/>
      <w:lang w:eastAsia="en-GB"/>
    </w:rPr>
  </w:style>
  <w:style w:type="paragraph" w:styleId="Titre1">
    <w:name w:val="heading 1"/>
    <w:basedOn w:val="Normal"/>
    <w:next w:val="Normal"/>
    <w:link w:val="Titre1Car"/>
    <w:qFormat/>
    <w:rsid w:val="00607338"/>
    <w:pPr>
      <w:keepNext/>
      <w:numPr>
        <w:numId w:val="10"/>
      </w:numPr>
      <w:pBdr>
        <w:bottom w:val="single" w:sz="4" w:space="1" w:color="auto"/>
      </w:pBdr>
      <w:spacing w:before="480" w:after="240"/>
      <w:outlineLvl w:val="0"/>
    </w:pPr>
    <w:rPr>
      <w:b/>
      <w:bCs/>
      <w:caps/>
      <w:kern w:val="32"/>
      <w:sz w:val="28"/>
      <w:szCs w:val="28"/>
      <w:lang w:val="en-GB"/>
    </w:rPr>
  </w:style>
  <w:style w:type="paragraph" w:styleId="Titre2">
    <w:name w:val="heading 2"/>
    <w:basedOn w:val="Normal"/>
    <w:next w:val="Normal"/>
    <w:link w:val="Titre2Car"/>
    <w:qFormat/>
    <w:rsid w:val="00A44B28"/>
    <w:pPr>
      <w:keepNext/>
      <w:numPr>
        <w:ilvl w:val="1"/>
        <w:numId w:val="10"/>
      </w:numPr>
      <w:spacing w:before="480" w:after="240"/>
      <w:outlineLvl w:val="1"/>
    </w:pPr>
    <w:rPr>
      <w:rFonts w:cs="MS Gothic"/>
      <w:b/>
      <w:bCs/>
      <w:iCs/>
      <w:smallCaps/>
      <w:sz w:val="24"/>
    </w:rPr>
  </w:style>
  <w:style w:type="paragraph" w:styleId="Titre3">
    <w:name w:val="heading 3"/>
    <w:basedOn w:val="Titre4"/>
    <w:next w:val="Normal"/>
    <w:link w:val="Titre3Car"/>
    <w:autoRedefine/>
    <w:qFormat/>
    <w:rsid w:val="008038B8"/>
    <w:pPr>
      <w:numPr>
        <w:ilvl w:val="2"/>
      </w:numPr>
      <w:outlineLvl w:val="2"/>
    </w:pPr>
    <w:rPr>
      <w:sz w:val="22"/>
      <w:szCs w:val="32"/>
    </w:rPr>
  </w:style>
  <w:style w:type="paragraph" w:styleId="Titre4">
    <w:name w:val="heading 4"/>
    <w:basedOn w:val="Normal"/>
    <w:next w:val="Normal"/>
    <w:link w:val="Titre4Car"/>
    <w:qFormat/>
    <w:rsid w:val="00467950"/>
    <w:pPr>
      <w:keepNext/>
      <w:numPr>
        <w:ilvl w:val="3"/>
        <w:numId w:val="10"/>
      </w:numPr>
      <w:spacing w:before="480" w:after="240"/>
      <w:outlineLvl w:val="3"/>
    </w:pPr>
    <w:rPr>
      <w:b/>
      <w:bCs/>
      <w:szCs w:val="28"/>
    </w:rPr>
  </w:style>
  <w:style w:type="paragraph" w:styleId="Titre5">
    <w:name w:val="heading 5"/>
    <w:basedOn w:val="Normal"/>
    <w:next w:val="Normal"/>
    <w:link w:val="Titre5Car"/>
    <w:qFormat/>
    <w:rsid w:val="007B47F6"/>
    <w:pPr>
      <w:spacing w:before="240" w:after="60"/>
      <w:ind w:left="1150" w:hanging="1008"/>
      <w:outlineLvl w:val="4"/>
    </w:pPr>
    <w:rPr>
      <w:b/>
      <w:bCs/>
      <w:i/>
      <w:iCs/>
      <w:szCs w:val="26"/>
      <w:u w:val="single"/>
    </w:rPr>
  </w:style>
  <w:style w:type="paragraph" w:styleId="Titre6">
    <w:name w:val="heading 6"/>
    <w:basedOn w:val="Normal"/>
    <w:next w:val="Normal"/>
    <w:qFormat/>
    <w:rsid w:val="005632BD"/>
    <w:pPr>
      <w:numPr>
        <w:ilvl w:val="5"/>
        <w:numId w:val="10"/>
      </w:numPr>
      <w:spacing w:before="240" w:after="60"/>
      <w:outlineLvl w:val="5"/>
    </w:pPr>
    <w:rPr>
      <w:b/>
      <w:bCs/>
      <w:szCs w:val="22"/>
    </w:rPr>
  </w:style>
  <w:style w:type="paragraph" w:styleId="Titre7">
    <w:name w:val="heading 7"/>
    <w:basedOn w:val="Normal"/>
    <w:next w:val="Normal"/>
    <w:qFormat/>
    <w:rsid w:val="005632BD"/>
    <w:pPr>
      <w:numPr>
        <w:ilvl w:val="6"/>
        <w:numId w:val="10"/>
      </w:numPr>
      <w:spacing w:before="240" w:after="60"/>
      <w:outlineLvl w:val="6"/>
    </w:pPr>
  </w:style>
  <w:style w:type="paragraph" w:styleId="Titre8">
    <w:name w:val="heading 8"/>
    <w:basedOn w:val="Normal"/>
    <w:next w:val="Normal"/>
    <w:qFormat/>
    <w:rsid w:val="005632BD"/>
    <w:pPr>
      <w:numPr>
        <w:ilvl w:val="7"/>
        <w:numId w:val="10"/>
      </w:numPr>
      <w:spacing w:before="240" w:after="60"/>
      <w:outlineLvl w:val="7"/>
    </w:pPr>
    <w:rPr>
      <w:i/>
      <w:iCs/>
    </w:rPr>
  </w:style>
  <w:style w:type="paragraph" w:styleId="Titre9">
    <w:name w:val="heading 9"/>
    <w:basedOn w:val="Normal"/>
    <w:next w:val="Normal"/>
    <w:qFormat/>
    <w:rsid w:val="005632BD"/>
    <w:pPr>
      <w:numPr>
        <w:ilvl w:val="8"/>
        <w:numId w:val="10"/>
      </w:numPr>
      <w:spacing w:before="240" w:after="60"/>
      <w:outlineLvl w:val="8"/>
    </w:pPr>
    <w:rPr>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aliases w:val="Grille du tableau-cart,GT0,TABLEAU BURGEAP,Tableau Inexia,IMDC,ARTELIA,tableau 1,SR_Grille du tableau"/>
    <w:basedOn w:val="TableauNormal"/>
    <w:rsid w:val="00846D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detableau2">
    <w:name w:val="Table Grid 2"/>
    <w:basedOn w:val="TableauNormal"/>
    <w:rsid w:val="00965951"/>
    <w:tblP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styleId="TM1">
    <w:name w:val="toc 1"/>
    <w:basedOn w:val="Normal"/>
    <w:next w:val="Normal"/>
    <w:uiPriority w:val="39"/>
    <w:rsid w:val="0019729D"/>
    <w:pPr>
      <w:tabs>
        <w:tab w:val="left" w:pos="540"/>
        <w:tab w:val="right" w:leader="underscore" w:pos="9344"/>
      </w:tabs>
      <w:spacing w:before="240" w:after="60" w:line="288" w:lineRule="auto"/>
      <w:ind w:left="539" w:hanging="539"/>
    </w:pPr>
    <w:rPr>
      <w:b/>
      <w:caps/>
      <w:noProof/>
      <w:sz w:val="24"/>
      <w:szCs w:val="22"/>
    </w:rPr>
  </w:style>
  <w:style w:type="paragraph" w:styleId="TM2">
    <w:name w:val="toc 2"/>
    <w:basedOn w:val="Normal"/>
    <w:next w:val="Normal"/>
    <w:uiPriority w:val="39"/>
    <w:rsid w:val="00B633D5"/>
    <w:pPr>
      <w:tabs>
        <w:tab w:val="left" w:pos="960"/>
        <w:tab w:val="right" w:leader="dot" w:pos="9344"/>
      </w:tabs>
      <w:spacing w:before="180" w:line="288" w:lineRule="auto"/>
      <w:ind w:left="238"/>
    </w:pPr>
    <w:rPr>
      <w:smallCaps/>
      <w:szCs w:val="22"/>
    </w:rPr>
  </w:style>
  <w:style w:type="paragraph" w:styleId="TM3">
    <w:name w:val="toc 3"/>
    <w:basedOn w:val="Normal"/>
    <w:next w:val="Normal"/>
    <w:uiPriority w:val="39"/>
    <w:rsid w:val="00B633D5"/>
    <w:pPr>
      <w:tabs>
        <w:tab w:val="left" w:pos="1134"/>
        <w:tab w:val="right" w:leader="dot" w:pos="9344"/>
      </w:tabs>
      <w:spacing w:before="120" w:line="288" w:lineRule="auto"/>
      <w:ind w:left="454"/>
    </w:pPr>
    <w:rPr>
      <w:noProof/>
      <w:szCs w:val="22"/>
    </w:rPr>
  </w:style>
  <w:style w:type="character" w:styleId="Lienhypertexte">
    <w:name w:val="Hyperlink"/>
    <w:uiPriority w:val="99"/>
    <w:rsid w:val="007176F8"/>
    <w:rPr>
      <w:color w:val="0000FF"/>
      <w:u w:val="single"/>
    </w:rPr>
  </w:style>
  <w:style w:type="paragraph" w:styleId="TM4">
    <w:name w:val="toc 4"/>
    <w:basedOn w:val="Normal"/>
    <w:next w:val="Normal"/>
    <w:uiPriority w:val="39"/>
    <w:rsid w:val="00B633D5"/>
    <w:pPr>
      <w:tabs>
        <w:tab w:val="right" w:pos="1588"/>
        <w:tab w:val="right" w:leader="dot" w:pos="9344"/>
      </w:tabs>
      <w:spacing w:line="288" w:lineRule="auto"/>
      <w:ind w:left="680"/>
    </w:pPr>
    <w:rPr>
      <w:i/>
      <w:sz w:val="18"/>
    </w:rPr>
  </w:style>
  <w:style w:type="paragraph" w:customStyle="1" w:styleId="Tiret1">
    <w:name w:val="Tiret 1"/>
    <w:basedOn w:val="Normal"/>
    <w:link w:val="Tiret1Car"/>
    <w:qFormat/>
    <w:rsid w:val="0061477F"/>
    <w:pPr>
      <w:numPr>
        <w:numId w:val="1"/>
      </w:numPr>
    </w:pPr>
  </w:style>
  <w:style w:type="paragraph" w:customStyle="1" w:styleId="Tiret2">
    <w:name w:val="Tiret 2"/>
    <w:basedOn w:val="Tiret1"/>
    <w:link w:val="Tiret2Car"/>
    <w:qFormat/>
    <w:rsid w:val="00612B75"/>
    <w:pPr>
      <w:numPr>
        <w:ilvl w:val="1"/>
      </w:numPr>
    </w:pPr>
  </w:style>
  <w:style w:type="character" w:customStyle="1" w:styleId="Tiret1Car">
    <w:name w:val="Tiret 1 Car"/>
    <w:basedOn w:val="Policepardfaut"/>
    <w:link w:val="Tiret1"/>
    <w:qFormat/>
    <w:rsid w:val="00612B75"/>
    <w:rPr>
      <w:rFonts w:ascii="Arial" w:hAnsi="Arial"/>
      <w:szCs w:val="24"/>
      <w:lang w:eastAsia="en-GB"/>
    </w:rPr>
  </w:style>
  <w:style w:type="character" w:customStyle="1" w:styleId="Tiret2Car">
    <w:name w:val="Tiret 2 Car"/>
    <w:basedOn w:val="Tiret1Car"/>
    <w:link w:val="Tiret2"/>
    <w:rsid w:val="00612B75"/>
    <w:rPr>
      <w:rFonts w:ascii="Arial" w:hAnsi="Arial"/>
      <w:szCs w:val="24"/>
      <w:lang w:eastAsia="en-GB"/>
    </w:rPr>
  </w:style>
  <w:style w:type="character" w:customStyle="1" w:styleId="Titre2Car">
    <w:name w:val="Titre 2 Car"/>
    <w:basedOn w:val="Policepardfaut"/>
    <w:link w:val="Titre2"/>
    <w:rsid w:val="00DF0416"/>
    <w:rPr>
      <w:rFonts w:ascii="Arial" w:hAnsi="Arial" w:cs="MS Gothic"/>
      <w:b/>
      <w:bCs/>
      <w:iCs/>
      <w:smallCaps/>
      <w:sz w:val="24"/>
      <w:szCs w:val="24"/>
      <w:lang w:eastAsia="en-GB"/>
    </w:rPr>
  </w:style>
  <w:style w:type="paragraph" w:styleId="Paragraphedeliste">
    <w:name w:val="List Paragraph"/>
    <w:aliases w:val="Liste niveau 1,PADE_liste,Listes,Paragraphe de liste num,Paragraphe de liste 1,Normal bullet 2,Bullet 1,Liste couleur - Accent 11,texte de base,Puce focus,Contact,Texte tab,Liste à puce - SC,AnnexeTitre1,1er niveau,Bullet list,lp1"/>
    <w:basedOn w:val="Normal"/>
    <w:link w:val="ParagraphedelisteCar"/>
    <w:uiPriority w:val="34"/>
    <w:qFormat/>
    <w:rsid w:val="00F65807"/>
    <w:pPr>
      <w:ind w:left="720"/>
      <w:contextualSpacing/>
    </w:pPr>
  </w:style>
  <w:style w:type="paragraph" w:styleId="Lgende">
    <w:name w:val="caption"/>
    <w:aliases w:val=" Car Car Car, Car Car Car Car Car Car Car Car Car Car Car Car Car Car Car,légende Car Car Car,légende Car Car Car Car Car,légende Car Car Car1 Car Car,légende Car Car Car Car Car Car,Légende1,légende1 Car Car,légende1 C,légende1 Car Car Car,Gr"/>
    <w:basedOn w:val="Normal"/>
    <w:next w:val="Normal"/>
    <w:link w:val="LgendeCar"/>
    <w:unhideWhenUsed/>
    <w:qFormat/>
    <w:rsid w:val="00B96D9A"/>
    <w:pPr>
      <w:spacing w:after="200"/>
    </w:pPr>
    <w:rPr>
      <w:b/>
      <w:bCs/>
      <w:color w:val="4F81BD" w:themeColor="accent1"/>
      <w:sz w:val="18"/>
      <w:szCs w:val="18"/>
    </w:rPr>
  </w:style>
  <w:style w:type="paragraph" w:customStyle="1" w:styleId="code">
    <w:name w:val="code"/>
    <w:basedOn w:val="Normal"/>
    <w:qFormat/>
    <w:rsid w:val="001D30BE"/>
    <w:pPr>
      <w:pBdr>
        <w:top w:val="single" w:sz="4" w:space="1" w:color="auto"/>
        <w:left w:val="single" w:sz="4" w:space="4" w:color="auto"/>
        <w:bottom w:val="single" w:sz="4" w:space="1" w:color="auto"/>
        <w:right w:val="single" w:sz="4" w:space="4" w:color="auto"/>
      </w:pBdr>
    </w:pPr>
  </w:style>
  <w:style w:type="character" w:styleId="Textedelespacerserv">
    <w:name w:val="Placeholder Text"/>
    <w:basedOn w:val="Policepardfaut"/>
    <w:uiPriority w:val="99"/>
    <w:semiHidden/>
    <w:rsid w:val="00D55CCD"/>
    <w:rPr>
      <w:color w:val="808080"/>
    </w:rPr>
  </w:style>
  <w:style w:type="table" w:styleId="TableauGrille5Fonc-Accentuation6">
    <w:name w:val="Grid Table 5 Dark Accent 6"/>
    <w:basedOn w:val="TableauNormal"/>
    <w:uiPriority w:val="50"/>
    <w:rsid w:val="003A4E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character" w:customStyle="1" w:styleId="Titre3Car">
    <w:name w:val="Titre 3 Car"/>
    <w:basedOn w:val="Policepardfaut"/>
    <w:link w:val="Titre3"/>
    <w:rsid w:val="008038B8"/>
    <w:rPr>
      <w:rFonts w:ascii="Arial" w:hAnsi="Arial"/>
      <w:b/>
      <w:bCs/>
      <w:sz w:val="22"/>
      <w:szCs w:val="32"/>
      <w:lang w:eastAsia="en-GB"/>
    </w:rPr>
  </w:style>
  <w:style w:type="character" w:customStyle="1" w:styleId="Titre1Car">
    <w:name w:val="Titre 1 Car"/>
    <w:basedOn w:val="Policepardfaut"/>
    <w:link w:val="Titre1"/>
    <w:rsid w:val="00472B45"/>
    <w:rPr>
      <w:rFonts w:ascii="Arial" w:hAnsi="Arial"/>
      <w:b/>
      <w:bCs/>
      <w:caps/>
      <w:kern w:val="32"/>
      <w:sz w:val="28"/>
      <w:szCs w:val="28"/>
      <w:lang w:val="en-GB" w:eastAsia="en-GB"/>
    </w:rPr>
  </w:style>
  <w:style w:type="character" w:customStyle="1" w:styleId="LgendeCar">
    <w:name w:val="Légende Car"/>
    <w:aliases w:val=" Car Car Car Car, Car Car Car Car Car Car Car Car Car Car Car Car Car Car Car Car,légende Car Car Car Car,légende Car Car Car Car Car Car1,légende Car Car Car1 Car Car Car,légende Car Car Car Car Car Car Car,Légende1 Car,légende1 C Car"/>
    <w:link w:val="Lgende"/>
    <w:qFormat/>
    <w:rsid w:val="000A1A8C"/>
    <w:rPr>
      <w:rFonts w:ascii="Arial" w:hAnsi="Arial"/>
      <w:b/>
      <w:bCs/>
      <w:color w:val="4F81BD" w:themeColor="accent1"/>
      <w:sz w:val="18"/>
      <w:szCs w:val="18"/>
    </w:rPr>
  </w:style>
  <w:style w:type="numbering" w:customStyle="1" w:styleId="StyleAvecpuces10pt">
    <w:name w:val="Style Avec puces 10 pt"/>
    <w:basedOn w:val="Aucuneliste"/>
    <w:rsid w:val="001741C1"/>
    <w:pPr>
      <w:numPr>
        <w:numId w:val="9"/>
      </w:numPr>
    </w:pPr>
  </w:style>
  <w:style w:type="paragraph" w:customStyle="1" w:styleId="Nota">
    <w:name w:val="Nota"/>
    <w:basedOn w:val="Normal"/>
    <w:qFormat/>
    <w:rsid w:val="00FF6C6D"/>
    <w:pPr>
      <w:pBdr>
        <w:left w:val="triple" w:sz="12" w:space="4" w:color="002060"/>
      </w:pBdr>
    </w:pPr>
    <w:rPr>
      <w:i/>
      <w:szCs w:val="22"/>
    </w:rPr>
  </w:style>
  <w:style w:type="paragraph" w:styleId="TM5">
    <w:name w:val="toc 5"/>
    <w:basedOn w:val="Normal"/>
    <w:next w:val="Normal"/>
    <w:autoRedefine/>
    <w:uiPriority w:val="39"/>
    <w:unhideWhenUsed/>
    <w:rsid w:val="004C2B33"/>
    <w:pPr>
      <w:tabs>
        <w:tab w:val="left" w:pos="1985"/>
        <w:tab w:val="right" w:pos="9344"/>
      </w:tabs>
      <w:spacing w:after="100" w:line="259" w:lineRule="auto"/>
      <w:ind w:left="880"/>
      <w:jc w:val="left"/>
    </w:pPr>
    <w:rPr>
      <w:rFonts w:asciiTheme="minorHAnsi" w:eastAsiaTheme="minorEastAsia" w:hAnsiTheme="minorHAnsi" w:cstheme="minorBidi"/>
      <w:szCs w:val="22"/>
    </w:rPr>
  </w:style>
  <w:style w:type="paragraph" w:styleId="TM6">
    <w:name w:val="toc 6"/>
    <w:basedOn w:val="Normal"/>
    <w:next w:val="Normal"/>
    <w:autoRedefine/>
    <w:uiPriority w:val="39"/>
    <w:unhideWhenUsed/>
    <w:rsid w:val="00476EE0"/>
    <w:pPr>
      <w:spacing w:after="100" w:line="259" w:lineRule="auto"/>
      <w:ind w:left="1100"/>
      <w:jc w:val="left"/>
    </w:pPr>
    <w:rPr>
      <w:rFonts w:asciiTheme="minorHAnsi" w:eastAsiaTheme="minorEastAsia" w:hAnsiTheme="minorHAnsi" w:cstheme="minorBidi"/>
      <w:szCs w:val="22"/>
    </w:rPr>
  </w:style>
  <w:style w:type="paragraph" w:styleId="TM7">
    <w:name w:val="toc 7"/>
    <w:basedOn w:val="Normal"/>
    <w:next w:val="Normal"/>
    <w:autoRedefine/>
    <w:uiPriority w:val="39"/>
    <w:unhideWhenUsed/>
    <w:rsid w:val="00476EE0"/>
    <w:pPr>
      <w:spacing w:after="100" w:line="259" w:lineRule="auto"/>
      <w:ind w:left="1320"/>
      <w:jc w:val="left"/>
    </w:pPr>
    <w:rPr>
      <w:rFonts w:asciiTheme="minorHAnsi" w:eastAsiaTheme="minorEastAsia" w:hAnsiTheme="minorHAnsi" w:cstheme="minorBidi"/>
      <w:szCs w:val="22"/>
    </w:rPr>
  </w:style>
  <w:style w:type="paragraph" w:styleId="TM8">
    <w:name w:val="toc 8"/>
    <w:basedOn w:val="Normal"/>
    <w:next w:val="Normal"/>
    <w:autoRedefine/>
    <w:uiPriority w:val="39"/>
    <w:unhideWhenUsed/>
    <w:rsid w:val="00476EE0"/>
    <w:pPr>
      <w:spacing w:after="100" w:line="259" w:lineRule="auto"/>
      <w:ind w:left="1540"/>
      <w:jc w:val="left"/>
    </w:pPr>
    <w:rPr>
      <w:rFonts w:asciiTheme="minorHAnsi" w:eastAsiaTheme="minorEastAsia" w:hAnsiTheme="minorHAnsi" w:cstheme="minorBidi"/>
      <w:szCs w:val="22"/>
    </w:rPr>
  </w:style>
  <w:style w:type="paragraph" w:styleId="TM9">
    <w:name w:val="toc 9"/>
    <w:basedOn w:val="Normal"/>
    <w:next w:val="Normal"/>
    <w:autoRedefine/>
    <w:uiPriority w:val="39"/>
    <w:unhideWhenUsed/>
    <w:rsid w:val="00476EE0"/>
    <w:pPr>
      <w:spacing w:after="100" w:line="259" w:lineRule="auto"/>
      <w:ind w:left="1760"/>
      <w:jc w:val="left"/>
    </w:pPr>
    <w:rPr>
      <w:rFonts w:asciiTheme="minorHAnsi" w:eastAsiaTheme="minorEastAsia" w:hAnsiTheme="minorHAnsi" w:cstheme="minorBidi"/>
      <w:szCs w:val="22"/>
    </w:rPr>
  </w:style>
  <w:style w:type="character" w:styleId="Mentionnonrsolue">
    <w:name w:val="Unresolved Mention"/>
    <w:basedOn w:val="Policepardfaut"/>
    <w:uiPriority w:val="99"/>
    <w:semiHidden/>
    <w:unhideWhenUsed/>
    <w:rsid w:val="00476EE0"/>
    <w:rPr>
      <w:color w:val="605E5C"/>
      <w:shd w:val="clear" w:color="auto" w:fill="E1DFDD"/>
    </w:rPr>
  </w:style>
  <w:style w:type="character" w:customStyle="1" w:styleId="Titre4Car">
    <w:name w:val="Titre 4 Car"/>
    <w:basedOn w:val="Policepardfaut"/>
    <w:link w:val="Titre4"/>
    <w:rsid w:val="00467950"/>
    <w:rPr>
      <w:rFonts w:ascii="Arial" w:hAnsi="Arial"/>
      <w:b/>
      <w:bCs/>
      <w:szCs w:val="28"/>
      <w:lang w:eastAsia="en-GB"/>
    </w:rPr>
  </w:style>
  <w:style w:type="table" w:styleId="TableauListe4-Accentuation1">
    <w:name w:val="List Table 4 Accent 1"/>
    <w:basedOn w:val="TableauNormal"/>
    <w:uiPriority w:val="49"/>
    <w:rsid w:val="003637F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Notedebasdepage">
    <w:name w:val="footnote text"/>
    <w:basedOn w:val="Normal"/>
    <w:link w:val="NotedebasdepageCar"/>
    <w:semiHidden/>
    <w:unhideWhenUsed/>
    <w:rsid w:val="003637F5"/>
    <w:rPr>
      <w:szCs w:val="20"/>
    </w:rPr>
  </w:style>
  <w:style w:type="character" w:customStyle="1" w:styleId="NotedebasdepageCar">
    <w:name w:val="Note de bas de page Car"/>
    <w:basedOn w:val="Policepardfaut"/>
    <w:link w:val="Notedebasdepage"/>
    <w:semiHidden/>
    <w:rsid w:val="003637F5"/>
    <w:rPr>
      <w:rFonts w:ascii="Arial" w:hAnsi="Arial"/>
      <w:lang w:val="en-GB" w:eastAsia="en-GB"/>
    </w:rPr>
  </w:style>
  <w:style w:type="character" w:styleId="Appelnotedebasdep">
    <w:name w:val="footnote reference"/>
    <w:basedOn w:val="Policepardfaut"/>
    <w:semiHidden/>
    <w:unhideWhenUsed/>
    <w:rsid w:val="003637F5"/>
    <w:rPr>
      <w:vertAlign w:val="superscript"/>
    </w:rPr>
  </w:style>
  <w:style w:type="character" w:styleId="Marquedecommentaire">
    <w:name w:val="annotation reference"/>
    <w:basedOn w:val="Policepardfaut"/>
    <w:uiPriority w:val="99"/>
    <w:semiHidden/>
    <w:unhideWhenUsed/>
    <w:rsid w:val="00FB24C9"/>
    <w:rPr>
      <w:sz w:val="16"/>
      <w:szCs w:val="16"/>
    </w:rPr>
  </w:style>
  <w:style w:type="paragraph" w:styleId="Commentaire">
    <w:name w:val="annotation text"/>
    <w:basedOn w:val="Normal"/>
    <w:link w:val="CommentaireCar"/>
    <w:uiPriority w:val="99"/>
    <w:unhideWhenUsed/>
    <w:rsid w:val="00FB24C9"/>
    <w:rPr>
      <w:szCs w:val="20"/>
    </w:rPr>
  </w:style>
  <w:style w:type="character" w:customStyle="1" w:styleId="CommentaireCar">
    <w:name w:val="Commentaire Car"/>
    <w:basedOn w:val="Policepardfaut"/>
    <w:link w:val="Commentaire"/>
    <w:uiPriority w:val="99"/>
    <w:rsid w:val="00FB24C9"/>
    <w:rPr>
      <w:rFonts w:ascii="Arial" w:hAnsi="Arial"/>
      <w:lang w:val="en-GB" w:eastAsia="en-GB"/>
    </w:rPr>
  </w:style>
  <w:style w:type="paragraph" w:styleId="Objetducommentaire">
    <w:name w:val="annotation subject"/>
    <w:basedOn w:val="Commentaire"/>
    <w:next w:val="Commentaire"/>
    <w:link w:val="ObjetducommentaireCar"/>
    <w:semiHidden/>
    <w:unhideWhenUsed/>
    <w:rsid w:val="00FB24C9"/>
    <w:rPr>
      <w:b/>
      <w:bCs/>
    </w:rPr>
  </w:style>
  <w:style w:type="character" w:customStyle="1" w:styleId="ObjetducommentaireCar">
    <w:name w:val="Objet du commentaire Car"/>
    <w:basedOn w:val="CommentaireCar"/>
    <w:link w:val="Objetducommentaire"/>
    <w:semiHidden/>
    <w:rsid w:val="00FB24C9"/>
    <w:rPr>
      <w:rFonts w:ascii="Arial" w:hAnsi="Arial"/>
      <w:b/>
      <w:bCs/>
      <w:lang w:val="en-GB" w:eastAsia="en-GB"/>
    </w:rPr>
  </w:style>
  <w:style w:type="character" w:styleId="Mention">
    <w:name w:val="Mention"/>
    <w:basedOn w:val="Policepardfaut"/>
    <w:uiPriority w:val="99"/>
    <w:unhideWhenUsed/>
    <w:rsid w:val="00743F06"/>
    <w:rPr>
      <w:color w:val="2B579A"/>
      <w:shd w:val="clear" w:color="auto" w:fill="E6E6E6"/>
    </w:rPr>
  </w:style>
  <w:style w:type="character" w:customStyle="1" w:styleId="Titre5Car">
    <w:name w:val="Titre 5 Car"/>
    <w:basedOn w:val="Policepardfaut"/>
    <w:link w:val="Titre5"/>
    <w:rsid w:val="007B47F6"/>
    <w:rPr>
      <w:rFonts w:ascii="Arial" w:hAnsi="Arial"/>
      <w:b/>
      <w:bCs/>
      <w:i/>
      <w:iCs/>
      <w:szCs w:val="26"/>
      <w:u w:val="single"/>
      <w:lang w:eastAsia="en-GB"/>
    </w:rPr>
  </w:style>
  <w:style w:type="table" w:styleId="TableauGrille4-Accentuation1">
    <w:name w:val="Grid Table 4 Accent 1"/>
    <w:basedOn w:val="TableauNormal"/>
    <w:uiPriority w:val="49"/>
    <w:rsid w:val="003C443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eauGrille5Fonc-Accentuation1">
    <w:name w:val="Grid Table 5 Dark Accent 1"/>
    <w:basedOn w:val="TableauNormal"/>
    <w:uiPriority w:val="50"/>
    <w:rsid w:val="005F75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Rvision">
    <w:name w:val="Revision"/>
    <w:hidden/>
    <w:uiPriority w:val="99"/>
    <w:semiHidden/>
    <w:rsid w:val="0068591A"/>
    <w:rPr>
      <w:sz w:val="22"/>
      <w:szCs w:val="24"/>
      <w:lang w:val="en-GB" w:eastAsia="en-GB"/>
    </w:rPr>
  </w:style>
  <w:style w:type="character" w:customStyle="1" w:styleId="ParagraphedelisteCar">
    <w:name w:val="Paragraphe de liste Car"/>
    <w:aliases w:val="Liste niveau 1 Car,PADE_liste Car,Listes Car,Paragraphe de liste num Car,Paragraphe de liste 1 Car,Normal bullet 2 Car,Bullet 1 Car,Liste couleur - Accent 11 Car,texte de base Car,Puce focus Car,Contact Car,Texte tab Car,lp1 Car"/>
    <w:basedOn w:val="Policepardfaut"/>
    <w:link w:val="Paragraphedeliste"/>
    <w:uiPriority w:val="34"/>
    <w:qFormat/>
    <w:rsid w:val="00851F92"/>
    <w:rPr>
      <w:rFonts w:ascii="Arial" w:hAnsi="Arial"/>
      <w:szCs w:val="24"/>
      <w:lang w:val="en-GB" w:eastAsia="en-GB"/>
    </w:rPr>
  </w:style>
  <w:style w:type="table" w:styleId="TableauListe3-Accentuation3">
    <w:name w:val="List Table 3 Accent 3"/>
    <w:basedOn w:val="TableauNormal"/>
    <w:uiPriority w:val="48"/>
    <w:rsid w:val="009174A1"/>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paragraph" w:styleId="Sansinterligne">
    <w:name w:val="No Spacing"/>
    <w:uiPriority w:val="1"/>
    <w:qFormat/>
    <w:rsid w:val="00070834"/>
    <w:pPr>
      <w:jc w:val="both"/>
    </w:pPr>
    <w:rPr>
      <w:rFonts w:ascii="Arial" w:hAnsi="Arial"/>
      <w:szCs w:val="24"/>
      <w:lang w:eastAsia="en-GB"/>
    </w:rPr>
  </w:style>
  <w:style w:type="paragraph" w:customStyle="1" w:styleId="STitre1">
    <w:name w:val="S_Titre 1"/>
    <w:basedOn w:val="Normal"/>
    <w:next w:val="Normal"/>
    <w:link w:val="STitre1Car"/>
    <w:uiPriority w:val="1"/>
    <w:qFormat/>
    <w:rsid w:val="00AB11F7"/>
    <w:pPr>
      <w:numPr>
        <w:numId w:val="12"/>
      </w:numPr>
      <w:shd w:val="clear" w:color="auto" w:fill="008435"/>
      <w:spacing w:after="120"/>
      <w:jc w:val="left"/>
      <w:outlineLvl w:val="0"/>
    </w:pPr>
    <w:rPr>
      <w:rFonts w:ascii="Times New Roman" w:eastAsia="Arial" w:hAnsi="Times New Roman" w:cs="Times New Roman"/>
      <w:b/>
      <w:color w:val="FFFFFF"/>
      <w:sz w:val="28"/>
      <w:szCs w:val="18"/>
      <w:lang w:eastAsia="en-US"/>
    </w:rPr>
  </w:style>
  <w:style w:type="paragraph" w:customStyle="1" w:styleId="SCouvDate">
    <w:name w:val="S_Couv_Date"/>
    <w:uiPriority w:val="5"/>
    <w:qFormat/>
    <w:rsid w:val="00D1206D"/>
    <w:pPr>
      <w:spacing w:before="60"/>
      <w:ind w:left="765"/>
    </w:pPr>
    <w:rPr>
      <w:rFonts w:ascii="Arial" w:eastAsia="Arial" w:hAnsi="Arial" w:cs="Times New Roman"/>
      <w:caps/>
      <w:color w:val="6F6F6F"/>
      <w:sz w:val="16"/>
      <w:szCs w:val="22"/>
      <w:lang w:eastAsia="en-US"/>
    </w:rPr>
  </w:style>
  <w:style w:type="paragraph" w:customStyle="1" w:styleId="SAnnexe">
    <w:name w:val="S_Annexe"/>
    <w:basedOn w:val="STitre1"/>
    <w:next w:val="Normal"/>
    <w:qFormat/>
    <w:rsid w:val="00D1206D"/>
    <w:pPr>
      <w:numPr>
        <w:numId w:val="17"/>
      </w:numPr>
    </w:pPr>
  </w:style>
  <w:style w:type="character" w:customStyle="1" w:styleId="STitre1Car">
    <w:name w:val="S_Titre 1 Car"/>
    <w:link w:val="STitre1"/>
    <w:uiPriority w:val="1"/>
    <w:rsid w:val="00D1206D"/>
    <w:rPr>
      <w:rFonts w:ascii="Times New Roman" w:eastAsia="Arial" w:hAnsi="Times New Roman" w:cs="Times New Roman"/>
      <w:b/>
      <w:color w:val="FFFFFF"/>
      <w:sz w:val="28"/>
      <w:szCs w:val="18"/>
      <w:shd w:val="clear" w:color="auto" w:fill="008435"/>
      <w:lang w:eastAsia="en-US"/>
    </w:rPr>
  </w:style>
  <w:style w:type="paragraph" w:styleId="En-tte">
    <w:name w:val="header"/>
    <w:basedOn w:val="Normal"/>
    <w:link w:val="En-tteCar"/>
    <w:uiPriority w:val="99"/>
    <w:unhideWhenUsed/>
    <w:rsid w:val="00316947"/>
    <w:pPr>
      <w:tabs>
        <w:tab w:val="center" w:pos="4536"/>
        <w:tab w:val="right" w:pos="9072"/>
      </w:tabs>
    </w:pPr>
  </w:style>
  <w:style w:type="character" w:customStyle="1" w:styleId="En-tteCar">
    <w:name w:val="En-tête Car"/>
    <w:basedOn w:val="Policepardfaut"/>
    <w:link w:val="En-tte"/>
    <w:uiPriority w:val="99"/>
    <w:rsid w:val="00316947"/>
    <w:rPr>
      <w:rFonts w:ascii="Arial" w:hAnsi="Arial"/>
      <w:szCs w:val="24"/>
      <w:lang w:eastAsia="en-GB"/>
    </w:rPr>
  </w:style>
  <w:style w:type="paragraph" w:styleId="Pieddepage">
    <w:name w:val="footer"/>
    <w:basedOn w:val="Normal"/>
    <w:link w:val="PieddepageCar"/>
    <w:unhideWhenUsed/>
    <w:rsid w:val="00316947"/>
    <w:pPr>
      <w:tabs>
        <w:tab w:val="center" w:pos="4536"/>
        <w:tab w:val="right" w:pos="9072"/>
      </w:tabs>
    </w:pPr>
  </w:style>
  <w:style w:type="character" w:customStyle="1" w:styleId="PieddepageCar">
    <w:name w:val="Pied de page Car"/>
    <w:basedOn w:val="Policepardfaut"/>
    <w:link w:val="Pieddepage"/>
    <w:rsid w:val="00316947"/>
    <w:rPr>
      <w:rFonts w:ascii="Arial" w:hAnsi="Arial"/>
      <w:szCs w:val="24"/>
      <w:lang w:eastAsia="en-GB"/>
    </w:rPr>
  </w:style>
  <w:style w:type="paragraph" w:customStyle="1" w:styleId="5-Style5">
    <w:name w:val="5-Style5"/>
    <w:basedOn w:val="Normal"/>
    <w:link w:val="5-Style5Car"/>
    <w:qFormat/>
    <w:rsid w:val="009813D2"/>
    <w:pPr>
      <w:pBdr>
        <w:bottom w:val="single" w:sz="4" w:space="1" w:color="B6DDE8" w:themeColor="accent5" w:themeTint="66"/>
      </w:pBdr>
      <w:spacing w:after="160" w:line="259" w:lineRule="auto"/>
    </w:pPr>
    <w:rPr>
      <w:rFonts w:ascii="Verdana" w:eastAsiaTheme="minorHAnsi" w:hAnsi="Verdana" w:cstheme="minorBidi"/>
      <w:b/>
      <w:bCs/>
      <w:i/>
      <w:iCs/>
      <w:szCs w:val="20"/>
      <w:lang w:eastAsia="en-US"/>
    </w:rPr>
  </w:style>
  <w:style w:type="character" w:customStyle="1" w:styleId="5-Style5Car">
    <w:name w:val="5-Style5 Car"/>
    <w:basedOn w:val="Policepardfaut"/>
    <w:link w:val="5-Style5"/>
    <w:rsid w:val="009813D2"/>
    <w:rPr>
      <w:rFonts w:ascii="Verdana" w:eastAsiaTheme="minorHAnsi" w:hAnsi="Verdana" w:cstheme="minorBidi"/>
      <w:b/>
      <w:bCs/>
      <w:i/>
      <w:iCs/>
      <w:lang w:eastAsia="en-US"/>
    </w:rPr>
  </w:style>
  <w:style w:type="paragraph" w:customStyle="1" w:styleId="6-Style6">
    <w:name w:val="6-Style6"/>
    <w:basedOn w:val="Tiret1"/>
    <w:link w:val="6-Style6Car"/>
    <w:qFormat/>
    <w:rsid w:val="009813D2"/>
    <w:pPr>
      <w:numPr>
        <w:numId w:val="0"/>
      </w:numPr>
      <w:spacing w:before="120" w:after="240"/>
      <w:ind w:firstLine="360"/>
    </w:pPr>
    <w:rPr>
      <w:rFonts w:ascii="Cambria" w:eastAsiaTheme="minorHAnsi" w:hAnsi="Cambria" w:cs="Arial"/>
      <w:b/>
      <w:sz w:val="22"/>
      <w:szCs w:val="20"/>
      <w:u w:val="single"/>
      <w:lang w:eastAsia="en-US"/>
    </w:rPr>
  </w:style>
  <w:style w:type="character" w:customStyle="1" w:styleId="6-Style6Car">
    <w:name w:val="6-Style6 Car"/>
    <w:basedOn w:val="Policepardfaut"/>
    <w:link w:val="6-Style6"/>
    <w:rsid w:val="009813D2"/>
    <w:rPr>
      <w:rFonts w:ascii="Cambria" w:eastAsiaTheme="minorHAnsi" w:hAnsi="Cambria" w:cs="Arial"/>
      <w:b/>
      <w:sz w:val="22"/>
      <w:u w:val="single"/>
      <w:lang w:eastAsia="en-US"/>
    </w:rPr>
  </w:style>
  <w:style w:type="paragraph" w:customStyle="1" w:styleId="Renvoi">
    <w:name w:val="Renvoi"/>
    <w:basedOn w:val="Normal"/>
    <w:link w:val="RenvoiCar"/>
    <w:qFormat/>
    <w:rsid w:val="009813D2"/>
    <w:pPr>
      <w:shd w:val="clear" w:color="auto" w:fill="F2F2F2" w:themeFill="background1" w:themeFillShade="F2"/>
      <w:jc w:val="left"/>
    </w:pPr>
    <w:rPr>
      <w:i/>
      <w:iCs/>
    </w:rPr>
  </w:style>
  <w:style w:type="character" w:customStyle="1" w:styleId="RenvoiCar">
    <w:name w:val="Renvoi Car"/>
    <w:basedOn w:val="Policepardfaut"/>
    <w:link w:val="Renvoi"/>
    <w:rsid w:val="009813D2"/>
    <w:rPr>
      <w:rFonts w:ascii="Arial" w:hAnsi="Arial"/>
      <w:i/>
      <w:iCs/>
      <w:szCs w:val="24"/>
      <w:shd w:val="clear" w:color="auto" w:fill="F2F2F2" w:themeFill="background1" w:themeFillShade="F2"/>
      <w:lang w:eastAsia="en-GB"/>
    </w:rPr>
  </w:style>
  <w:style w:type="paragraph" w:customStyle="1" w:styleId="Normaltableaulignesup">
    <w:name w:val="Normal tableau ligne sup"/>
    <w:basedOn w:val="Normal"/>
    <w:link w:val="NormaltableaulignesupCar"/>
    <w:qFormat/>
    <w:rsid w:val="00C5063D"/>
    <w:pPr>
      <w:spacing w:before="120" w:after="120" w:line="259" w:lineRule="auto"/>
      <w:jc w:val="center"/>
    </w:pPr>
    <w:rPr>
      <w:rFonts w:ascii="Verdana" w:eastAsiaTheme="minorHAnsi" w:hAnsi="Verdana" w:cstheme="minorBidi"/>
      <w:b/>
      <w:bCs/>
      <w:sz w:val="18"/>
      <w:szCs w:val="18"/>
      <w:lang w:eastAsia="fr-FR"/>
    </w:rPr>
  </w:style>
  <w:style w:type="character" w:customStyle="1" w:styleId="NormaltableaulignesupCar">
    <w:name w:val="Normal tableau ligne sup Car"/>
    <w:basedOn w:val="Policepardfaut"/>
    <w:link w:val="Normaltableaulignesup"/>
    <w:rsid w:val="00C5063D"/>
    <w:rPr>
      <w:rFonts w:ascii="Verdana" w:eastAsiaTheme="minorHAnsi" w:hAnsi="Verdana" w:cstheme="minorBidi"/>
      <w:b/>
      <w:bCs/>
      <w:sz w:val="18"/>
      <w:szCs w:val="18"/>
    </w:rPr>
  </w:style>
  <w:style w:type="paragraph" w:customStyle="1" w:styleId="Normaltableau2">
    <w:name w:val="Normal tableau 2"/>
    <w:basedOn w:val="Normal"/>
    <w:link w:val="Normaltableau2Car"/>
    <w:qFormat/>
    <w:rsid w:val="00C5063D"/>
    <w:pPr>
      <w:spacing w:before="60" w:after="60"/>
      <w:ind w:left="39"/>
    </w:pPr>
    <w:rPr>
      <w:rFonts w:ascii="Cambria" w:eastAsia="Calibri" w:hAnsi="Cambria" w:cs="Times New Roman"/>
      <w:color w:val="000000"/>
      <w:spacing w:val="-6"/>
      <w:szCs w:val="20"/>
      <w:lang w:eastAsia="fr-FR"/>
    </w:rPr>
  </w:style>
  <w:style w:type="character" w:customStyle="1" w:styleId="Normaltableau2Car">
    <w:name w:val="Normal tableau 2 Car"/>
    <w:basedOn w:val="Policepardfaut"/>
    <w:link w:val="Normaltableau2"/>
    <w:rsid w:val="00C5063D"/>
    <w:rPr>
      <w:rFonts w:ascii="Cambria" w:eastAsia="Calibri" w:hAnsi="Cambria" w:cs="Times New Roman"/>
      <w:color w:val="000000"/>
      <w:spacing w:val="-6"/>
    </w:rPr>
  </w:style>
  <w:style w:type="paragraph" w:customStyle="1" w:styleId="Textetableau">
    <w:name w:val="Texte tableau"/>
    <w:basedOn w:val="Normal"/>
    <w:link w:val="TextetableauCar"/>
    <w:rsid w:val="00ED160C"/>
    <w:pPr>
      <w:spacing w:before="40" w:after="40"/>
      <w:jc w:val="left"/>
    </w:pPr>
    <w:rPr>
      <w:rFonts w:ascii="Gill Sans MT" w:eastAsia="Times New Roman" w:hAnsi="Gill Sans MT" w:cs="Times New Roman"/>
      <w:color w:val="4C4849"/>
      <w:sz w:val="19"/>
      <w:szCs w:val="20"/>
      <w:lang w:eastAsia="fr-FR"/>
    </w:rPr>
  </w:style>
  <w:style w:type="character" w:customStyle="1" w:styleId="TextetableauCar">
    <w:name w:val="Texte tableau Car"/>
    <w:link w:val="Textetableau"/>
    <w:rsid w:val="00ED160C"/>
    <w:rPr>
      <w:rFonts w:ascii="Gill Sans MT" w:eastAsia="Times New Roman" w:hAnsi="Gill Sans MT" w:cs="Times New Roman"/>
      <w:color w:val="4C4849"/>
      <w:sz w:val="19"/>
    </w:rPr>
  </w:style>
  <w:style w:type="paragraph" w:customStyle="1" w:styleId="En-ttetableau">
    <w:name w:val="En-tête tableau"/>
    <w:basedOn w:val="Normal"/>
    <w:rsid w:val="00ED160C"/>
    <w:pPr>
      <w:widowControl w:val="0"/>
      <w:suppressAutoHyphens/>
      <w:spacing w:before="60" w:after="60"/>
      <w:jc w:val="left"/>
    </w:pPr>
    <w:rPr>
      <w:rFonts w:ascii="Gill Sans MT" w:eastAsia="Times New Roman" w:hAnsi="Gill Sans MT" w:cs="Arial"/>
      <w:b/>
      <w:color w:val="FFFFFF" w:themeColor="background1"/>
      <w:sz w:val="16"/>
      <w:szCs w:val="20"/>
      <w:lang w:eastAsia="fr-FR"/>
    </w:rPr>
  </w:style>
  <w:style w:type="table" w:customStyle="1" w:styleId="TboMRS">
    <w:name w:val="TboMRS"/>
    <w:basedOn w:val="TableauNormal"/>
    <w:rsid w:val="00ED160C"/>
    <w:rPr>
      <w:rFonts w:ascii="Georgia" w:eastAsia="Times New Roman" w:hAnsi="Georgia" w:cs="Times New Roman"/>
      <w:sz w:val="18"/>
    </w:rPr>
    <w:tblPr>
      <w:tblInd w:w="113" w:type="dxa"/>
      <w:tblBorders>
        <w:top w:val="single" w:sz="6" w:space="0" w:color="A7A5A6"/>
        <w:left w:val="single" w:sz="6" w:space="0" w:color="A7A5A6"/>
        <w:bottom w:val="single" w:sz="6" w:space="0" w:color="A7A5A6"/>
        <w:right w:val="single" w:sz="6" w:space="0" w:color="A7A5A6"/>
        <w:insideH w:val="single" w:sz="6" w:space="0" w:color="A7A5A6"/>
        <w:insideV w:val="single" w:sz="6" w:space="0" w:color="A7A5A6"/>
      </w:tblBorders>
    </w:tblPr>
    <w:tcPr>
      <w:vAlign w:val="center"/>
    </w:tcPr>
  </w:style>
  <w:style w:type="paragraph" w:customStyle="1" w:styleId="Textefragment">
    <w:name w:val="Texte fragment"/>
    <w:basedOn w:val="Normal"/>
    <w:link w:val="TextefragmentCar"/>
    <w:qFormat/>
    <w:rsid w:val="000F61CD"/>
    <w:pPr>
      <w:spacing w:before="120"/>
      <w:ind w:left="57" w:right="-57"/>
    </w:pPr>
    <w:rPr>
      <w:rFonts w:ascii="Gill Sans MT" w:eastAsia="Times New Roman" w:hAnsi="Gill Sans MT" w:cs="Times New Roman"/>
      <w:color w:val="4C4849"/>
      <w:lang w:eastAsia="fr-FR"/>
    </w:rPr>
  </w:style>
  <w:style w:type="character" w:customStyle="1" w:styleId="TextefragmentCar">
    <w:name w:val="Texte fragment Car"/>
    <w:link w:val="Textefragment"/>
    <w:rsid w:val="000F61CD"/>
    <w:rPr>
      <w:rFonts w:ascii="Gill Sans MT" w:eastAsia="Times New Roman" w:hAnsi="Gill Sans MT" w:cs="Times New Roman"/>
      <w:color w:val="4C4849"/>
      <w:szCs w:val="24"/>
    </w:rPr>
  </w:style>
  <w:style w:type="paragraph" w:styleId="Listepuces">
    <w:name w:val="List Bullet"/>
    <w:aliases w:val="LAP1"/>
    <w:basedOn w:val="Textefragment"/>
    <w:qFormat/>
    <w:rsid w:val="000F61CD"/>
    <w:pPr>
      <w:numPr>
        <w:numId w:val="43"/>
      </w:numPr>
      <w:tabs>
        <w:tab w:val="left" w:pos="414"/>
      </w:tabs>
      <w:spacing w:before="40"/>
      <w:ind w:left="1996"/>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64473">
      <w:bodyDiv w:val="1"/>
      <w:marLeft w:val="0"/>
      <w:marRight w:val="0"/>
      <w:marTop w:val="0"/>
      <w:marBottom w:val="0"/>
      <w:divBdr>
        <w:top w:val="none" w:sz="0" w:space="0" w:color="auto"/>
        <w:left w:val="none" w:sz="0" w:space="0" w:color="auto"/>
        <w:bottom w:val="none" w:sz="0" w:space="0" w:color="auto"/>
        <w:right w:val="none" w:sz="0" w:space="0" w:color="auto"/>
      </w:divBdr>
    </w:div>
    <w:div w:id="10953210">
      <w:bodyDiv w:val="1"/>
      <w:marLeft w:val="0"/>
      <w:marRight w:val="0"/>
      <w:marTop w:val="0"/>
      <w:marBottom w:val="0"/>
      <w:divBdr>
        <w:top w:val="none" w:sz="0" w:space="0" w:color="auto"/>
        <w:left w:val="none" w:sz="0" w:space="0" w:color="auto"/>
        <w:bottom w:val="none" w:sz="0" w:space="0" w:color="auto"/>
        <w:right w:val="none" w:sz="0" w:space="0" w:color="auto"/>
      </w:divBdr>
    </w:div>
    <w:div w:id="22899858">
      <w:bodyDiv w:val="1"/>
      <w:marLeft w:val="0"/>
      <w:marRight w:val="0"/>
      <w:marTop w:val="0"/>
      <w:marBottom w:val="0"/>
      <w:divBdr>
        <w:top w:val="none" w:sz="0" w:space="0" w:color="auto"/>
        <w:left w:val="none" w:sz="0" w:space="0" w:color="auto"/>
        <w:bottom w:val="none" w:sz="0" w:space="0" w:color="auto"/>
        <w:right w:val="none" w:sz="0" w:space="0" w:color="auto"/>
      </w:divBdr>
    </w:div>
    <w:div w:id="27997294">
      <w:bodyDiv w:val="1"/>
      <w:marLeft w:val="0"/>
      <w:marRight w:val="0"/>
      <w:marTop w:val="0"/>
      <w:marBottom w:val="0"/>
      <w:divBdr>
        <w:top w:val="none" w:sz="0" w:space="0" w:color="auto"/>
        <w:left w:val="none" w:sz="0" w:space="0" w:color="auto"/>
        <w:bottom w:val="none" w:sz="0" w:space="0" w:color="auto"/>
        <w:right w:val="none" w:sz="0" w:space="0" w:color="auto"/>
      </w:divBdr>
    </w:div>
    <w:div w:id="29184487">
      <w:bodyDiv w:val="1"/>
      <w:marLeft w:val="0"/>
      <w:marRight w:val="0"/>
      <w:marTop w:val="0"/>
      <w:marBottom w:val="0"/>
      <w:divBdr>
        <w:top w:val="none" w:sz="0" w:space="0" w:color="auto"/>
        <w:left w:val="none" w:sz="0" w:space="0" w:color="auto"/>
        <w:bottom w:val="none" w:sz="0" w:space="0" w:color="auto"/>
        <w:right w:val="none" w:sz="0" w:space="0" w:color="auto"/>
      </w:divBdr>
    </w:div>
    <w:div w:id="29259026">
      <w:bodyDiv w:val="1"/>
      <w:marLeft w:val="0"/>
      <w:marRight w:val="0"/>
      <w:marTop w:val="0"/>
      <w:marBottom w:val="0"/>
      <w:divBdr>
        <w:top w:val="none" w:sz="0" w:space="0" w:color="auto"/>
        <w:left w:val="none" w:sz="0" w:space="0" w:color="auto"/>
        <w:bottom w:val="none" w:sz="0" w:space="0" w:color="auto"/>
        <w:right w:val="none" w:sz="0" w:space="0" w:color="auto"/>
      </w:divBdr>
    </w:div>
    <w:div w:id="38214923">
      <w:bodyDiv w:val="1"/>
      <w:marLeft w:val="0"/>
      <w:marRight w:val="0"/>
      <w:marTop w:val="0"/>
      <w:marBottom w:val="0"/>
      <w:divBdr>
        <w:top w:val="none" w:sz="0" w:space="0" w:color="auto"/>
        <w:left w:val="none" w:sz="0" w:space="0" w:color="auto"/>
        <w:bottom w:val="none" w:sz="0" w:space="0" w:color="auto"/>
        <w:right w:val="none" w:sz="0" w:space="0" w:color="auto"/>
      </w:divBdr>
    </w:div>
    <w:div w:id="38550349">
      <w:bodyDiv w:val="1"/>
      <w:marLeft w:val="0"/>
      <w:marRight w:val="0"/>
      <w:marTop w:val="0"/>
      <w:marBottom w:val="0"/>
      <w:divBdr>
        <w:top w:val="none" w:sz="0" w:space="0" w:color="auto"/>
        <w:left w:val="none" w:sz="0" w:space="0" w:color="auto"/>
        <w:bottom w:val="none" w:sz="0" w:space="0" w:color="auto"/>
        <w:right w:val="none" w:sz="0" w:space="0" w:color="auto"/>
      </w:divBdr>
    </w:div>
    <w:div w:id="61954122">
      <w:bodyDiv w:val="1"/>
      <w:marLeft w:val="0"/>
      <w:marRight w:val="0"/>
      <w:marTop w:val="0"/>
      <w:marBottom w:val="0"/>
      <w:divBdr>
        <w:top w:val="none" w:sz="0" w:space="0" w:color="auto"/>
        <w:left w:val="none" w:sz="0" w:space="0" w:color="auto"/>
        <w:bottom w:val="none" w:sz="0" w:space="0" w:color="auto"/>
        <w:right w:val="none" w:sz="0" w:space="0" w:color="auto"/>
      </w:divBdr>
    </w:div>
    <w:div w:id="74399825">
      <w:bodyDiv w:val="1"/>
      <w:marLeft w:val="0"/>
      <w:marRight w:val="0"/>
      <w:marTop w:val="0"/>
      <w:marBottom w:val="0"/>
      <w:divBdr>
        <w:top w:val="none" w:sz="0" w:space="0" w:color="auto"/>
        <w:left w:val="none" w:sz="0" w:space="0" w:color="auto"/>
        <w:bottom w:val="none" w:sz="0" w:space="0" w:color="auto"/>
        <w:right w:val="none" w:sz="0" w:space="0" w:color="auto"/>
      </w:divBdr>
    </w:div>
    <w:div w:id="91974936">
      <w:bodyDiv w:val="1"/>
      <w:marLeft w:val="0"/>
      <w:marRight w:val="0"/>
      <w:marTop w:val="0"/>
      <w:marBottom w:val="0"/>
      <w:divBdr>
        <w:top w:val="none" w:sz="0" w:space="0" w:color="auto"/>
        <w:left w:val="none" w:sz="0" w:space="0" w:color="auto"/>
        <w:bottom w:val="none" w:sz="0" w:space="0" w:color="auto"/>
        <w:right w:val="none" w:sz="0" w:space="0" w:color="auto"/>
      </w:divBdr>
    </w:div>
    <w:div w:id="92827374">
      <w:bodyDiv w:val="1"/>
      <w:marLeft w:val="0"/>
      <w:marRight w:val="0"/>
      <w:marTop w:val="0"/>
      <w:marBottom w:val="0"/>
      <w:divBdr>
        <w:top w:val="none" w:sz="0" w:space="0" w:color="auto"/>
        <w:left w:val="none" w:sz="0" w:space="0" w:color="auto"/>
        <w:bottom w:val="none" w:sz="0" w:space="0" w:color="auto"/>
        <w:right w:val="none" w:sz="0" w:space="0" w:color="auto"/>
      </w:divBdr>
    </w:div>
    <w:div w:id="125784370">
      <w:bodyDiv w:val="1"/>
      <w:marLeft w:val="0"/>
      <w:marRight w:val="0"/>
      <w:marTop w:val="0"/>
      <w:marBottom w:val="0"/>
      <w:divBdr>
        <w:top w:val="none" w:sz="0" w:space="0" w:color="auto"/>
        <w:left w:val="none" w:sz="0" w:space="0" w:color="auto"/>
        <w:bottom w:val="none" w:sz="0" w:space="0" w:color="auto"/>
        <w:right w:val="none" w:sz="0" w:space="0" w:color="auto"/>
      </w:divBdr>
    </w:div>
    <w:div w:id="126051333">
      <w:bodyDiv w:val="1"/>
      <w:marLeft w:val="0"/>
      <w:marRight w:val="0"/>
      <w:marTop w:val="0"/>
      <w:marBottom w:val="0"/>
      <w:divBdr>
        <w:top w:val="none" w:sz="0" w:space="0" w:color="auto"/>
        <w:left w:val="none" w:sz="0" w:space="0" w:color="auto"/>
        <w:bottom w:val="none" w:sz="0" w:space="0" w:color="auto"/>
        <w:right w:val="none" w:sz="0" w:space="0" w:color="auto"/>
      </w:divBdr>
    </w:div>
    <w:div w:id="127556359">
      <w:bodyDiv w:val="1"/>
      <w:marLeft w:val="0"/>
      <w:marRight w:val="0"/>
      <w:marTop w:val="0"/>
      <w:marBottom w:val="0"/>
      <w:divBdr>
        <w:top w:val="none" w:sz="0" w:space="0" w:color="auto"/>
        <w:left w:val="none" w:sz="0" w:space="0" w:color="auto"/>
        <w:bottom w:val="none" w:sz="0" w:space="0" w:color="auto"/>
        <w:right w:val="none" w:sz="0" w:space="0" w:color="auto"/>
      </w:divBdr>
    </w:div>
    <w:div w:id="131102432">
      <w:bodyDiv w:val="1"/>
      <w:marLeft w:val="0"/>
      <w:marRight w:val="0"/>
      <w:marTop w:val="0"/>
      <w:marBottom w:val="0"/>
      <w:divBdr>
        <w:top w:val="none" w:sz="0" w:space="0" w:color="auto"/>
        <w:left w:val="none" w:sz="0" w:space="0" w:color="auto"/>
        <w:bottom w:val="none" w:sz="0" w:space="0" w:color="auto"/>
        <w:right w:val="none" w:sz="0" w:space="0" w:color="auto"/>
      </w:divBdr>
    </w:div>
    <w:div w:id="131139807">
      <w:bodyDiv w:val="1"/>
      <w:marLeft w:val="0"/>
      <w:marRight w:val="0"/>
      <w:marTop w:val="0"/>
      <w:marBottom w:val="0"/>
      <w:divBdr>
        <w:top w:val="none" w:sz="0" w:space="0" w:color="auto"/>
        <w:left w:val="none" w:sz="0" w:space="0" w:color="auto"/>
        <w:bottom w:val="none" w:sz="0" w:space="0" w:color="auto"/>
        <w:right w:val="none" w:sz="0" w:space="0" w:color="auto"/>
      </w:divBdr>
    </w:div>
    <w:div w:id="175969875">
      <w:bodyDiv w:val="1"/>
      <w:marLeft w:val="0"/>
      <w:marRight w:val="0"/>
      <w:marTop w:val="0"/>
      <w:marBottom w:val="0"/>
      <w:divBdr>
        <w:top w:val="none" w:sz="0" w:space="0" w:color="auto"/>
        <w:left w:val="none" w:sz="0" w:space="0" w:color="auto"/>
        <w:bottom w:val="none" w:sz="0" w:space="0" w:color="auto"/>
        <w:right w:val="none" w:sz="0" w:space="0" w:color="auto"/>
      </w:divBdr>
    </w:div>
    <w:div w:id="239288795">
      <w:bodyDiv w:val="1"/>
      <w:marLeft w:val="0"/>
      <w:marRight w:val="0"/>
      <w:marTop w:val="0"/>
      <w:marBottom w:val="0"/>
      <w:divBdr>
        <w:top w:val="none" w:sz="0" w:space="0" w:color="auto"/>
        <w:left w:val="none" w:sz="0" w:space="0" w:color="auto"/>
        <w:bottom w:val="none" w:sz="0" w:space="0" w:color="auto"/>
        <w:right w:val="none" w:sz="0" w:space="0" w:color="auto"/>
      </w:divBdr>
    </w:div>
    <w:div w:id="245236246">
      <w:bodyDiv w:val="1"/>
      <w:marLeft w:val="0"/>
      <w:marRight w:val="0"/>
      <w:marTop w:val="0"/>
      <w:marBottom w:val="0"/>
      <w:divBdr>
        <w:top w:val="none" w:sz="0" w:space="0" w:color="auto"/>
        <w:left w:val="none" w:sz="0" w:space="0" w:color="auto"/>
        <w:bottom w:val="none" w:sz="0" w:space="0" w:color="auto"/>
        <w:right w:val="none" w:sz="0" w:space="0" w:color="auto"/>
      </w:divBdr>
    </w:div>
    <w:div w:id="261299421">
      <w:bodyDiv w:val="1"/>
      <w:marLeft w:val="0"/>
      <w:marRight w:val="0"/>
      <w:marTop w:val="0"/>
      <w:marBottom w:val="0"/>
      <w:divBdr>
        <w:top w:val="none" w:sz="0" w:space="0" w:color="auto"/>
        <w:left w:val="none" w:sz="0" w:space="0" w:color="auto"/>
        <w:bottom w:val="none" w:sz="0" w:space="0" w:color="auto"/>
        <w:right w:val="none" w:sz="0" w:space="0" w:color="auto"/>
      </w:divBdr>
    </w:div>
    <w:div w:id="282468285">
      <w:bodyDiv w:val="1"/>
      <w:marLeft w:val="0"/>
      <w:marRight w:val="0"/>
      <w:marTop w:val="0"/>
      <w:marBottom w:val="0"/>
      <w:divBdr>
        <w:top w:val="none" w:sz="0" w:space="0" w:color="auto"/>
        <w:left w:val="none" w:sz="0" w:space="0" w:color="auto"/>
        <w:bottom w:val="none" w:sz="0" w:space="0" w:color="auto"/>
        <w:right w:val="none" w:sz="0" w:space="0" w:color="auto"/>
      </w:divBdr>
    </w:div>
    <w:div w:id="302541834">
      <w:bodyDiv w:val="1"/>
      <w:marLeft w:val="0"/>
      <w:marRight w:val="0"/>
      <w:marTop w:val="0"/>
      <w:marBottom w:val="0"/>
      <w:divBdr>
        <w:top w:val="none" w:sz="0" w:space="0" w:color="auto"/>
        <w:left w:val="none" w:sz="0" w:space="0" w:color="auto"/>
        <w:bottom w:val="none" w:sz="0" w:space="0" w:color="auto"/>
        <w:right w:val="none" w:sz="0" w:space="0" w:color="auto"/>
      </w:divBdr>
    </w:div>
    <w:div w:id="309095695">
      <w:bodyDiv w:val="1"/>
      <w:marLeft w:val="0"/>
      <w:marRight w:val="0"/>
      <w:marTop w:val="0"/>
      <w:marBottom w:val="0"/>
      <w:divBdr>
        <w:top w:val="none" w:sz="0" w:space="0" w:color="auto"/>
        <w:left w:val="none" w:sz="0" w:space="0" w:color="auto"/>
        <w:bottom w:val="none" w:sz="0" w:space="0" w:color="auto"/>
        <w:right w:val="none" w:sz="0" w:space="0" w:color="auto"/>
      </w:divBdr>
    </w:div>
    <w:div w:id="351687414">
      <w:bodyDiv w:val="1"/>
      <w:marLeft w:val="0"/>
      <w:marRight w:val="0"/>
      <w:marTop w:val="0"/>
      <w:marBottom w:val="0"/>
      <w:divBdr>
        <w:top w:val="none" w:sz="0" w:space="0" w:color="auto"/>
        <w:left w:val="none" w:sz="0" w:space="0" w:color="auto"/>
        <w:bottom w:val="none" w:sz="0" w:space="0" w:color="auto"/>
        <w:right w:val="none" w:sz="0" w:space="0" w:color="auto"/>
      </w:divBdr>
    </w:div>
    <w:div w:id="376710234">
      <w:bodyDiv w:val="1"/>
      <w:marLeft w:val="0"/>
      <w:marRight w:val="0"/>
      <w:marTop w:val="0"/>
      <w:marBottom w:val="0"/>
      <w:divBdr>
        <w:top w:val="none" w:sz="0" w:space="0" w:color="auto"/>
        <w:left w:val="none" w:sz="0" w:space="0" w:color="auto"/>
        <w:bottom w:val="none" w:sz="0" w:space="0" w:color="auto"/>
        <w:right w:val="none" w:sz="0" w:space="0" w:color="auto"/>
      </w:divBdr>
    </w:div>
    <w:div w:id="381640469">
      <w:bodyDiv w:val="1"/>
      <w:marLeft w:val="0"/>
      <w:marRight w:val="0"/>
      <w:marTop w:val="0"/>
      <w:marBottom w:val="0"/>
      <w:divBdr>
        <w:top w:val="none" w:sz="0" w:space="0" w:color="auto"/>
        <w:left w:val="none" w:sz="0" w:space="0" w:color="auto"/>
        <w:bottom w:val="none" w:sz="0" w:space="0" w:color="auto"/>
        <w:right w:val="none" w:sz="0" w:space="0" w:color="auto"/>
      </w:divBdr>
    </w:div>
    <w:div w:id="390886343">
      <w:bodyDiv w:val="1"/>
      <w:marLeft w:val="0"/>
      <w:marRight w:val="0"/>
      <w:marTop w:val="0"/>
      <w:marBottom w:val="0"/>
      <w:divBdr>
        <w:top w:val="none" w:sz="0" w:space="0" w:color="auto"/>
        <w:left w:val="none" w:sz="0" w:space="0" w:color="auto"/>
        <w:bottom w:val="none" w:sz="0" w:space="0" w:color="auto"/>
        <w:right w:val="none" w:sz="0" w:space="0" w:color="auto"/>
      </w:divBdr>
    </w:div>
    <w:div w:id="421611849">
      <w:bodyDiv w:val="1"/>
      <w:marLeft w:val="0"/>
      <w:marRight w:val="0"/>
      <w:marTop w:val="0"/>
      <w:marBottom w:val="0"/>
      <w:divBdr>
        <w:top w:val="none" w:sz="0" w:space="0" w:color="auto"/>
        <w:left w:val="none" w:sz="0" w:space="0" w:color="auto"/>
        <w:bottom w:val="none" w:sz="0" w:space="0" w:color="auto"/>
        <w:right w:val="none" w:sz="0" w:space="0" w:color="auto"/>
      </w:divBdr>
    </w:div>
    <w:div w:id="427509620">
      <w:bodyDiv w:val="1"/>
      <w:marLeft w:val="0"/>
      <w:marRight w:val="0"/>
      <w:marTop w:val="0"/>
      <w:marBottom w:val="0"/>
      <w:divBdr>
        <w:top w:val="none" w:sz="0" w:space="0" w:color="auto"/>
        <w:left w:val="none" w:sz="0" w:space="0" w:color="auto"/>
        <w:bottom w:val="none" w:sz="0" w:space="0" w:color="auto"/>
        <w:right w:val="none" w:sz="0" w:space="0" w:color="auto"/>
      </w:divBdr>
    </w:div>
    <w:div w:id="455031967">
      <w:bodyDiv w:val="1"/>
      <w:marLeft w:val="0"/>
      <w:marRight w:val="0"/>
      <w:marTop w:val="0"/>
      <w:marBottom w:val="0"/>
      <w:divBdr>
        <w:top w:val="none" w:sz="0" w:space="0" w:color="auto"/>
        <w:left w:val="none" w:sz="0" w:space="0" w:color="auto"/>
        <w:bottom w:val="none" w:sz="0" w:space="0" w:color="auto"/>
        <w:right w:val="none" w:sz="0" w:space="0" w:color="auto"/>
      </w:divBdr>
    </w:div>
    <w:div w:id="455414166">
      <w:bodyDiv w:val="1"/>
      <w:marLeft w:val="0"/>
      <w:marRight w:val="0"/>
      <w:marTop w:val="0"/>
      <w:marBottom w:val="0"/>
      <w:divBdr>
        <w:top w:val="none" w:sz="0" w:space="0" w:color="auto"/>
        <w:left w:val="none" w:sz="0" w:space="0" w:color="auto"/>
        <w:bottom w:val="none" w:sz="0" w:space="0" w:color="auto"/>
        <w:right w:val="none" w:sz="0" w:space="0" w:color="auto"/>
      </w:divBdr>
    </w:div>
    <w:div w:id="467749443">
      <w:bodyDiv w:val="1"/>
      <w:marLeft w:val="0"/>
      <w:marRight w:val="0"/>
      <w:marTop w:val="0"/>
      <w:marBottom w:val="0"/>
      <w:divBdr>
        <w:top w:val="none" w:sz="0" w:space="0" w:color="auto"/>
        <w:left w:val="none" w:sz="0" w:space="0" w:color="auto"/>
        <w:bottom w:val="none" w:sz="0" w:space="0" w:color="auto"/>
        <w:right w:val="none" w:sz="0" w:space="0" w:color="auto"/>
      </w:divBdr>
    </w:div>
    <w:div w:id="476920752">
      <w:bodyDiv w:val="1"/>
      <w:marLeft w:val="0"/>
      <w:marRight w:val="0"/>
      <w:marTop w:val="0"/>
      <w:marBottom w:val="0"/>
      <w:divBdr>
        <w:top w:val="none" w:sz="0" w:space="0" w:color="auto"/>
        <w:left w:val="none" w:sz="0" w:space="0" w:color="auto"/>
        <w:bottom w:val="none" w:sz="0" w:space="0" w:color="auto"/>
        <w:right w:val="none" w:sz="0" w:space="0" w:color="auto"/>
      </w:divBdr>
    </w:div>
    <w:div w:id="490634587">
      <w:bodyDiv w:val="1"/>
      <w:marLeft w:val="0"/>
      <w:marRight w:val="0"/>
      <w:marTop w:val="0"/>
      <w:marBottom w:val="0"/>
      <w:divBdr>
        <w:top w:val="none" w:sz="0" w:space="0" w:color="auto"/>
        <w:left w:val="none" w:sz="0" w:space="0" w:color="auto"/>
        <w:bottom w:val="none" w:sz="0" w:space="0" w:color="auto"/>
        <w:right w:val="none" w:sz="0" w:space="0" w:color="auto"/>
      </w:divBdr>
    </w:div>
    <w:div w:id="502547662">
      <w:bodyDiv w:val="1"/>
      <w:marLeft w:val="0"/>
      <w:marRight w:val="0"/>
      <w:marTop w:val="0"/>
      <w:marBottom w:val="0"/>
      <w:divBdr>
        <w:top w:val="none" w:sz="0" w:space="0" w:color="auto"/>
        <w:left w:val="none" w:sz="0" w:space="0" w:color="auto"/>
        <w:bottom w:val="none" w:sz="0" w:space="0" w:color="auto"/>
        <w:right w:val="none" w:sz="0" w:space="0" w:color="auto"/>
      </w:divBdr>
    </w:div>
    <w:div w:id="514081648">
      <w:bodyDiv w:val="1"/>
      <w:marLeft w:val="0"/>
      <w:marRight w:val="0"/>
      <w:marTop w:val="0"/>
      <w:marBottom w:val="0"/>
      <w:divBdr>
        <w:top w:val="none" w:sz="0" w:space="0" w:color="auto"/>
        <w:left w:val="none" w:sz="0" w:space="0" w:color="auto"/>
        <w:bottom w:val="none" w:sz="0" w:space="0" w:color="auto"/>
        <w:right w:val="none" w:sz="0" w:space="0" w:color="auto"/>
      </w:divBdr>
    </w:div>
    <w:div w:id="516698882">
      <w:bodyDiv w:val="1"/>
      <w:marLeft w:val="0"/>
      <w:marRight w:val="0"/>
      <w:marTop w:val="0"/>
      <w:marBottom w:val="0"/>
      <w:divBdr>
        <w:top w:val="none" w:sz="0" w:space="0" w:color="auto"/>
        <w:left w:val="none" w:sz="0" w:space="0" w:color="auto"/>
        <w:bottom w:val="none" w:sz="0" w:space="0" w:color="auto"/>
        <w:right w:val="none" w:sz="0" w:space="0" w:color="auto"/>
      </w:divBdr>
    </w:div>
    <w:div w:id="526799245">
      <w:bodyDiv w:val="1"/>
      <w:marLeft w:val="0"/>
      <w:marRight w:val="0"/>
      <w:marTop w:val="0"/>
      <w:marBottom w:val="0"/>
      <w:divBdr>
        <w:top w:val="none" w:sz="0" w:space="0" w:color="auto"/>
        <w:left w:val="none" w:sz="0" w:space="0" w:color="auto"/>
        <w:bottom w:val="none" w:sz="0" w:space="0" w:color="auto"/>
        <w:right w:val="none" w:sz="0" w:space="0" w:color="auto"/>
      </w:divBdr>
    </w:div>
    <w:div w:id="555119308">
      <w:bodyDiv w:val="1"/>
      <w:marLeft w:val="0"/>
      <w:marRight w:val="0"/>
      <w:marTop w:val="0"/>
      <w:marBottom w:val="0"/>
      <w:divBdr>
        <w:top w:val="none" w:sz="0" w:space="0" w:color="auto"/>
        <w:left w:val="none" w:sz="0" w:space="0" w:color="auto"/>
        <w:bottom w:val="none" w:sz="0" w:space="0" w:color="auto"/>
        <w:right w:val="none" w:sz="0" w:space="0" w:color="auto"/>
      </w:divBdr>
    </w:div>
    <w:div w:id="563873100">
      <w:bodyDiv w:val="1"/>
      <w:marLeft w:val="0"/>
      <w:marRight w:val="0"/>
      <w:marTop w:val="0"/>
      <w:marBottom w:val="0"/>
      <w:divBdr>
        <w:top w:val="none" w:sz="0" w:space="0" w:color="auto"/>
        <w:left w:val="none" w:sz="0" w:space="0" w:color="auto"/>
        <w:bottom w:val="none" w:sz="0" w:space="0" w:color="auto"/>
        <w:right w:val="none" w:sz="0" w:space="0" w:color="auto"/>
      </w:divBdr>
    </w:div>
    <w:div w:id="595215242">
      <w:bodyDiv w:val="1"/>
      <w:marLeft w:val="0"/>
      <w:marRight w:val="0"/>
      <w:marTop w:val="0"/>
      <w:marBottom w:val="0"/>
      <w:divBdr>
        <w:top w:val="none" w:sz="0" w:space="0" w:color="auto"/>
        <w:left w:val="none" w:sz="0" w:space="0" w:color="auto"/>
        <w:bottom w:val="none" w:sz="0" w:space="0" w:color="auto"/>
        <w:right w:val="none" w:sz="0" w:space="0" w:color="auto"/>
      </w:divBdr>
    </w:div>
    <w:div w:id="623195595">
      <w:bodyDiv w:val="1"/>
      <w:marLeft w:val="0"/>
      <w:marRight w:val="0"/>
      <w:marTop w:val="0"/>
      <w:marBottom w:val="0"/>
      <w:divBdr>
        <w:top w:val="none" w:sz="0" w:space="0" w:color="auto"/>
        <w:left w:val="none" w:sz="0" w:space="0" w:color="auto"/>
        <w:bottom w:val="none" w:sz="0" w:space="0" w:color="auto"/>
        <w:right w:val="none" w:sz="0" w:space="0" w:color="auto"/>
      </w:divBdr>
    </w:div>
    <w:div w:id="635985890">
      <w:bodyDiv w:val="1"/>
      <w:marLeft w:val="0"/>
      <w:marRight w:val="0"/>
      <w:marTop w:val="0"/>
      <w:marBottom w:val="0"/>
      <w:divBdr>
        <w:top w:val="none" w:sz="0" w:space="0" w:color="auto"/>
        <w:left w:val="none" w:sz="0" w:space="0" w:color="auto"/>
        <w:bottom w:val="none" w:sz="0" w:space="0" w:color="auto"/>
        <w:right w:val="none" w:sz="0" w:space="0" w:color="auto"/>
      </w:divBdr>
    </w:div>
    <w:div w:id="664745037">
      <w:bodyDiv w:val="1"/>
      <w:marLeft w:val="0"/>
      <w:marRight w:val="0"/>
      <w:marTop w:val="0"/>
      <w:marBottom w:val="0"/>
      <w:divBdr>
        <w:top w:val="none" w:sz="0" w:space="0" w:color="auto"/>
        <w:left w:val="none" w:sz="0" w:space="0" w:color="auto"/>
        <w:bottom w:val="none" w:sz="0" w:space="0" w:color="auto"/>
        <w:right w:val="none" w:sz="0" w:space="0" w:color="auto"/>
      </w:divBdr>
    </w:div>
    <w:div w:id="672685670">
      <w:bodyDiv w:val="1"/>
      <w:marLeft w:val="0"/>
      <w:marRight w:val="0"/>
      <w:marTop w:val="0"/>
      <w:marBottom w:val="0"/>
      <w:divBdr>
        <w:top w:val="none" w:sz="0" w:space="0" w:color="auto"/>
        <w:left w:val="none" w:sz="0" w:space="0" w:color="auto"/>
        <w:bottom w:val="none" w:sz="0" w:space="0" w:color="auto"/>
        <w:right w:val="none" w:sz="0" w:space="0" w:color="auto"/>
      </w:divBdr>
    </w:div>
    <w:div w:id="717630933">
      <w:bodyDiv w:val="1"/>
      <w:marLeft w:val="0"/>
      <w:marRight w:val="0"/>
      <w:marTop w:val="0"/>
      <w:marBottom w:val="0"/>
      <w:divBdr>
        <w:top w:val="none" w:sz="0" w:space="0" w:color="auto"/>
        <w:left w:val="none" w:sz="0" w:space="0" w:color="auto"/>
        <w:bottom w:val="none" w:sz="0" w:space="0" w:color="auto"/>
        <w:right w:val="none" w:sz="0" w:space="0" w:color="auto"/>
      </w:divBdr>
    </w:div>
    <w:div w:id="729966050">
      <w:bodyDiv w:val="1"/>
      <w:marLeft w:val="0"/>
      <w:marRight w:val="0"/>
      <w:marTop w:val="0"/>
      <w:marBottom w:val="0"/>
      <w:divBdr>
        <w:top w:val="none" w:sz="0" w:space="0" w:color="auto"/>
        <w:left w:val="none" w:sz="0" w:space="0" w:color="auto"/>
        <w:bottom w:val="none" w:sz="0" w:space="0" w:color="auto"/>
        <w:right w:val="none" w:sz="0" w:space="0" w:color="auto"/>
      </w:divBdr>
    </w:div>
    <w:div w:id="737097657">
      <w:bodyDiv w:val="1"/>
      <w:marLeft w:val="0"/>
      <w:marRight w:val="0"/>
      <w:marTop w:val="0"/>
      <w:marBottom w:val="0"/>
      <w:divBdr>
        <w:top w:val="none" w:sz="0" w:space="0" w:color="auto"/>
        <w:left w:val="none" w:sz="0" w:space="0" w:color="auto"/>
        <w:bottom w:val="none" w:sz="0" w:space="0" w:color="auto"/>
        <w:right w:val="none" w:sz="0" w:space="0" w:color="auto"/>
      </w:divBdr>
    </w:div>
    <w:div w:id="755711615">
      <w:bodyDiv w:val="1"/>
      <w:marLeft w:val="0"/>
      <w:marRight w:val="0"/>
      <w:marTop w:val="0"/>
      <w:marBottom w:val="0"/>
      <w:divBdr>
        <w:top w:val="none" w:sz="0" w:space="0" w:color="auto"/>
        <w:left w:val="none" w:sz="0" w:space="0" w:color="auto"/>
        <w:bottom w:val="none" w:sz="0" w:space="0" w:color="auto"/>
        <w:right w:val="none" w:sz="0" w:space="0" w:color="auto"/>
      </w:divBdr>
    </w:div>
    <w:div w:id="760564291">
      <w:bodyDiv w:val="1"/>
      <w:marLeft w:val="0"/>
      <w:marRight w:val="0"/>
      <w:marTop w:val="0"/>
      <w:marBottom w:val="0"/>
      <w:divBdr>
        <w:top w:val="none" w:sz="0" w:space="0" w:color="auto"/>
        <w:left w:val="none" w:sz="0" w:space="0" w:color="auto"/>
        <w:bottom w:val="none" w:sz="0" w:space="0" w:color="auto"/>
        <w:right w:val="none" w:sz="0" w:space="0" w:color="auto"/>
      </w:divBdr>
    </w:div>
    <w:div w:id="761217911">
      <w:bodyDiv w:val="1"/>
      <w:marLeft w:val="0"/>
      <w:marRight w:val="0"/>
      <w:marTop w:val="0"/>
      <w:marBottom w:val="0"/>
      <w:divBdr>
        <w:top w:val="none" w:sz="0" w:space="0" w:color="auto"/>
        <w:left w:val="none" w:sz="0" w:space="0" w:color="auto"/>
        <w:bottom w:val="none" w:sz="0" w:space="0" w:color="auto"/>
        <w:right w:val="none" w:sz="0" w:space="0" w:color="auto"/>
      </w:divBdr>
    </w:div>
    <w:div w:id="766652842">
      <w:bodyDiv w:val="1"/>
      <w:marLeft w:val="0"/>
      <w:marRight w:val="0"/>
      <w:marTop w:val="0"/>
      <w:marBottom w:val="0"/>
      <w:divBdr>
        <w:top w:val="none" w:sz="0" w:space="0" w:color="auto"/>
        <w:left w:val="none" w:sz="0" w:space="0" w:color="auto"/>
        <w:bottom w:val="none" w:sz="0" w:space="0" w:color="auto"/>
        <w:right w:val="none" w:sz="0" w:space="0" w:color="auto"/>
      </w:divBdr>
    </w:div>
    <w:div w:id="767584257">
      <w:bodyDiv w:val="1"/>
      <w:marLeft w:val="0"/>
      <w:marRight w:val="0"/>
      <w:marTop w:val="0"/>
      <w:marBottom w:val="0"/>
      <w:divBdr>
        <w:top w:val="none" w:sz="0" w:space="0" w:color="auto"/>
        <w:left w:val="none" w:sz="0" w:space="0" w:color="auto"/>
        <w:bottom w:val="none" w:sz="0" w:space="0" w:color="auto"/>
        <w:right w:val="none" w:sz="0" w:space="0" w:color="auto"/>
      </w:divBdr>
    </w:div>
    <w:div w:id="793404737">
      <w:bodyDiv w:val="1"/>
      <w:marLeft w:val="0"/>
      <w:marRight w:val="0"/>
      <w:marTop w:val="0"/>
      <w:marBottom w:val="0"/>
      <w:divBdr>
        <w:top w:val="none" w:sz="0" w:space="0" w:color="auto"/>
        <w:left w:val="none" w:sz="0" w:space="0" w:color="auto"/>
        <w:bottom w:val="none" w:sz="0" w:space="0" w:color="auto"/>
        <w:right w:val="none" w:sz="0" w:space="0" w:color="auto"/>
      </w:divBdr>
    </w:div>
    <w:div w:id="799229849">
      <w:bodyDiv w:val="1"/>
      <w:marLeft w:val="0"/>
      <w:marRight w:val="0"/>
      <w:marTop w:val="0"/>
      <w:marBottom w:val="0"/>
      <w:divBdr>
        <w:top w:val="none" w:sz="0" w:space="0" w:color="auto"/>
        <w:left w:val="none" w:sz="0" w:space="0" w:color="auto"/>
        <w:bottom w:val="none" w:sz="0" w:space="0" w:color="auto"/>
        <w:right w:val="none" w:sz="0" w:space="0" w:color="auto"/>
      </w:divBdr>
    </w:div>
    <w:div w:id="803156193">
      <w:bodyDiv w:val="1"/>
      <w:marLeft w:val="0"/>
      <w:marRight w:val="0"/>
      <w:marTop w:val="0"/>
      <w:marBottom w:val="0"/>
      <w:divBdr>
        <w:top w:val="none" w:sz="0" w:space="0" w:color="auto"/>
        <w:left w:val="none" w:sz="0" w:space="0" w:color="auto"/>
        <w:bottom w:val="none" w:sz="0" w:space="0" w:color="auto"/>
        <w:right w:val="none" w:sz="0" w:space="0" w:color="auto"/>
      </w:divBdr>
    </w:div>
    <w:div w:id="814563108">
      <w:bodyDiv w:val="1"/>
      <w:marLeft w:val="0"/>
      <w:marRight w:val="0"/>
      <w:marTop w:val="0"/>
      <w:marBottom w:val="0"/>
      <w:divBdr>
        <w:top w:val="none" w:sz="0" w:space="0" w:color="auto"/>
        <w:left w:val="none" w:sz="0" w:space="0" w:color="auto"/>
        <w:bottom w:val="none" w:sz="0" w:space="0" w:color="auto"/>
        <w:right w:val="none" w:sz="0" w:space="0" w:color="auto"/>
      </w:divBdr>
    </w:div>
    <w:div w:id="818687677">
      <w:bodyDiv w:val="1"/>
      <w:marLeft w:val="0"/>
      <w:marRight w:val="0"/>
      <w:marTop w:val="0"/>
      <w:marBottom w:val="0"/>
      <w:divBdr>
        <w:top w:val="none" w:sz="0" w:space="0" w:color="auto"/>
        <w:left w:val="none" w:sz="0" w:space="0" w:color="auto"/>
        <w:bottom w:val="none" w:sz="0" w:space="0" w:color="auto"/>
        <w:right w:val="none" w:sz="0" w:space="0" w:color="auto"/>
      </w:divBdr>
    </w:div>
    <w:div w:id="824006772">
      <w:bodyDiv w:val="1"/>
      <w:marLeft w:val="0"/>
      <w:marRight w:val="0"/>
      <w:marTop w:val="0"/>
      <w:marBottom w:val="0"/>
      <w:divBdr>
        <w:top w:val="none" w:sz="0" w:space="0" w:color="auto"/>
        <w:left w:val="none" w:sz="0" w:space="0" w:color="auto"/>
        <w:bottom w:val="none" w:sz="0" w:space="0" w:color="auto"/>
        <w:right w:val="none" w:sz="0" w:space="0" w:color="auto"/>
      </w:divBdr>
    </w:div>
    <w:div w:id="826828446">
      <w:bodyDiv w:val="1"/>
      <w:marLeft w:val="0"/>
      <w:marRight w:val="0"/>
      <w:marTop w:val="0"/>
      <w:marBottom w:val="0"/>
      <w:divBdr>
        <w:top w:val="none" w:sz="0" w:space="0" w:color="auto"/>
        <w:left w:val="none" w:sz="0" w:space="0" w:color="auto"/>
        <w:bottom w:val="none" w:sz="0" w:space="0" w:color="auto"/>
        <w:right w:val="none" w:sz="0" w:space="0" w:color="auto"/>
      </w:divBdr>
    </w:div>
    <w:div w:id="834564455">
      <w:bodyDiv w:val="1"/>
      <w:marLeft w:val="0"/>
      <w:marRight w:val="0"/>
      <w:marTop w:val="0"/>
      <w:marBottom w:val="0"/>
      <w:divBdr>
        <w:top w:val="none" w:sz="0" w:space="0" w:color="auto"/>
        <w:left w:val="none" w:sz="0" w:space="0" w:color="auto"/>
        <w:bottom w:val="none" w:sz="0" w:space="0" w:color="auto"/>
        <w:right w:val="none" w:sz="0" w:space="0" w:color="auto"/>
      </w:divBdr>
    </w:div>
    <w:div w:id="836925975">
      <w:bodyDiv w:val="1"/>
      <w:marLeft w:val="0"/>
      <w:marRight w:val="0"/>
      <w:marTop w:val="0"/>
      <w:marBottom w:val="0"/>
      <w:divBdr>
        <w:top w:val="none" w:sz="0" w:space="0" w:color="auto"/>
        <w:left w:val="none" w:sz="0" w:space="0" w:color="auto"/>
        <w:bottom w:val="none" w:sz="0" w:space="0" w:color="auto"/>
        <w:right w:val="none" w:sz="0" w:space="0" w:color="auto"/>
      </w:divBdr>
    </w:div>
    <w:div w:id="837386195">
      <w:bodyDiv w:val="1"/>
      <w:marLeft w:val="0"/>
      <w:marRight w:val="0"/>
      <w:marTop w:val="0"/>
      <w:marBottom w:val="0"/>
      <w:divBdr>
        <w:top w:val="none" w:sz="0" w:space="0" w:color="auto"/>
        <w:left w:val="none" w:sz="0" w:space="0" w:color="auto"/>
        <w:bottom w:val="none" w:sz="0" w:space="0" w:color="auto"/>
        <w:right w:val="none" w:sz="0" w:space="0" w:color="auto"/>
      </w:divBdr>
    </w:div>
    <w:div w:id="843277315">
      <w:bodyDiv w:val="1"/>
      <w:marLeft w:val="0"/>
      <w:marRight w:val="0"/>
      <w:marTop w:val="0"/>
      <w:marBottom w:val="0"/>
      <w:divBdr>
        <w:top w:val="none" w:sz="0" w:space="0" w:color="auto"/>
        <w:left w:val="none" w:sz="0" w:space="0" w:color="auto"/>
        <w:bottom w:val="none" w:sz="0" w:space="0" w:color="auto"/>
        <w:right w:val="none" w:sz="0" w:space="0" w:color="auto"/>
      </w:divBdr>
    </w:div>
    <w:div w:id="848376115">
      <w:bodyDiv w:val="1"/>
      <w:marLeft w:val="0"/>
      <w:marRight w:val="0"/>
      <w:marTop w:val="0"/>
      <w:marBottom w:val="0"/>
      <w:divBdr>
        <w:top w:val="none" w:sz="0" w:space="0" w:color="auto"/>
        <w:left w:val="none" w:sz="0" w:space="0" w:color="auto"/>
        <w:bottom w:val="none" w:sz="0" w:space="0" w:color="auto"/>
        <w:right w:val="none" w:sz="0" w:space="0" w:color="auto"/>
      </w:divBdr>
    </w:div>
    <w:div w:id="853148808">
      <w:bodyDiv w:val="1"/>
      <w:marLeft w:val="0"/>
      <w:marRight w:val="0"/>
      <w:marTop w:val="0"/>
      <w:marBottom w:val="0"/>
      <w:divBdr>
        <w:top w:val="none" w:sz="0" w:space="0" w:color="auto"/>
        <w:left w:val="none" w:sz="0" w:space="0" w:color="auto"/>
        <w:bottom w:val="none" w:sz="0" w:space="0" w:color="auto"/>
        <w:right w:val="none" w:sz="0" w:space="0" w:color="auto"/>
      </w:divBdr>
    </w:div>
    <w:div w:id="867572739">
      <w:bodyDiv w:val="1"/>
      <w:marLeft w:val="0"/>
      <w:marRight w:val="0"/>
      <w:marTop w:val="0"/>
      <w:marBottom w:val="0"/>
      <w:divBdr>
        <w:top w:val="none" w:sz="0" w:space="0" w:color="auto"/>
        <w:left w:val="none" w:sz="0" w:space="0" w:color="auto"/>
        <w:bottom w:val="none" w:sz="0" w:space="0" w:color="auto"/>
        <w:right w:val="none" w:sz="0" w:space="0" w:color="auto"/>
      </w:divBdr>
    </w:div>
    <w:div w:id="879366108">
      <w:bodyDiv w:val="1"/>
      <w:marLeft w:val="0"/>
      <w:marRight w:val="0"/>
      <w:marTop w:val="0"/>
      <w:marBottom w:val="0"/>
      <w:divBdr>
        <w:top w:val="none" w:sz="0" w:space="0" w:color="auto"/>
        <w:left w:val="none" w:sz="0" w:space="0" w:color="auto"/>
        <w:bottom w:val="none" w:sz="0" w:space="0" w:color="auto"/>
        <w:right w:val="none" w:sz="0" w:space="0" w:color="auto"/>
      </w:divBdr>
    </w:div>
    <w:div w:id="889343415">
      <w:bodyDiv w:val="1"/>
      <w:marLeft w:val="0"/>
      <w:marRight w:val="0"/>
      <w:marTop w:val="0"/>
      <w:marBottom w:val="0"/>
      <w:divBdr>
        <w:top w:val="none" w:sz="0" w:space="0" w:color="auto"/>
        <w:left w:val="none" w:sz="0" w:space="0" w:color="auto"/>
        <w:bottom w:val="none" w:sz="0" w:space="0" w:color="auto"/>
        <w:right w:val="none" w:sz="0" w:space="0" w:color="auto"/>
      </w:divBdr>
    </w:div>
    <w:div w:id="895048277">
      <w:bodyDiv w:val="1"/>
      <w:marLeft w:val="0"/>
      <w:marRight w:val="0"/>
      <w:marTop w:val="0"/>
      <w:marBottom w:val="0"/>
      <w:divBdr>
        <w:top w:val="none" w:sz="0" w:space="0" w:color="auto"/>
        <w:left w:val="none" w:sz="0" w:space="0" w:color="auto"/>
        <w:bottom w:val="none" w:sz="0" w:space="0" w:color="auto"/>
        <w:right w:val="none" w:sz="0" w:space="0" w:color="auto"/>
      </w:divBdr>
    </w:div>
    <w:div w:id="918638485">
      <w:bodyDiv w:val="1"/>
      <w:marLeft w:val="0"/>
      <w:marRight w:val="0"/>
      <w:marTop w:val="0"/>
      <w:marBottom w:val="0"/>
      <w:divBdr>
        <w:top w:val="none" w:sz="0" w:space="0" w:color="auto"/>
        <w:left w:val="none" w:sz="0" w:space="0" w:color="auto"/>
        <w:bottom w:val="none" w:sz="0" w:space="0" w:color="auto"/>
        <w:right w:val="none" w:sz="0" w:space="0" w:color="auto"/>
      </w:divBdr>
    </w:div>
    <w:div w:id="944654708">
      <w:bodyDiv w:val="1"/>
      <w:marLeft w:val="0"/>
      <w:marRight w:val="0"/>
      <w:marTop w:val="0"/>
      <w:marBottom w:val="0"/>
      <w:divBdr>
        <w:top w:val="none" w:sz="0" w:space="0" w:color="auto"/>
        <w:left w:val="none" w:sz="0" w:space="0" w:color="auto"/>
        <w:bottom w:val="none" w:sz="0" w:space="0" w:color="auto"/>
        <w:right w:val="none" w:sz="0" w:space="0" w:color="auto"/>
      </w:divBdr>
    </w:div>
    <w:div w:id="953947183">
      <w:bodyDiv w:val="1"/>
      <w:marLeft w:val="0"/>
      <w:marRight w:val="0"/>
      <w:marTop w:val="0"/>
      <w:marBottom w:val="0"/>
      <w:divBdr>
        <w:top w:val="none" w:sz="0" w:space="0" w:color="auto"/>
        <w:left w:val="none" w:sz="0" w:space="0" w:color="auto"/>
        <w:bottom w:val="none" w:sz="0" w:space="0" w:color="auto"/>
        <w:right w:val="none" w:sz="0" w:space="0" w:color="auto"/>
      </w:divBdr>
    </w:div>
    <w:div w:id="962612077">
      <w:bodyDiv w:val="1"/>
      <w:marLeft w:val="0"/>
      <w:marRight w:val="0"/>
      <w:marTop w:val="0"/>
      <w:marBottom w:val="0"/>
      <w:divBdr>
        <w:top w:val="none" w:sz="0" w:space="0" w:color="auto"/>
        <w:left w:val="none" w:sz="0" w:space="0" w:color="auto"/>
        <w:bottom w:val="none" w:sz="0" w:space="0" w:color="auto"/>
        <w:right w:val="none" w:sz="0" w:space="0" w:color="auto"/>
      </w:divBdr>
    </w:div>
    <w:div w:id="967583759">
      <w:bodyDiv w:val="1"/>
      <w:marLeft w:val="0"/>
      <w:marRight w:val="0"/>
      <w:marTop w:val="0"/>
      <w:marBottom w:val="0"/>
      <w:divBdr>
        <w:top w:val="none" w:sz="0" w:space="0" w:color="auto"/>
        <w:left w:val="none" w:sz="0" w:space="0" w:color="auto"/>
        <w:bottom w:val="none" w:sz="0" w:space="0" w:color="auto"/>
        <w:right w:val="none" w:sz="0" w:space="0" w:color="auto"/>
      </w:divBdr>
    </w:div>
    <w:div w:id="981931544">
      <w:bodyDiv w:val="1"/>
      <w:marLeft w:val="0"/>
      <w:marRight w:val="0"/>
      <w:marTop w:val="0"/>
      <w:marBottom w:val="0"/>
      <w:divBdr>
        <w:top w:val="none" w:sz="0" w:space="0" w:color="auto"/>
        <w:left w:val="none" w:sz="0" w:space="0" w:color="auto"/>
        <w:bottom w:val="none" w:sz="0" w:space="0" w:color="auto"/>
        <w:right w:val="none" w:sz="0" w:space="0" w:color="auto"/>
      </w:divBdr>
    </w:div>
    <w:div w:id="1002391939">
      <w:bodyDiv w:val="1"/>
      <w:marLeft w:val="0"/>
      <w:marRight w:val="0"/>
      <w:marTop w:val="0"/>
      <w:marBottom w:val="0"/>
      <w:divBdr>
        <w:top w:val="none" w:sz="0" w:space="0" w:color="auto"/>
        <w:left w:val="none" w:sz="0" w:space="0" w:color="auto"/>
        <w:bottom w:val="none" w:sz="0" w:space="0" w:color="auto"/>
        <w:right w:val="none" w:sz="0" w:space="0" w:color="auto"/>
      </w:divBdr>
    </w:div>
    <w:div w:id="1004433027">
      <w:bodyDiv w:val="1"/>
      <w:marLeft w:val="0"/>
      <w:marRight w:val="0"/>
      <w:marTop w:val="0"/>
      <w:marBottom w:val="0"/>
      <w:divBdr>
        <w:top w:val="none" w:sz="0" w:space="0" w:color="auto"/>
        <w:left w:val="none" w:sz="0" w:space="0" w:color="auto"/>
        <w:bottom w:val="none" w:sz="0" w:space="0" w:color="auto"/>
        <w:right w:val="none" w:sz="0" w:space="0" w:color="auto"/>
      </w:divBdr>
    </w:div>
    <w:div w:id="1009022217">
      <w:bodyDiv w:val="1"/>
      <w:marLeft w:val="0"/>
      <w:marRight w:val="0"/>
      <w:marTop w:val="0"/>
      <w:marBottom w:val="0"/>
      <w:divBdr>
        <w:top w:val="none" w:sz="0" w:space="0" w:color="auto"/>
        <w:left w:val="none" w:sz="0" w:space="0" w:color="auto"/>
        <w:bottom w:val="none" w:sz="0" w:space="0" w:color="auto"/>
        <w:right w:val="none" w:sz="0" w:space="0" w:color="auto"/>
      </w:divBdr>
    </w:div>
    <w:div w:id="1032418017">
      <w:bodyDiv w:val="1"/>
      <w:marLeft w:val="0"/>
      <w:marRight w:val="0"/>
      <w:marTop w:val="0"/>
      <w:marBottom w:val="0"/>
      <w:divBdr>
        <w:top w:val="none" w:sz="0" w:space="0" w:color="auto"/>
        <w:left w:val="none" w:sz="0" w:space="0" w:color="auto"/>
        <w:bottom w:val="none" w:sz="0" w:space="0" w:color="auto"/>
        <w:right w:val="none" w:sz="0" w:space="0" w:color="auto"/>
      </w:divBdr>
    </w:div>
    <w:div w:id="1042243560">
      <w:bodyDiv w:val="1"/>
      <w:marLeft w:val="0"/>
      <w:marRight w:val="0"/>
      <w:marTop w:val="0"/>
      <w:marBottom w:val="0"/>
      <w:divBdr>
        <w:top w:val="none" w:sz="0" w:space="0" w:color="auto"/>
        <w:left w:val="none" w:sz="0" w:space="0" w:color="auto"/>
        <w:bottom w:val="none" w:sz="0" w:space="0" w:color="auto"/>
        <w:right w:val="none" w:sz="0" w:space="0" w:color="auto"/>
      </w:divBdr>
    </w:div>
    <w:div w:id="1046639015">
      <w:bodyDiv w:val="1"/>
      <w:marLeft w:val="0"/>
      <w:marRight w:val="0"/>
      <w:marTop w:val="0"/>
      <w:marBottom w:val="0"/>
      <w:divBdr>
        <w:top w:val="none" w:sz="0" w:space="0" w:color="auto"/>
        <w:left w:val="none" w:sz="0" w:space="0" w:color="auto"/>
        <w:bottom w:val="none" w:sz="0" w:space="0" w:color="auto"/>
        <w:right w:val="none" w:sz="0" w:space="0" w:color="auto"/>
      </w:divBdr>
    </w:div>
    <w:div w:id="1056665373">
      <w:bodyDiv w:val="1"/>
      <w:marLeft w:val="0"/>
      <w:marRight w:val="0"/>
      <w:marTop w:val="0"/>
      <w:marBottom w:val="0"/>
      <w:divBdr>
        <w:top w:val="none" w:sz="0" w:space="0" w:color="auto"/>
        <w:left w:val="none" w:sz="0" w:space="0" w:color="auto"/>
        <w:bottom w:val="none" w:sz="0" w:space="0" w:color="auto"/>
        <w:right w:val="none" w:sz="0" w:space="0" w:color="auto"/>
      </w:divBdr>
    </w:div>
    <w:div w:id="1095707244">
      <w:bodyDiv w:val="1"/>
      <w:marLeft w:val="0"/>
      <w:marRight w:val="0"/>
      <w:marTop w:val="0"/>
      <w:marBottom w:val="0"/>
      <w:divBdr>
        <w:top w:val="none" w:sz="0" w:space="0" w:color="auto"/>
        <w:left w:val="none" w:sz="0" w:space="0" w:color="auto"/>
        <w:bottom w:val="none" w:sz="0" w:space="0" w:color="auto"/>
        <w:right w:val="none" w:sz="0" w:space="0" w:color="auto"/>
      </w:divBdr>
    </w:div>
    <w:div w:id="1098022749">
      <w:bodyDiv w:val="1"/>
      <w:marLeft w:val="0"/>
      <w:marRight w:val="0"/>
      <w:marTop w:val="0"/>
      <w:marBottom w:val="0"/>
      <w:divBdr>
        <w:top w:val="none" w:sz="0" w:space="0" w:color="auto"/>
        <w:left w:val="none" w:sz="0" w:space="0" w:color="auto"/>
        <w:bottom w:val="none" w:sz="0" w:space="0" w:color="auto"/>
        <w:right w:val="none" w:sz="0" w:space="0" w:color="auto"/>
      </w:divBdr>
    </w:div>
    <w:div w:id="1117064367">
      <w:bodyDiv w:val="1"/>
      <w:marLeft w:val="0"/>
      <w:marRight w:val="0"/>
      <w:marTop w:val="0"/>
      <w:marBottom w:val="0"/>
      <w:divBdr>
        <w:top w:val="none" w:sz="0" w:space="0" w:color="auto"/>
        <w:left w:val="none" w:sz="0" w:space="0" w:color="auto"/>
        <w:bottom w:val="none" w:sz="0" w:space="0" w:color="auto"/>
        <w:right w:val="none" w:sz="0" w:space="0" w:color="auto"/>
      </w:divBdr>
    </w:div>
    <w:div w:id="1124227816">
      <w:bodyDiv w:val="1"/>
      <w:marLeft w:val="0"/>
      <w:marRight w:val="0"/>
      <w:marTop w:val="0"/>
      <w:marBottom w:val="0"/>
      <w:divBdr>
        <w:top w:val="none" w:sz="0" w:space="0" w:color="auto"/>
        <w:left w:val="none" w:sz="0" w:space="0" w:color="auto"/>
        <w:bottom w:val="none" w:sz="0" w:space="0" w:color="auto"/>
        <w:right w:val="none" w:sz="0" w:space="0" w:color="auto"/>
      </w:divBdr>
    </w:div>
    <w:div w:id="1128743937">
      <w:bodyDiv w:val="1"/>
      <w:marLeft w:val="0"/>
      <w:marRight w:val="0"/>
      <w:marTop w:val="0"/>
      <w:marBottom w:val="0"/>
      <w:divBdr>
        <w:top w:val="none" w:sz="0" w:space="0" w:color="auto"/>
        <w:left w:val="none" w:sz="0" w:space="0" w:color="auto"/>
        <w:bottom w:val="none" w:sz="0" w:space="0" w:color="auto"/>
        <w:right w:val="none" w:sz="0" w:space="0" w:color="auto"/>
      </w:divBdr>
    </w:div>
    <w:div w:id="1144615228">
      <w:bodyDiv w:val="1"/>
      <w:marLeft w:val="0"/>
      <w:marRight w:val="0"/>
      <w:marTop w:val="0"/>
      <w:marBottom w:val="0"/>
      <w:divBdr>
        <w:top w:val="none" w:sz="0" w:space="0" w:color="auto"/>
        <w:left w:val="none" w:sz="0" w:space="0" w:color="auto"/>
        <w:bottom w:val="none" w:sz="0" w:space="0" w:color="auto"/>
        <w:right w:val="none" w:sz="0" w:space="0" w:color="auto"/>
      </w:divBdr>
    </w:div>
    <w:div w:id="1151291397">
      <w:bodyDiv w:val="1"/>
      <w:marLeft w:val="0"/>
      <w:marRight w:val="0"/>
      <w:marTop w:val="0"/>
      <w:marBottom w:val="0"/>
      <w:divBdr>
        <w:top w:val="none" w:sz="0" w:space="0" w:color="auto"/>
        <w:left w:val="none" w:sz="0" w:space="0" w:color="auto"/>
        <w:bottom w:val="none" w:sz="0" w:space="0" w:color="auto"/>
        <w:right w:val="none" w:sz="0" w:space="0" w:color="auto"/>
      </w:divBdr>
    </w:div>
    <w:div w:id="1155688029">
      <w:bodyDiv w:val="1"/>
      <w:marLeft w:val="0"/>
      <w:marRight w:val="0"/>
      <w:marTop w:val="0"/>
      <w:marBottom w:val="0"/>
      <w:divBdr>
        <w:top w:val="none" w:sz="0" w:space="0" w:color="auto"/>
        <w:left w:val="none" w:sz="0" w:space="0" w:color="auto"/>
        <w:bottom w:val="none" w:sz="0" w:space="0" w:color="auto"/>
        <w:right w:val="none" w:sz="0" w:space="0" w:color="auto"/>
      </w:divBdr>
    </w:div>
    <w:div w:id="1158038603">
      <w:bodyDiv w:val="1"/>
      <w:marLeft w:val="0"/>
      <w:marRight w:val="0"/>
      <w:marTop w:val="0"/>
      <w:marBottom w:val="0"/>
      <w:divBdr>
        <w:top w:val="none" w:sz="0" w:space="0" w:color="auto"/>
        <w:left w:val="none" w:sz="0" w:space="0" w:color="auto"/>
        <w:bottom w:val="none" w:sz="0" w:space="0" w:color="auto"/>
        <w:right w:val="none" w:sz="0" w:space="0" w:color="auto"/>
      </w:divBdr>
    </w:div>
    <w:div w:id="1165165318">
      <w:bodyDiv w:val="1"/>
      <w:marLeft w:val="0"/>
      <w:marRight w:val="0"/>
      <w:marTop w:val="0"/>
      <w:marBottom w:val="0"/>
      <w:divBdr>
        <w:top w:val="none" w:sz="0" w:space="0" w:color="auto"/>
        <w:left w:val="none" w:sz="0" w:space="0" w:color="auto"/>
        <w:bottom w:val="none" w:sz="0" w:space="0" w:color="auto"/>
        <w:right w:val="none" w:sz="0" w:space="0" w:color="auto"/>
      </w:divBdr>
    </w:div>
    <w:div w:id="1166869054">
      <w:bodyDiv w:val="1"/>
      <w:marLeft w:val="0"/>
      <w:marRight w:val="0"/>
      <w:marTop w:val="0"/>
      <w:marBottom w:val="0"/>
      <w:divBdr>
        <w:top w:val="none" w:sz="0" w:space="0" w:color="auto"/>
        <w:left w:val="none" w:sz="0" w:space="0" w:color="auto"/>
        <w:bottom w:val="none" w:sz="0" w:space="0" w:color="auto"/>
        <w:right w:val="none" w:sz="0" w:space="0" w:color="auto"/>
      </w:divBdr>
    </w:div>
    <w:div w:id="1167285544">
      <w:bodyDiv w:val="1"/>
      <w:marLeft w:val="0"/>
      <w:marRight w:val="0"/>
      <w:marTop w:val="0"/>
      <w:marBottom w:val="0"/>
      <w:divBdr>
        <w:top w:val="none" w:sz="0" w:space="0" w:color="auto"/>
        <w:left w:val="none" w:sz="0" w:space="0" w:color="auto"/>
        <w:bottom w:val="none" w:sz="0" w:space="0" w:color="auto"/>
        <w:right w:val="none" w:sz="0" w:space="0" w:color="auto"/>
      </w:divBdr>
    </w:div>
    <w:div w:id="1185632993">
      <w:bodyDiv w:val="1"/>
      <w:marLeft w:val="0"/>
      <w:marRight w:val="0"/>
      <w:marTop w:val="0"/>
      <w:marBottom w:val="0"/>
      <w:divBdr>
        <w:top w:val="none" w:sz="0" w:space="0" w:color="auto"/>
        <w:left w:val="none" w:sz="0" w:space="0" w:color="auto"/>
        <w:bottom w:val="none" w:sz="0" w:space="0" w:color="auto"/>
        <w:right w:val="none" w:sz="0" w:space="0" w:color="auto"/>
      </w:divBdr>
    </w:div>
    <w:div w:id="1186796225">
      <w:bodyDiv w:val="1"/>
      <w:marLeft w:val="0"/>
      <w:marRight w:val="0"/>
      <w:marTop w:val="0"/>
      <w:marBottom w:val="0"/>
      <w:divBdr>
        <w:top w:val="none" w:sz="0" w:space="0" w:color="auto"/>
        <w:left w:val="none" w:sz="0" w:space="0" w:color="auto"/>
        <w:bottom w:val="none" w:sz="0" w:space="0" w:color="auto"/>
        <w:right w:val="none" w:sz="0" w:space="0" w:color="auto"/>
      </w:divBdr>
    </w:div>
    <w:div w:id="1268149432">
      <w:bodyDiv w:val="1"/>
      <w:marLeft w:val="0"/>
      <w:marRight w:val="0"/>
      <w:marTop w:val="0"/>
      <w:marBottom w:val="0"/>
      <w:divBdr>
        <w:top w:val="none" w:sz="0" w:space="0" w:color="auto"/>
        <w:left w:val="none" w:sz="0" w:space="0" w:color="auto"/>
        <w:bottom w:val="none" w:sz="0" w:space="0" w:color="auto"/>
        <w:right w:val="none" w:sz="0" w:space="0" w:color="auto"/>
      </w:divBdr>
    </w:div>
    <w:div w:id="1275594011">
      <w:bodyDiv w:val="1"/>
      <w:marLeft w:val="0"/>
      <w:marRight w:val="0"/>
      <w:marTop w:val="0"/>
      <w:marBottom w:val="0"/>
      <w:divBdr>
        <w:top w:val="none" w:sz="0" w:space="0" w:color="auto"/>
        <w:left w:val="none" w:sz="0" w:space="0" w:color="auto"/>
        <w:bottom w:val="none" w:sz="0" w:space="0" w:color="auto"/>
        <w:right w:val="none" w:sz="0" w:space="0" w:color="auto"/>
      </w:divBdr>
    </w:div>
    <w:div w:id="1280643172">
      <w:bodyDiv w:val="1"/>
      <w:marLeft w:val="0"/>
      <w:marRight w:val="0"/>
      <w:marTop w:val="0"/>
      <w:marBottom w:val="0"/>
      <w:divBdr>
        <w:top w:val="none" w:sz="0" w:space="0" w:color="auto"/>
        <w:left w:val="none" w:sz="0" w:space="0" w:color="auto"/>
        <w:bottom w:val="none" w:sz="0" w:space="0" w:color="auto"/>
        <w:right w:val="none" w:sz="0" w:space="0" w:color="auto"/>
      </w:divBdr>
    </w:div>
    <w:div w:id="1285768626">
      <w:bodyDiv w:val="1"/>
      <w:marLeft w:val="0"/>
      <w:marRight w:val="0"/>
      <w:marTop w:val="0"/>
      <w:marBottom w:val="0"/>
      <w:divBdr>
        <w:top w:val="none" w:sz="0" w:space="0" w:color="auto"/>
        <w:left w:val="none" w:sz="0" w:space="0" w:color="auto"/>
        <w:bottom w:val="none" w:sz="0" w:space="0" w:color="auto"/>
        <w:right w:val="none" w:sz="0" w:space="0" w:color="auto"/>
      </w:divBdr>
    </w:div>
    <w:div w:id="1291206607">
      <w:bodyDiv w:val="1"/>
      <w:marLeft w:val="0"/>
      <w:marRight w:val="0"/>
      <w:marTop w:val="0"/>
      <w:marBottom w:val="0"/>
      <w:divBdr>
        <w:top w:val="none" w:sz="0" w:space="0" w:color="auto"/>
        <w:left w:val="none" w:sz="0" w:space="0" w:color="auto"/>
        <w:bottom w:val="none" w:sz="0" w:space="0" w:color="auto"/>
        <w:right w:val="none" w:sz="0" w:space="0" w:color="auto"/>
      </w:divBdr>
    </w:div>
    <w:div w:id="1329138062">
      <w:bodyDiv w:val="1"/>
      <w:marLeft w:val="0"/>
      <w:marRight w:val="0"/>
      <w:marTop w:val="0"/>
      <w:marBottom w:val="0"/>
      <w:divBdr>
        <w:top w:val="none" w:sz="0" w:space="0" w:color="auto"/>
        <w:left w:val="none" w:sz="0" w:space="0" w:color="auto"/>
        <w:bottom w:val="none" w:sz="0" w:space="0" w:color="auto"/>
        <w:right w:val="none" w:sz="0" w:space="0" w:color="auto"/>
      </w:divBdr>
    </w:div>
    <w:div w:id="1338339600">
      <w:bodyDiv w:val="1"/>
      <w:marLeft w:val="0"/>
      <w:marRight w:val="0"/>
      <w:marTop w:val="0"/>
      <w:marBottom w:val="0"/>
      <w:divBdr>
        <w:top w:val="none" w:sz="0" w:space="0" w:color="auto"/>
        <w:left w:val="none" w:sz="0" w:space="0" w:color="auto"/>
        <w:bottom w:val="none" w:sz="0" w:space="0" w:color="auto"/>
        <w:right w:val="none" w:sz="0" w:space="0" w:color="auto"/>
      </w:divBdr>
    </w:div>
    <w:div w:id="1353721967">
      <w:bodyDiv w:val="1"/>
      <w:marLeft w:val="0"/>
      <w:marRight w:val="0"/>
      <w:marTop w:val="0"/>
      <w:marBottom w:val="0"/>
      <w:divBdr>
        <w:top w:val="none" w:sz="0" w:space="0" w:color="auto"/>
        <w:left w:val="none" w:sz="0" w:space="0" w:color="auto"/>
        <w:bottom w:val="none" w:sz="0" w:space="0" w:color="auto"/>
        <w:right w:val="none" w:sz="0" w:space="0" w:color="auto"/>
      </w:divBdr>
    </w:div>
    <w:div w:id="1364094215">
      <w:bodyDiv w:val="1"/>
      <w:marLeft w:val="0"/>
      <w:marRight w:val="0"/>
      <w:marTop w:val="0"/>
      <w:marBottom w:val="0"/>
      <w:divBdr>
        <w:top w:val="none" w:sz="0" w:space="0" w:color="auto"/>
        <w:left w:val="none" w:sz="0" w:space="0" w:color="auto"/>
        <w:bottom w:val="none" w:sz="0" w:space="0" w:color="auto"/>
        <w:right w:val="none" w:sz="0" w:space="0" w:color="auto"/>
      </w:divBdr>
    </w:div>
    <w:div w:id="1368338743">
      <w:bodyDiv w:val="1"/>
      <w:marLeft w:val="0"/>
      <w:marRight w:val="0"/>
      <w:marTop w:val="0"/>
      <w:marBottom w:val="0"/>
      <w:divBdr>
        <w:top w:val="none" w:sz="0" w:space="0" w:color="auto"/>
        <w:left w:val="none" w:sz="0" w:space="0" w:color="auto"/>
        <w:bottom w:val="none" w:sz="0" w:space="0" w:color="auto"/>
        <w:right w:val="none" w:sz="0" w:space="0" w:color="auto"/>
      </w:divBdr>
    </w:div>
    <w:div w:id="1387677512">
      <w:bodyDiv w:val="1"/>
      <w:marLeft w:val="0"/>
      <w:marRight w:val="0"/>
      <w:marTop w:val="0"/>
      <w:marBottom w:val="0"/>
      <w:divBdr>
        <w:top w:val="none" w:sz="0" w:space="0" w:color="auto"/>
        <w:left w:val="none" w:sz="0" w:space="0" w:color="auto"/>
        <w:bottom w:val="none" w:sz="0" w:space="0" w:color="auto"/>
        <w:right w:val="none" w:sz="0" w:space="0" w:color="auto"/>
      </w:divBdr>
    </w:div>
    <w:div w:id="1417903804">
      <w:bodyDiv w:val="1"/>
      <w:marLeft w:val="0"/>
      <w:marRight w:val="0"/>
      <w:marTop w:val="0"/>
      <w:marBottom w:val="0"/>
      <w:divBdr>
        <w:top w:val="none" w:sz="0" w:space="0" w:color="auto"/>
        <w:left w:val="none" w:sz="0" w:space="0" w:color="auto"/>
        <w:bottom w:val="none" w:sz="0" w:space="0" w:color="auto"/>
        <w:right w:val="none" w:sz="0" w:space="0" w:color="auto"/>
      </w:divBdr>
    </w:div>
    <w:div w:id="1425497188">
      <w:bodyDiv w:val="1"/>
      <w:marLeft w:val="0"/>
      <w:marRight w:val="0"/>
      <w:marTop w:val="0"/>
      <w:marBottom w:val="0"/>
      <w:divBdr>
        <w:top w:val="none" w:sz="0" w:space="0" w:color="auto"/>
        <w:left w:val="none" w:sz="0" w:space="0" w:color="auto"/>
        <w:bottom w:val="none" w:sz="0" w:space="0" w:color="auto"/>
        <w:right w:val="none" w:sz="0" w:space="0" w:color="auto"/>
      </w:divBdr>
    </w:div>
    <w:div w:id="1427506004">
      <w:bodyDiv w:val="1"/>
      <w:marLeft w:val="0"/>
      <w:marRight w:val="0"/>
      <w:marTop w:val="0"/>
      <w:marBottom w:val="0"/>
      <w:divBdr>
        <w:top w:val="none" w:sz="0" w:space="0" w:color="auto"/>
        <w:left w:val="none" w:sz="0" w:space="0" w:color="auto"/>
        <w:bottom w:val="none" w:sz="0" w:space="0" w:color="auto"/>
        <w:right w:val="none" w:sz="0" w:space="0" w:color="auto"/>
      </w:divBdr>
    </w:div>
    <w:div w:id="1433355139">
      <w:bodyDiv w:val="1"/>
      <w:marLeft w:val="0"/>
      <w:marRight w:val="0"/>
      <w:marTop w:val="0"/>
      <w:marBottom w:val="0"/>
      <w:divBdr>
        <w:top w:val="none" w:sz="0" w:space="0" w:color="auto"/>
        <w:left w:val="none" w:sz="0" w:space="0" w:color="auto"/>
        <w:bottom w:val="none" w:sz="0" w:space="0" w:color="auto"/>
        <w:right w:val="none" w:sz="0" w:space="0" w:color="auto"/>
      </w:divBdr>
    </w:div>
    <w:div w:id="1447768768">
      <w:bodyDiv w:val="1"/>
      <w:marLeft w:val="0"/>
      <w:marRight w:val="0"/>
      <w:marTop w:val="0"/>
      <w:marBottom w:val="0"/>
      <w:divBdr>
        <w:top w:val="none" w:sz="0" w:space="0" w:color="auto"/>
        <w:left w:val="none" w:sz="0" w:space="0" w:color="auto"/>
        <w:bottom w:val="none" w:sz="0" w:space="0" w:color="auto"/>
        <w:right w:val="none" w:sz="0" w:space="0" w:color="auto"/>
      </w:divBdr>
    </w:div>
    <w:div w:id="1449082983">
      <w:bodyDiv w:val="1"/>
      <w:marLeft w:val="0"/>
      <w:marRight w:val="0"/>
      <w:marTop w:val="0"/>
      <w:marBottom w:val="0"/>
      <w:divBdr>
        <w:top w:val="none" w:sz="0" w:space="0" w:color="auto"/>
        <w:left w:val="none" w:sz="0" w:space="0" w:color="auto"/>
        <w:bottom w:val="none" w:sz="0" w:space="0" w:color="auto"/>
        <w:right w:val="none" w:sz="0" w:space="0" w:color="auto"/>
      </w:divBdr>
    </w:div>
    <w:div w:id="1459640571">
      <w:bodyDiv w:val="1"/>
      <w:marLeft w:val="0"/>
      <w:marRight w:val="0"/>
      <w:marTop w:val="0"/>
      <w:marBottom w:val="0"/>
      <w:divBdr>
        <w:top w:val="none" w:sz="0" w:space="0" w:color="auto"/>
        <w:left w:val="none" w:sz="0" w:space="0" w:color="auto"/>
        <w:bottom w:val="none" w:sz="0" w:space="0" w:color="auto"/>
        <w:right w:val="none" w:sz="0" w:space="0" w:color="auto"/>
      </w:divBdr>
    </w:div>
    <w:div w:id="1460953249">
      <w:bodyDiv w:val="1"/>
      <w:marLeft w:val="0"/>
      <w:marRight w:val="0"/>
      <w:marTop w:val="0"/>
      <w:marBottom w:val="0"/>
      <w:divBdr>
        <w:top w:val="none" w:sz="0" w:space="0" w:color="auto"/>
        <w:left w:val="none" w:sz="0" w:space="0" w:color="auto"/>
        <w:bottom w:val="none" w:sz="0" w:space="0" w:color="auto"/>
        <w:right w:val="none" w:sz="0" w:space="0" w:color="auto"/>
      </w:divBdr>
    </w:div>
    <w:div w:id="1474181035">
      <w:bodyDiv w:val="1"/>
      <w:marLeft w:val="0"/>
      <w:marRight w:val="0"/>
      <w:marTop w:val="0"/>
      <w:marBottom w:val="0"/>
      <w:divBdr>
        <w:top w:val="none" w:sz="0" w:space="0" w:color="auto"/>
        <w:left w:val="none" w:sz="0" w:space="0" w:color="auto"/>
        <w:bottom w:val="none" w:sz="0" w:space="0" w:color="auto"/>
        <w:right w:val="none" w:sz="0" w:space="0" w:color="auto"/>
      </w:divBdr>
    </w:div>
    <w:div w:id="1489712204">
      <w:bodyDiv w:val="1"/>
      <w:marLeft w:val="0"/>
      <w:marRight w:val="0"/>
      <w:marTop w:val="0"/>
      <w:marBottom w:val="0"/>
      <w:divBdr>
        <w:top w:val="none" w:sz="0" w:space="0" w:color="auto"/>
        <w:left w:val="none" w:sz="0" w:space="0" w:color="auto"/>
        <w:bottom w:val="none" w:sz="0" w:space="0" w:color="auto"/>
        <w:right w:val="none" w:sz="0" w:space="0" w:color="auto"/>
      </w:divBdr>
    </w:div>
    <w:div w:id="1502696637">
      <w:bodyDiv w:val="1"/>
      <w:marLeft w:val="0"/>
      <w:marRight w:val="0"/>
      <w:marTop w:val="0"/>
      <w:marBottom w:val="0"/>
      <w:divBdr>
        <w:top w:val="none" w:sz="0" w:space="0" w:color="auto"/>
        <w:left w:val="none" w:sz="0" w:space="0" w:color="auto"/>
        <w:bottom w:val="none" w:sz="0" w:space="0" w:color="auto"/>
        <w:right w:val="none" w:sz="0" w:space="0" w:color="auto"/>
      </w:divBdr>
    </w:div>
    <w:div w:id="1502889966">
      <w:bodyDiv w:val="1"/>
      <w:marLeft w:val="0"/>
      <w:marRight w:val="0"/>
      <w:marTop w:val="0"/>
      <w:marBottom w:val="0"/>
      <w:divBdr>
        <w:top w:val="none" w:sz="0" w:space="0" w:color="auto"/>
        <w:left w:val="none" w:sz="0" w:space="0" w:color="auto"/>
        <w:bottom w:val="none" w:sz="0" w:space="0" w:color="auto"/>
        <w:right w:val="none" w:sz="0" w:space="0" w:color="auto"/>
      </w:divBdr>
    </w:div>
    <w:div w:id="1512913447">
      <w:bodyDiv w:val="1"/>
      <w:marLeft w:val="0"/>
      <w:marRight w:val="0"/>
      <w:marTop w:val="0"/>
      <w:marBottom w:val="0"/>
      <w:divBdr>
        <w:top w:val="none" w:sz="0" w:space="0" w:color="auto"/>
        <w:left w:val="none" w:sz="0" w:space="0" w:color="auto"/>
        <w:bottom w:val="none" w:sz="0" w:space="0" w:color="auto"/>
        <w:right w:val="none" w:sz="0" w:space="0" w:color="auto"/>
      </w:divBdr>
    </w:div>
    <w:div w:id="1513455008">
      <w:bodyDiv w:val="1"/>
      <w:marLeft w:val="0"/>
      <w:marRight w:val="0"/>
      <w:marTop w:val="0"/>
      <w:marBottom w:val="0"/>
      <w:divBdr>
        <w:top w:val="none" w:sz="0" w:space="0" w:color="auto"/>
        <w:left w:val="none" w:sz="0" w:space="0" w:color="auto"/>
        <w:bottom w:val="none" w:sz="0" w:space="0" w:color="auto"/>
        <w:right w:val="none" w:sz="0" w:space="0" w:color="auto"/>
      </w:divBdr>
    </w:div>
    <w:div w:id="1540438625">
      <w:bodyDiv w:val="1"/>
      <w:marLeft w:val="0"/>
      <w:marRight w:val="0"/>
      <w:marTop w:val="0"/>
      <w:marBottom w:val="0"/>
      <w:divBdr>
        <w:top w:val="none" w:sz="0" w:space="0" w:color="auto"/>
        <w:left w:val="none" w:sz="0" w:space="0" w:color="auto"/>
        <w:bottom w:val="none" w:sz="0" w:space="0" w:color="auto"/>
        <w:right w:val="none" w:sz="0" w:space="0" w:color="auto"/>
      </w:divBdr>
    </w:div>
    <w:div w:id="1579317833">
      <w:bodyDiv w:val="1"/>
      <w:marLeft w:val="0"/>
      <w:marRight w:val="0"/>
      <w:marTop w:val="0"/>
      <w:marBottom w:val="0"/>
      <w:divBdr>
        <w:top w:val="none" w:sz="0" w:space="0" w:color="auto"/>
        <w:left w:val="none" w:sz="0" w:space="0" w:color="auto"/>
        <w:bottom w:val="none" w:sz="0" w:space="0" w:color="auto"/>
        <w:right w:val="none" w:sz="0" w:space="0" w:color="auto"/>
      </w:divBdr>
    </w:div>
    <w:div w:id="1590918773">
      <w:bodyDiv w:val="1"/>
      <w:marLeft w:val="0"/>
      <w:marRight w:val="0"/>
      <w:marTop w:val="0"/>
      <w:marBottom w:val="0"/>
      <w:divBdr>
        <w:top w:val="none" w:sz="0" w:space="0" w:color="auto"/>
        <w:left w:val="none" w:sz="0" w:space="0" w:color="auto"/>
        <w:bottom w:val="none" w:sz="0" w:space="0" w:color="auto"/>
        <w:right w:val="none" w:sz="0" w:space="0" w:color="auto"/>
      </w:divBdr>
    </w:div>
    <w:div w:id="1592933662">
      <w:bodyDiv w:val="1"/>
      <w:marLeft w:val="0"/>
      <w:marRight w:val="0"/>
      <w:marTop w:val="0"/>
      <w:marBottom w:val="0"/>
      <w:divBdr>
        <w:top w:val="none" w:sz="0" w:space="0" w:color="auto"/>
        <w:left w:val="none" w:sz="0" w:space="0" w:color="auto"/>
        <w:bottom w:val="none" w:sz="0" w:space="0" w:color="auto"/>
        <w:right w:val="none" w:sz="0" w:space="0" w:color="auto"/>
      </w:divBdr>
    </w:div>
    <w:div w:id="1594699333">
      <w:bodyDiv w:val="1"/>
      <w:marLeft w:val="0"/>
      <w:marRight w:val="0"/>
      <w:marTop w:val="0"/>
      <w:marBottom w:val="0"/>
      <w:divBdr>
        <w:top w:val="none" w:sz="0" w:space="0" w:color="auto"/>
        <w:left w:val="none" w:sz="0" w:space="0" w:color="auto"/>
        <w:bottom w:val="none" w:sz="0" w:space="0" w:color="auto"/>
        <w:right w:val="none" w:sz="0" w:space="0" w:color="auto"/>
      </w:divBdr>
    </w:div>
    <w:div w:id="1606690188">
      <w:bodyDiv w:val="1"/>
      <w:marLeft w:val="0"/>
      <w:marRight w:val="0"/>
      <w:marTop w:val="0"/>
      <w:marBottom w:val="0"/>
      <w:divBdr>
        <w:top w:val="none" w:sz="0" w:space="0" w:color="auto"/>
        <w:left w:val="none" w:sz="0" w:space="0" w:color="auto"/>
        <w:bottom w:val="none" w:sz="0" w:space="0" w:color="auto"/>
        <w:right w:val="none" w:sz="0" w:space="0" w:color="auto"/>
      </w:divBdr>
    </w:div>
    <w:div w:id="1672216696">
      <w:bodyDiv w:val="1"/>
      <w:marLeft w:val="0"/>
      <w:marRight w:val="0"/>
      <w:marTop w:val="0"/>
      <w:marBottom w:val="0"/>
      <w:divBdr>
        <w:top w:val="none" w:sz="0" w:space="0" w:color="auto"/>
        <w:left w:val="none" w:sz="0" w:space="0" w:color="auto"/>
        <w:bottom w:val="none" w:sz="0" w:space="0" w:color="auto"/>
        <w:right w:val="none" w:sz="0" w:space="0" w:color="auto"/>
      </w:divBdr>
    </w:div>
    <w:div w:id="1677923014">
      <w:bodyDiv w:val="1"/>
      <w:marLeft w:val="0"/>
      <w:marRight w:val="0"/>
      <w:marTop w:val="0"/>
      <w:marBottom w:val="0"/>
      <w:divBdr>
        <w:top w:val="none" w:sz="0" w:space="0" w:color="auto"/>
        <w:left w:val="none" w:sz="0" w:space="0" w:color="auto"/>
        <w:bottom w:val="none" w:sz="0" w:space="0" w:color="auto"/>
        <w:right w:val="none" w:sz="0" w:space="0" w:color="auto"/>
      </w:divBdr>
    </w:div>
    <w:div w:id="1678263512">
      <w:bodyDiv w:val="1"/>
      <w:marLeft w:val="0"/>
      <w:marRight w:val="0"/>
      <w:marTop w:val="0"/>
      <w:marBottom w:val="0"/>
      <w:divBdr>
        <w:top w:val="none" w:sz="0" w:space="0" w:color="auto"/>
        <w:left w:val="none" w:sz="0" w:space="0" w:color="auto"/>
        <w:bottom w:val="none" w:sz="0" w:space="0" w:color="auto"/>
        <w:right w:val="none" w:sz="0" w:space="0" w:color="auto"/>
      </w:divBdr>
    </w:div>
    <w:div w:id="1679579811">
      <w:bodyDiv w:val="1"/>
      <w:marLeft w:val="0"/>
      <w:marRight w:val="0"/>
      <w:marTop w:val="0"/>
      <w:marBottom w:val="0"/>
      <w:divBdr>
        <w:top w:val="none" w:sz="0" w:space="0" w:color="auto"/>
        <w:left w:val="none" w:sz="0" w:space="0" w:color="auto"/>
        <w:bottom w:val="none" w:sz="0" w:space="0" w:color="auto"/>
        <w:right w:val="none" w:sz="0" w:space="0" w:color="auto"/>
      </w:divBdr>
    </w:div>
    <w:div w:id="1688869452">
      <w:bodyDiv w:val="1"/>
      <w:marLeft w:val="0"/>
      <w:marRight w:val="0"/>
      <w:marTop w:val="0"/>
      <w:marBottom w:val="0"/>
      <w:divBdr>
        <w:top w:val="none" w:sz="0" w:space="0" w:color="auto"/>
        <w:left w:val="none" w:sz="0" w:space="0" w:color="auto"/>
        <w:bottom w:val="none" w:sz="0" w:space="0" w:color="auto"/>
        <w:right w:val="none" w:sz="0" w:space="0" w:color="auto"/>
      </w:divBdr>
    </w:div>
    <w:div w:id="1691368496">
      <w:bodyDiv w:val="1"/>
      <w:marLeft w:val="0"/>
      <w:marRight w:val="0"/>
      <w:marTop w:val="0"/>
      <w:marBottom w:val="0"/>
      <w:divBdr>
        <w:top w:val="none" w:sz="0" w:space="0" w:color="auto"/>
        <w:left w:val="none" w:sz="0" w:space="0" w:color="auto"/>
        <w:bottom w:val="none" w:sz="0" w:space="0" w:color="auto"/>
        <w:right w:val="none" w:sz="0" w:space="0" w:color="auto"/>
      </w:divBdr>
    </w:div>
    <w:div w:id="1710688986">
      <w:bodyDiv w:val="1"/>
      <w:marLeft w:val="0"/>
      <w:marRight w:val="0"/>
      <w:marTop w:val="0"/>
      <w:marBottom w:val="0"/>
      <w:divBdr>
        <w:top w:val="none" w:sz="0" w:space="0" w:color="auto"/>
        <w:left w:val="none" w:sz="0" w:space="0" w:color="auto"/>
        <w:bottom w:val="none" w:sz="0" w:space="0" w:color="auto"/>
        <w:right w:val="none" w:sz="0" w:space="0" w:color="auto"/>
      </w:divBdr>
    </w:div>
    <w:div w:id="1720087977">
      <w:bodyDiv w:val="1"/>
      <w:marLeft w:val="0"/>
      <w:marRight w:val="0"/>
      <w:marTop w:val="0"/>
      <w:marBottom w:val="0"/>
      <w:divBdr>
        <w:top w:val="none" w:sz="0" w:space="0" w:color="auto"/>
        <w:left w:val="none" w:sz="0" w:space="0" w:color="auto"/>
        <w:bottom w:val="none" w:sz="0" w:space="0" w:color="auto"/>
        <w:right w:val="none" w:sz="0" w:space="0" w:color="auto"/>
      </w:divBdr>
    </w:div>
    <w:div w:id="1724676321">
      <w:bodyDiv w:val="1"/>
      <w:marLeft w:val="0"/>
      <w:marRight w:val="0"/>
      <w:marTop w:val="0"/>
      <w:marBottom w:val="0"/>
      <w:divBdr>
        <w:top w:val="none" w:sz="0" w:space="0" w:color="auto"/>
        <w:left w:val="none" w:sz="0" w:space="0" w:color="auto"/>
        <w:bottom w:val="none" w:sz="0" w:space="0" w:color="auto"/>
        <w:right w:val="none" w:sz="0" w:space="0" w:color="auto"/>
      </w:divBdr>
    </w:div>
    <w:div w:id="1725830689">
      <w:bodyDiv w:val="1"/>
      <w:marLeft w:val="0"/>
      <w:marRight w:val="0"/>
      <w:marTop w:val="0"/>
      <w:marBottom w:val="0"/>
      <w:divBdr>
        <w:top w:val="none" w:sz="0" w:space="0" w:color="auto"/>
        <w:left w:val="none" w:sz="0" w:space="0" w:color="auto"/>
        <w:bottom w:val="none" w:sz="0" w:space="0" w:color="auto"/>
        <w:right w:val="none" w:sz="0" w:space="0" w:color="auto"/>
      </w:divBdr>
    </w:div>
    <w:div w:id="1742755087">
      <w:bodyDiv w:val="1"/>
      <w:marLeft w:val="0"/>
      <w:marRight w:val="0"/>
      <w:marTop w:val="0"/>
      <w:marBottom w:val="0"/>
      <w:divBdr>
        <w:top w:val="none" w:sz="0" w:space="0" w:color="auto"/>
        <w:left w:val="none" w:sz="0" w:space="0" w:color="auto"/>
        <w:bottom w:val="none" w:sz="0" w:space="0" w:color="auto"/>
        <w:right w:val="none" w:sz="0" w:space="0" w:color="auto"/>
      </w:divBdr>
    </w:div>
    <w:div w:id="1750301072">
      <w:bodyDiv w:val="1"/>
      <w:marLeft w:val="0"/>
      <w:marRight w:val="0"/>
      <w:marTop w:val="0"/>
      <w:marBottom w:val="0"/>
      <w:divBdr>
        <w:top w:val="none" w:sz="0" w:space="0" w:color="auto"/>
        <w:left w:val="none" w:sz="0" w:space="0" w:color="auto"/>
        <w:bottom w:val="none" w:sz="0" w:space="0" w:color="auto"/>
        <w:right w:val="none" w:sz="0" w:space="0" w:color="auto"/>
      </w:divBdr>
    </w:div>
    <w:div w:id="1753164283">
      <w:bodyDiv w:val="1"/>
      <w:marLeft w:val="0"/>
      <w:marRight w:val="0"/>
      <w:marTop w:val="0"/>
      <w:marBottom w:val="0"/>
      <w:divBdr>
        <w:top w:val="none" w:sz="0" w:space="0" w:color="auto"/>
        <w:left w:val="none" w:sz="0" w:space="0" w:color="auto"/>
        <w:bottom w:val="none" w:sz="0" w:space="0" w:color="auto"/>
        <w:right w:val="none" w:sz="0" w:space="0" w:color="auto"/>
      </w:divBdr>
    </w:div>
    <w:div w:id="1821339200">
      <w:bodyDiv w:val="1"/>
      <w:marLeft w:val="0"/>
      <w:marRight w:val="0"/>
      <w:marTop w:val="0"/>
      <w:marBottom w:val="0"/>
      <w:divBdr>
        <w:top w:val="none" w:sz="0" w:space="0" w:color="auto"/>
        <w:left w:val="none" w:sz="0" w:space="0" w:color="auto"/>
        <w:bottom w:val="none" w:sz="0" w:space="0" w:color="auto"/>
        <w:right w:val="none" w:sz="0" w:space="0" w:color="auto"/>
      </w:divBdr>
    </w:div>
    <w:div w:id="1826436617">
      <w:bodyDiv w:val="1"/>
      <w:marLeft w:val="0"/>
      <w:marRight w:val="0"/>
      <w:marTop w:val="0"/>
      <w:marBottom w:val="0"/>
      <w:divBdr>
        <w:top w:val="none" w:sz="0" w:space="0" w:color="auto"/>
        <w:left w:val="none" w:sz="0" w:space="0" w:color="auto"/>
        <w:bottom w:val="none" w:sz="0" w:space="0" w:color="auto"/>
        <w:right w:val="none" w:sz="0" w:space="0" w:color="auto"/>
      </w:divBdr>
    </w:div>
    <w:div w:id="1855998113">
      <w:bodyDiv w:val="1"/>
      <w:marLeft w:val="0"/>
      <w:marRight w:val="0"/>
      <w:marTop w:val="0"/>
      <w:marBottom w:val="0"/>
      <w:divBdr>
        <w:top w:val="none" w:sz="0" w:space="0" w:color="auto"/>
        <w:left w:val="none" w:sz="0" w:space="0" w:color="auto"/>
        <w:bottom w:val="none" w:sz="0" w:space="0" w:color="auto"/>
        <w:right w:val="none" w:sz="0" w:space="0" w:color="auto"/>
      </w:divBdr>
    </w:div>
    <w:div w:id="1862012014">
      <w:bodyDiv w:val="1"/>
      <w:marLeft w:val="0"/>
      <w:marRight w:val="0"/>
      <w:marTop w:val="0"/>
      <w:marBottom w:val="0"/>
      <w:divBdr>
        <w:top w:val="none" w:sz="0" w:space="0" w:color="auto"/>
        <w:left w:val="none" w:sz="0" w:space="0" w:color="auto"/>
        <w:bottom w:val="none" w:sz="0" w:space="0" w:color="auto"/>
        <w:right w:val="none" w:sz="0" w:space="0" w:color="auto"/>
      </w:divBdr>
    </w:div>
    <w:div w:id="1874074176">
      <w:bodyDiv w:val="1"/>
      <w:marLeft w:val="0"/>
      <w:marRight w:val="0"/>
      <w:marTop w:val="0"/>
      <w:marBottom w:val="0"/>
      <w:divBdr>
        <w:top w:val="none" w:sz="0" w:space="0" w:color="auto"/>
        <w:left w:val="none" w:sz="0" w:space="0" w:color="auto"/>
        <w:bottom w:val="none" w:sz="0" w:space="0" w:color="auto"/>
        <w:right w:val="none" w:sz="0" w:space="0" w:color="auto"/>
      </w:divBdr>
    </w:div>
    <w:div w:id="1881745353">
      <w:bodyDiv w:val="1"/>
      <w:marLeft w:val="0"/>
      <w:marRight w:val="0"/>
      <w:marTop w:val="0"/>
      <w:marBottom w:val="0"/>
      <w:divBdr>
        <w:top w:val="none" w:sz="0" w:space="0" w:color="auto"/>
        <w:left w:val="none" w:sz="0" w:space="0" w:color="auto"/>
        <w:bottom w:val="none" w:sz="0" w:space="0" w:color="auto"/>
        <w:right w:val="none" w:sz="0" w:space="0" w:color="auto"/>
      </w:divBdr>
    </w:div>
    <w:div w:id="1911038875">
      <w:bodyDiv w:val="1"/>
      <w:marLeft w:val="0"/>
      <w:marRight w:val="0"/>
      <w:marTop w:val="0"/>
      <w:marBottom w:val="0"/>
      <w:divBdr>
        <w:top w:val="none" w:sz="0" w:space="0" w:color="auto"/>
        <w:left w:val="none" w:sz="0" w:space="0" w:color="auto"/>
        <w:bottom w:val="none" w:sz="0" w:space="0" w:color="auto"/>
        <w:right w:val="none" w:sz="0" w:space="0" w:color="auto"/>
      </w:divBdr>
    </w:div>
    <w:div w:id="1911500491">
      <w:bodyDiv w:val="1"/>
      <w:marLeft w:val="0"/>
      <w:marRight w:val="0"/>
      <w:marTop w:val="0"/>
      <w:marBottom w:val="0"/>
      <w:divBdr>
        <w:top w:val="none" w:sz="0" w:space="0" w:color="auto"/>
        <w:left w:val="none" w:sz="0" w:space="0" w:color="auto"/>
        <w:bottom w:val="none" w:sz="0" w:space="0" w:color="auto"/>
        <w:right w:val="none" w:sz="0" w:space="0" w:color="auto"/>
      </w:divBdr>
    </w:div>
    <w:div w:id="1972125649">
      <w:bodyDiv w:val="1"/>
      <w:marLeft w:val="0"/>
      <w:marRight w:val="0"/>
      <w:marTop w:val="0"/>
      <w:marBottom w:val="0"/>
      <w:divBdr>
        <w:top w:val="none" w:sz="0" w:space="0" w:color="auto"/>
        <w:left w:val="none" w:sz="0" w:space="0" w:color="auto"/>
        <w:bottom w:val="none" w:sz="0" w:space="0" w:color="auto"/>
        <w:right w:val="none" w:sz="0" w:space="0" w:color="auto"/>
      </w:divBdr>
    </w:div>
    <w:div w:id="1979187402">
      <w:bodyDiv w:val="1"/>
      <w:marLeft w:val="0"/>
      <w:marRight w:val="0"/>
      <w:marTop w:val="0"/>
      <w:marBottom w:val="0"/>
      <w:divBdr>
        <w:top w:val="none" w:sz="0" w:space="0" w:color="auto"/>
        <w:left w:val="none" w:sz="0" w:space="0" w:color="auto"/>
        <w:bottom w:val="none" w:sz="0" w:space="0" w:color="auto"/>
        <w:right w:val="none" w:sz="0" w:space="0" w:color="auto"/>
      </w:divBdr>
    </w:div>
    <w:div w:id="1991983984">
      <w:bodyDiv w:val="1"/>
      <w:marLeft w:val="0"/>
      <w:marRight w:val="0"/>
      <w:marTop w:val="0"/>
      <w:marBottom w:val="0"/>
      <w:divBdr>
        <w:top w:val="none" w:sz="0" w:space="0" w:color="auto"/>
        <w:left w:val="none" w:sz="0" w:space="0" w:color="auto"/>
        <w:bottom w:val="none" w:sz="0" w:space="0" w:color="auto"/>
        <w:right w:val="none" w:sz="0" w:space="0" w:color="auto"/>
      </w:divBdr>
    </w:div>
    <w:div w:id="2016301888">
      <w:bodyDiv w:val="1"/>
      <w:marLeft w:val="0"/>
      <w:marRight w:val="0"/>
      <w:marTop w:val="0"/>
      <w:marBottom w:val="0"/>
      <w:divBdr>
        <w:top w:val="none" w:sz="0" w:space="0" w:color="auto"/>
        <w:left w:val="none" w:sz="0" w:space="0" w:color="auto"/>
        <w:bottom w:val="none" w:sz="0" w:space="0" w:color="auto"/>
        <w:right w:val="none" w:sz="0" w:space="0" w:color="auto"/>
      </w:divBdr>
    </w:div>
    <w:div w:id="2027442921">
      <w:bodyDiv w:val="1"/>
      <w:marLeft w:val="0"/>
      <w:marRight w:val="0"/>
      <w:marTop w:val="0"/>
      <w:marBottom w:val="0"/>
      <w:divBdr>
        <w:top w:val="none" w:sz="0" w:space="0" w:color="auto"/>
        <w:left w:val="none" w:sz="0" w:space="0" w:color="auto"/>
        <w:bottom w:val="none" w:sz="0" w:space="0" w:color="auto"/>
        <w:right w:val="none" w:sz="0" w:space="0" w:color="auto"/>
      </w:divBdr>
    </w:div>
    <w:div w:id="2056004581">
      <w:bodyDiv w:val="1"/>
      <w:marLeft w:val="0"/>
      <w:marRight w:val="0"/>
      <w:marTop w:val="0"/>
      <w:marBottom w:val="0"/>
      <w:divBdr>
        <w:top w:val="none" w:sz="0" w:space="0" w:color="auto"/>
        <w:left w:val="none" w:sz="0" w:space="0" w:color="auto"/>
        <w:bottom w:val="none" w:sz="0" w:space="0" w:color="auto"/>
        <w:right w:val="none" w:sz="0" w:space="0" w:color="auto"/>
      </w:divBdr>
    </w:div>
    <w:div w:id="2064525226">
      <w:bodyDiv w:val="1"/>
      <w:marLeft w:val="0"/>
      <w:marRight w:val="0"/>
      <w:marTop w:val="0"/>
      <w:marBottom w:val="0"/>
      <w:divBdr>
        <w:top w:val="none" w:sz="0" w:space="0" w:color="auto"/>
        <w:left w:val="none" w:sz="0" w:space="0" w:color="auto"/>
        <w:bottom w:val="none" w:sz="0" w:space="0" w:color="auto"/>
        <w:right w:val="none" w:sz="0" w:space="0" w:color="auto"/>
      </w:divBdr>
    </w:div>
    <w:div w:id="2065642011">
      <w:bodyDiv w:val="1"/>
      <w:marLeft w:val="0"/>
      <w:marRight w:val="0"/>
      <w:marTop w:val="0"/>
      <w:marBottom w:val="0"/>
      <w:divBdr>
        <w:top w:val="none" w:sz="0" w:space="0" w:color="auto"/>
        <w:left w:val="none" w:sz="0" w:space="0" w:color="auto"/>
        <w:bottom w:val="none" w:sz="0" w:space="0" w:color="auto"/>
        <w:right w:val="none" w:sz="0" w:space="0" w:color="auto"/>
      </w:divBdr>
    </w:div>
    <w:div w:id="2080014242">
      <w:bodyDiv w:val="1"/>
      <w:marLeft w:val="0"/>
      <w:marRight w:val="0"/>
      <w:marTop w:val="0"/>
      <w:marBottom w:val="0"/>
      <w:divBdr>
        <w:top w:val="none" w:sz="0" w:space="0" w:color="auto"/>
        <w:left w:val="none" w:sz="0" w:space="0" w:color="auto"/>
        <w:bottom w:val="none" w:sz="0" w:space="0" w:color="auto"/>
        <w:right w:val="none" w:sz="0" w:space="0" w:color="auto"/>
      </w:divBdr>
    </w:div>
    <w:div w:id="2087023176">
      <w:bodyDiv w:val="1"/>
      <w:marLeft w:val="0"/>
      <w:marRight w:val="0"/>
      <w:marTop w:val="0"/>
      <w:marBottom w:val="0"/>
      <w:divBdr>
        <w:top w:val="none" w:sz="0" w:space="0" w:color="auto"/>
        <w:left w:val="none" w:sz="0" w:space="0" w:color="auto"/>
        <w:bottom w:val="none" w:sz="0" w:space="0" w:color="auto"/>
        <w:right w:val="none" w:sz="0" w:space="0" w:color="auto"/>
      </w:divBdr>
    </w:div>
    <w:div w:id="2088258021">
      <w:bodyDiv w:val="1"/>
      <w:marLeft w:val="0"/>
      <w:marRight w:val="0"/>
      <w:marTop w:val="0"/>
      <w:marBottom w:val="0"/>
      <w:divBdr>
        <w:top w:val="none" w:sz="0" w:space="0" w:color="auto"/>
        <w:left w:val="none" w:sz="0" w:space="0" w:color="auto"/>
        <w:bottom w:val="none" w:sz="0" w:space="0" w:color="auto"/>
        <w:right w:val="none" w:sz="0" w:space="0" w:color="auto"/>
      </w:divBdr>
    </w:div>
    <w:div w:id="2103796744">
      <w:bodyDiv w:val="1"/>
      <w:marLeft w:val="0"/>
      <w:marRight w:val="0"/>
      <w:marTop w:val="0"/>
      <w:marBottom w:val="0"/>
      <w:divBdr>
        <w:top w:val="none" w:sz="0" w:space="0" w:color="auto"/>
        <w:left w:val="none" w:sz="0" w:space="0" w:color="auto"/>
        <w:bottom w:val="none" w:sz="0" w:space="0" w:color="auto"/>
        <w:right w:val="none" w:sz="0" w:space="0" w:color="auto"/>
      </w:divBdr>
    </w:div>
    <w:div w:id="2141459204">
      <w:bodyDiv w:val="1"/>
      <w:marLeft w:val="0"/>
      <w:marRight w:val="0"/>
      <w:marTop w:val="0"/>
      <w:marBottom w:val="0"/>
      <w:divBdr>
        <w:top w:val="none" w:sz="0" w:space="0" w:color="auto"/>
        <w:left w:val="none" w:sz="0" w:space="0" w:color="auto"/>
        <w:bottom w:val="none" w:sz="0" w:space="0" w:color="auto"/>
        <w:right w:val="none" w:sz="0" w:space="0" w:color="auto"/>
      </w:divBdr>
    </w:div>
    <w:div w:id="2145344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emf"/><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toine.tastard\Setec\RN20%20D&#233;viation%20Tarascon%20-%20Tunnel%20de%20Qui&#233;%20-%20General\3_GT\01_MNGT\01_QUAL\01_MOD\Word\2023-DCE\51998_ALS_DCE_GEN_GEN_NOT_00000_A%20-%20Mod&#232;le%20Note%20DCE.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D4B10841DE6F84D91525901EED23387" ma:contentTypeVersion="" ma:contentTypeDescription="Crée un document." ma:contentTypeScope="" ma:versionID="f889149d93b513e63173fe27fc6af3f6">
  <xsd:schema xmlns:xsd="http://www.w3.org/2001/XMLSchema" xmlns:xs="http://www.w3.org/2001/XMLSchema" xmlns:p="http://schemas.microsoft.com/office/2006/metadata/properties" xmlns:ns2="79342a9e-1ead-478d-b730-5fb04c4e78ea" xmlns:ns3="b70c4258-6c9f-48c5-a017-b21566374e67" xmlns:ns4="99fe64eb-c14e-456e-ab4e-5ad9252ac213" targetNamespace="http://schemas.microsoft.com/office/2006/metadata/properties" ma:root="true" ma:fieldsID="1a3dd9c697312adfa41c041817ddcc44" ns2:_="" ns3:_="" ns4:_="">
    <xsd:import namespace="79342a9e-1ead-478d-b730-5fb04c4e78ea"/>
    <xsd:import namespace="b70c4258-6c9f-48c5-a017-b21566374e67"/>
    <xsd:import namespace="99fe64eb-c14e-456e-ab4e-5ad9252ac213"/>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4: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42a9e-1ead-478d-b730-5fb04c4e78ea"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70c4258-6c9f-48c5-a017-b21566374e6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f1becf76-f6b7-4412-90a9-c00507a429ef"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9fe64eb-c14e-456e-ab4e-5ad9252ac21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1384e35c-faec-4aa7-89ae-d605b404cabb}" ma:internalName="TaxCatchAll" ma:showField="CatchAllData" ma:web="99fe64eb-c14e-456e-ab4e-5ad9252ac21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99fe64eb-c14e-456e-ab4e-5ad9252ac213" xsi:nil="true"/>
    <lcf76f155ced4ddcb4097134ff3c332f xmlns="b70c4258-6c9f-48c5-a017-b21566374e67">
      <Terms xmlns="http://schemas.microsoft.com/office/infopath/2007/PartnerControls"/>
    </lcf76f155ced4ddcb4097134ff3c332f>
    <SharedWithUsers xmlns="79342a9e-1ead-478d-b730-5fb04c4e78ea">
      <UserInfo>
        <DisplayName>MATHELON Julien</DisplayName>
        <AccountId>15</AccountId>
        <AccountType/>
      </UserInfo>
    </SharedWithUsers>
  </documentManagement>
</p:properties>
</file>

<file path=customXml/itemProps1.xml><?xml version="1.0" encoding="utf-8"?>
<ds:datastoreItem xmlns:ds="http://schemas.openxmlformats.org/officeDocument/2006/customXml" ds:itemID="{5A8F853C-8092-4879-BD9F-5225ACB995BD}">
  <ds:schemaRefs>
    <ds:schemaRef ds:uri="http://schemas.microsoft.com/sharepoint/v3/contenttype/forms"/>
  </ds:schemaRefs>
</ds:datastoreItem>
</file>

<file path=customXml/itemProps2.xml><?xml version="1.0" encoding="utf-8"?>
<ds:datastoreItem xmlns:ds="http://schemas.openxmlformats.org/officeDocument/2006/customXml" ds:itemID="{1381E712-499A-4FCC-B7C8-DDB0A5847F7C}">
  <ds:schemaRefs>
    <ds:schemaRef ds:uri="http://schemas.openxmlformats.org/officeDocument/2006/bibliography"/>
  </ds:schemaRefs>
</ds:datastoreItem>
</file>

<file path=customXml/itemProps3.xml><?xml version="1.0" encoding="utf-8"?>
<ds:datastoreItem xmlns:ds="http://schemas.openxmlformats.org/officeDocument/2006/customXml" ds:itemID="{2F66CE34-FB97-4517-93CE-922BCDC9C682}"/>
</file>

<file path=customXml/itemProps4.xml><?xml version="1.0" encoding="utf-8"?>
<ds:datastoreItem xmlns:ds="http://schemas.openxmlformats.org/officeDocument/2006/customXml" ds:itemID="{62025BA9-E822-4E26-AB50-EEEA823DAC76}">
  <ds:schemaRefs>
    <ds:schemaRef ds:uri="http://schemas.openxmlformats.org/package/2006/metadata/core-properties"/>
    <ds:schemaRef ds:uri="http://purl.org/dc/elements/1.1/"/>
    <ds:schemaRef ds:uri="http://schemas.microsoft.com/office/2006/documentManagement/types"/>
    <ds:schemaRef ds:uri="http://purl.org/dc/terms/"/>
    <ds:schemaRef ds:uri="http://www.w3.org/XML/1998/namespace"/>
    <ds:schemaRef ds:uri="http://purl.org/dc/dcmitype/"/>
    <ds:schemaRef ds:uri="7b111d48-b098-4917-b475-265b79f95e01"/>
    <ds:schemaRef ds:uri="http://schemas.microsoft.com/office/infopath/2007/PartnerControls"/>
    <ds:schemaRef ds:uri="7a6c1ff8-0321-415d-aaff-2af8fed6da59"/>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51998_ALS_DCE_GEN_GEN_NOT_00000_A - Modèle Note DCE.dotm</Template>
  <TotalTime>1458</TotalTime>
  <Pages>18</Pages>
  <Words>1520</Words>
  <Characters>11373</Characters>
  <Application>Microsoft Office Word</Application>
  <DocSecurity>0</DocSecurity>
  <Lines>94</Lines>
  <Paragraphs>25</Paragraphs>
  <ScaleCrop>false</ScaleCrop>
  <HeadingPairs>
    <vt:vector size="2" baseType="variant">
      <vt:variant>
        <vt:lpstr>Titre</vt:lpstr>
      </vt:variant>
      <vt:variant>
        <vt:i4>1</vt:i4>
      </vt:variant>
    </vt:vector>
  </HeadingPairs>
  <TitlesOfParts>
    <vt:vector size="1" baseType="lpstr">
      <vt:lpstr/>
    </vt:vector>
  </TitlesOfParts>
  <Company>setec</Company>
  <LinksUpToDate>false</LinksUpToDate>
  <CharactersWithSpaces>12868</CharactersWithSpaces>
  <SharedDoc>false</SharedDoc>
  <HLinks>
    <vt:vector size="294" baseType="variant">
      <vt:variant>
        <vt:i4>1441846</vt:i4>
      </vt:variant>
      <vt:variant>
        <vt:i4>341</vt:i4>
      </vt:variant>
      <vt:variant>
        <vt:i4>0</vt:i4>
      </vt:variant>
      <vt:variant>
        <vt:i4>5</vt:i4>
      </vt:variant>
      <vt:variant>
        <vt:lpwstr/>
      </vt:variant>
      <vt:variant>
        <vt:lpwstr>_Toc138775803</vt:lpwstr>
      </vt:variant>
      <vt:variant>
        <vt:i4>1441846</vt:i4>
      </vt:variant>
      <vt:variant>
        <vt:i4>335</vt:i4>
      </vt:variant>
      <vt:variant>
        <vt:i4>0</vt:i4>
      </vt:variant>
      <vt:variant>
        <vt:i4>5</vt:i4>
      </vt:variant>
      <vt:variant>
        <vt:lpwstr/>
      </vt:variant>
      <vt:variant>
        <vt:lpwstr>_Toc138775802</vt:lpwstr>
      </vt:variant>
      <vt:variant>
        <vt:i4>1441846</vt:i4>
      </vt:variant>
      <vt:variant>
        <vt:i4>329</vt:i4>
      </vt:variant>
      <vt:variant>
        <vt:i4>0</vt:i4>
      </vt:variant>
      <vt:variant>
        <vt:i4>5</vt:i4>
      </vt:variant>
      <vt:variant>
        <vt:lpwstr/>
      </vt:variant>
      <vt:variant>
        <vt:lpwstr>_Toc138775801</vt:lpwstr>
      </vt:variant>
      <vt:variant>
        <vt:i4>1441846</vt:i4>
      </vt:variant>
      <vt:variant>
        <vt:i4>323</vt:i4>
      </vt:variant>
      <vt:variant>
        <vt:i4>0</vt:i4>
      </vt:variant>
      <vt:variant>
        <vt:i4>5</vt:i4>
      </vt:variant>
      <vt:variant>
        <vt:lpwstr/>
      </vt:variant>
      <vt:variant>
        <vt:lpwstr>_Toc138775800</vt:lpwstr>
      </vt:variant>
      <vt:variant>
        <vt:i4>2031673</vt:i4>
      </vt:variant>
      <vt:variant>
        <vt:i4>317</vt:i4>
      </vt:variant>
      <vt:variant>
        <vt:i4>0</vt:i4>
      </vt:variant>
      <vt:variant>
        <vt:i4>5</vt:i4>
      </vt:variant>
      <vt:variant>
        <vt:lpwstr/>
      </vt:variant>
      <vt:variant>
        <vt:lpwstr>_Toc138775799</vt:lpwstr>
      </vt:variant>
      <vt:variant>
        <vt:i4>2031673</vt:i4>
      </vt:variant>
      <vt:variant>
        <vt:i4>311</vt:i4>
      </vt:variant>
      <vt:variant>
        <vt:i4>0</vt:i4>
      </vt:variant>
      <vt:variant>
        <vt:i4>5</vt:i4>
      </vt:variant>
      <vt:variant>
        <vt:lpwstr/>
      </vt:variant>
      <vt:variant>
        <vt:lpwstr>_Toc138775797</vt:lpwstr>
      </vt:variant>
      <vt:variant>
        <vt:i4>2031673</vt:i4>
      </vt:variant>
      <vt:variant>
        <vt:i4>305</vt:i4>
      </vt:variant>
      <vt:variant>
        <vt:i4>0</vt:i4>
      </vt:variant>
      <vt:variant>
        <vt:i4>5</vt:i4>
      </vt:variant>
      <vt:variant>
        <vt:lpwstr/>
      </vt:variant>
      <vt:variant>
        <vt:lpwstr>_Toc138775796</vt:lpwstr>
      </vt:variant>
      <vt:variant>
        <vt:i4>2031673</vt:i4>
      </vt:variant>
      <vt:variant>
        <vt:i4>299</vt:i4>
      </vt:variant>
      <vt:variant>
        <vt:i4>0</vt:i4>
      </vt:variant>
      <vt:variant>
        <vt:i4>5</vt:i4>
      </vt:variant>
      <vt:variant>
        <vt:lpwstr/>
      </vt:variant>
      <vt:variant>
        <vt:lpwstr>_Toc138775795</vt:lpwstr>
      </vt:variant>
      <vt:variant>
        <vt:i4>2031673</vt:i4>
      </vt:variant>
      <vt:variant>
        <vt:i4>293</vt:i4>
      </vt:variant>
      <vt:variant>
        <vt:i4>0</vt:i4>
      </vt:variant>
      <vt:variant>
        <vt:i4>5</vt:i4>
      </vt:variant>
      <vt:variant>
        <vt:lpwstr/>
      </vt:variant>
      <vt:variant>
        <vt:lpwstr>_Toc138775794</vt:lpwstr>
      </vt:variant>
      <vt:variant>
        <vt:i4>2031673</vt:i4>
      </vt:variant>
      <vt:variant>
        <vt:i4>287</vt:i4>
      </vt:variant>
      <vt:variant>
        <vt:i4>0</vt:i4>
      </vt:variant>
      <vt:variant>
        <vt:i4>5</vt:i4>
      </vt:variant>
      <vt:variant>
        <vt:lpwstr/>
      </vt:variant>
      <vt:variant>
        <vt:lpwstr>_Toc138775793</vt:lpwstr>
      </vt:variant>
      <vt:variant>
        <vt:i4>2031673</vt:i4>
      </vt:variant>
      <vt:variant>
        <vt:i4>281</vt:i4>
      </vt:variant>
      <vt:variant>
        <vt:i4>0</vt:i4>
      </vt:variant>
      <vt:variant>
        <vt:i4>5</vt:i4>
      </vt:variant>
      <vt:variant>
        <vt:lpwstr/>
      </vt:variant>
      <vt:variant>
        <vt:lpwstr>_Toc138775792</vt:lpwstr>
      </vt:variant>
      <vt:variant>
        <vt:i4>2031673</vt:i4>
      </vt:variant>
      <vt:variant>
        <vt:i4>275</vt:i4>
      </vt:variant>
      <vt:variant>
        <vt:i4>0</vt:i4>
      </vt:variant>
      <vt:variant>
        <vt:i4>5</vt:i4>
      </vt:variant>
      <vt:variant>
        <vt:lpwstr/>
      </vt:variant>
      <vt:variant>
        <vt:lpwstr>_Toc138775791</vt:lpwstr>
      </vt:variant>
      <vt:variant>
        <vt:i4>2031673</vt:i4>
      </vt:variant>
      <vt:variant>
        <vt:i4>269</vt:i4>
      </vt:variant>
      <vt:variant>
        <vt:i4>0</vt:i4>
      </vt:variant>
      <vt:variant>
        <vt:i4>5</vt:i4>
      </vt:variant>
      <vt:variant>
        <vt:lpwstr/>
      </vt:variant>
      <vt:variant>
        <vt:lpwstr>_Toc138775790</vt:lpwstr>
      </vt:variant>
      <vt:variant>
        <vt:i4>1966137</vt:i4>
      </vt:variant>
      <vt:variant>
        <vt:i4>263</vt:i4>
      </vt:variant>
      <vt:variant>
        <vt:i4>0</vt:i4>
      </vt:variant>
      <vt:variant>
        <vt:i4>5</vt:i4>
      </vt:variant>
      <vt:variant>
        <vt:lpwstr/>
      </vt:variant>
      <vt:variant>
        <vt:lpwstr>_Toc138775789</vt:lpwstr>
      </vt:variant>
      <vt:variant>
        <vt:i4>1966137</vt:i4>
      </vt:variant>
      <vt:variant>
        <vt:i4>257</vt:i4>
      </vt:variant>
      <vt:variant>
        <vt:i4>0</vt:i4>
      </vt:variant>
      <vt:variant>
        <vt:i4>5</vt:i4>
      </vt:variant>
      <vt:variant>
        <vt:lpwstr/>
      </vt:variant>
      <vt:variant>
        <vt:lpwstr>_Toc138775788</vt:lpwstr>
      </vt:variant>
      <vt:variant>
        <vt:i4>1966137</vt:i4>
      </vt:variant>
      <vt:variant>
        <vt:i4>251</vt:i4>
      </vt:variant>
      <vt:variant>
        <vt:i4>0</vt:i4>
      </vt:variant>
      <vt:variant>
        <vt:i4>5</vt:i4>
      </vt:variant>
      <vt:variant>
        <vt:lpwstr/>
      </vt:variant>
      <vt:variant>
        <vt:lpwstr>_Toc138775787</vt:lpwstr>
      </vt:variant>
      <vt:variant>
        <vt:i4>1966137</vt:i4>
      </vt:variant>
      <vt:variant>
        <vt:i4>245</vt:i4>
      </vt:variant>
      <vt:variant>
        <vt:i4>0</vt:i4>
      </vt:variant>
      <vt:variant>
        <vt:i4>5</vt:i4>
      </vt:variant>
      <vt:variant>
        <vt:lpwstr/>
      </vt:variant>
      <vt:variant>
        <vt:lpwstr>_Toc138775786</vt:lpwstr>
      </vt:variant>
      <vt:variant>
        <vt:i4>1966137</vt:i4>
      </vt:variant>
      <vt:variant>
        <vt:i4>239</vt:i4>
      </vt:variant>
      <vt:variant>
        <vt:i4>0</vt:i4>
      </vt:variant>
      <vt:variant>
        <vt:i4>5</vt:i4>
      </vt:variant>
      <vt:variant>
        <vt:lpwstr/>
      </vt:variant>
      <vt:variant>
        <vt:lpwstr>_Toc138775785</vt:lpwstr>
      </vt:variant>
      <vt:variant>
        <vt:i4>1966137</vt:i4>
      </vt:variant>
      <vt:variant>
        <vt:i4>233</vt:i4>
      </vt:variant>
      <vt:variant>
        <vt:i4>0</vt:i4>
      </vt:variant>
      <vt:variant>
        <vt:i4>5</vt:i4>
      </vt:variant>
      <vt:variant>
        <vt:lpwstr/>
      </vt:variant>
      <vt:variant>
        <vt:lpwstr>_Toc138775784</vt:lpwstr>
      </vt:variant>
      <vt:variant>
        <vt:i4>1966137</vt:i4>
      </vt:variant>
      <vt:variant>
        <vt:i4>227</vt:i4>
      </vt:variant>
      <vt:variant>
        <vt:i4>0</vt:i4>
      </vt:variant>
      <vt:variant>
        <vt:i4>5</vt:i4>
      </vt:variant>
      <vt:variant>
        <vt:lpwstr/>
      </vt:variant>
      <vt:variant>
        <vt:lpwstr>_Toc138775783</vt:lpwstr>
      </vt:variant>
      <vt:variant>
        <vt:i4>1966137</vt:i4>
      </vt:variant>
      <vt:variant>
        <vt:i4>221</vt:i4>
      </vt:variant>
      <vt:variant>
        <vt:i4>0</vt:i4>
      </vt:variant>
      <vt:variant>
        <vt:i4>5</vt:i4>
      </vt:variant>
      <vt:variant>
        <vt:lpwstr/>
      </vt:variant>
      <vt:variant>
        <vt:lpwstr>_Toc138775782</vt:lpwstr>
      </vt:variant>
      <vt:variant>
        <vt:i4>1966137</vt:i4>
      </vt:variant>
      <vt:variant>
        <vt:i4>215</vt:i4>
      </vt:variant>
      <vt:variant>
        <vt:i4>0</vt:i4>
      </vt:variant>
      <vt:variant>
        <vt:i4>5</vt:i4>
      </vt:variant>
      <vt:variant>
        <vt:lpwstr/>
      </vt:variant>
      <vt:variant>
        <vt:lpwstr>_Toc138775781</vt:lpwstr>
      </vt:variant>
      <vt:variant>
        <vt:i4>1966137</vt:i4>
      </vt:variant>
      <vt:variant>
        <vt:i4>209</vt:i4>
      </vt:variant>
      <vt:variant>
        <vt:i4>0</vt:i4>
      </vt:variant>
      <vt:variant>
        <vt:i4>5</vt:i4>
      </vt:variant>
      <vt:variant>
        <vt:lpwstr/>
      </vt:variant>
      <vt:variant>
        <vt:lpwstr>_Toc138775780</vt:lpwstr>
      </vt:variant>
      <vt:variant>
        <vt:i4>1114169</vt:i4>
      </vt:variant>
      <vt:variant>
        <vt:i4>203</vt:i4>
      </vt:variant>
      <vt:variant>
        <vt:i4>0</vt:i4>
      </vt:variant>
      <vt:variant>
        <vt:i4>5</vt:i4>
      </vt:variant>
      <vt:variant>
        <vt:lpwstr/>
      </vt:variant>
      <vt:variant>
        <vt:lpwstr>_Toc138775779</vt:lpwstr>
      </vt:variant>
      <vt:variant>
        <vt:i4>1114169</vt:i4>
      </vt:variant>
      <vt:variant>
        <vt:i4>197</vt:i4>
      </vt:variant>
      <vt:variant>
        <vt:i4>0</vt:i4>
      </vt:variant>
      <vt:variant>
        <vt:i4>5</vt:i4>
      </vt:variant>
      <vt:variant>
        <vt:lpwstr/>
      </vt:variant>
      <vt:variant>
        <vt:lpwstr>_Toc138775778</vt:lpwstr>
      </vt:variant>
      <vt:variant>
        <vt:i4>1114169</vt:i4>
      </vt:variant>
      <vt:variant>
        <vt:i4>191</vt:i4>
      </vt:variant>
      <vt:variant>
        <vt:i4>0</vt:i4>
      </vt:variant>
      <vt:variant>
        <vt:i4>5</vt:i4>
      </vt:variant>
      <vt:variant>
        <vt:lpwstr/>
      </vt:variant>
      <vt:variant>
        <vt:lpwstr>_Toc138775777</vt:lpwstr>
      </vt:variant>
      <vt:variant>
        <vt:i4>1114169</vt:i4>
      </vt:variant>
      <vt:variant>
        <vt:i4>185</vt:i4>
      </vt:variant>
      <vt:variant>
        <vt:i4>0</vt:i4>
      </vt:variant>
      <vt:variant>
        <vt:i4>5</vt:i4>
      </vt:variant>
      <vt:variant>
        <vt:lpwstr/>
      </vt:variant>
      <vt:variant>
        <vt:lpwstr>_Toc138775776</vt:lpwstr>
      </vt:variant>
      <vt:variant>
        <vt:i4>1114169</vt:i4>
      </vt:variant>
      <vt:variant>
        <vt:i4>179</vt:i4>
      </vt:variant>
      <vt:variant>
        <vt:i4>0</vt:i4>
      </vt:variant>
      <vt:variant>
        <vt:i4>5</vt:i4>
      </vt:variant>
      <vt:variant>
        <vt:lpwstr/>
      </vt:variant>
      <vt:variant>
        <vt:lpwstr>_Toc138775775</vt:lpwstr>
      </vt:variant>
      <vt:variant>
        <vt:i4>1114169</vt:i4>
      </vt:variant>
      <vt:variant>
        <vt:i4>173</vt:i4>
      </vt:variant>
      <vt:variant>
        <vt:i4>0</vt:i4>
      </vt:variant>
      <vt:variant>
        <vt:i4>5</vt:i4>
      </vt:variant>
      <vt:variant>
        <vt:lpwstr/>
      </vt:variant>
      <vt:variant>
        <vt:lpwstr>_Toc138775774</vt:lpwstr>
      </vt:variant>
      <vt:variant>
        <vt:i4>1114169</vt:i4>
      </vt:variant>
      <vt:variant>
        <vt:i4>167</vt:i4>
      </vt:variant>
      <vt:variant>
        <vt:i4>0</vt:i4>
      </vt:variant>
      <vt:variant>
        <vt:i4>5</vt:i4>
      </vt:variant>
      <vt:variant>
        <vt:lpwstr/>
      </vt:variant>
      <vt:variant>
        <vt:lpwstr>_Toc138775773</vt:lpwstr>
      </vt:variant>
      <vt:variant>
        <vt:i4>1114169</vt:i4>
      </vt:variant>
      <vt:variant>
        <vt:i4>161</vt:i4>
      </vt:variant>
      <vt:variant>
        <vt:i4>0</vt:i4>
      </vt:variant>
      <vt:variant>
        <vt:i4>5</vt:i4>
      </vt:variant>
      <vt:variant>
        <vt:lpwstr/>
      </vt:variant>
      <vt:variant>
        <vt:lpwstr>_Toc138775772</vt:lpwstr>
      </vt:variant>
      <vt:variant>
        <vt:i4>1114169</vt:i4>
      </vt:variant>
      <vt:variant>
        <vt:i4>155</vt:i4>
      </vt:variant>
      <vt:variant>
        <vt:i4>0</vt:i4>
      </vt:variant>
      <vt:variant>
        <vt:i4>5</vt:i4>
      </vt:variant>
      <vt:variant>
        <vt:lpwstr/>
      </vt:variant>
      <vt:variant>
        <vt:lpwstr>_Toc138775771</vt:lpwstr>
      </vt:variant>
      <vt:variant>
        <vt:i4>1114169</vt:i4>
      </vt:variant>
      <vt:variant>
        <vt:i4>149</vt:i4>
      </vt:variant>
      <vt:variant>
        <vt:i4>0</vt:i4>
      </vt:variant>
      <vt:variant>
        <vt:i4>5</vt:i4>
      </vt:variant>
      <vt:variant>
        <vt:lpwstr/>
      </vt:variant>
      <vt:variant>
        <vt:lpwstr>_Toc138775770</vt:lpwstr>
      </vt:variant>
      <vt:variant>
        <vt:i4>1048633</vt:i4>
      </vt:variant>
      <vt:variant>
        <vt:i4>143</vt:i4>
      </vt:variant>
      <vt:variant>
        <vt:i4>0</vt:i4>
      </vt:variant>
      <vt:variant>
        <vt:i4>5</vt:i4>
      </vt:variant>
      <vt:variant>
        <vt:lpwstr/>
      </vt:variant>
      <vt:variant>
        <vt:lpwstr>_Toc138775769</vt:lpwstr>
      </vt:variant>
      <vt:variant>
        <vt:i4>1048633</vt:i4>
      </vt:variant>
      <vt:variant>
        <vt:i4>137</vt:i4>
      </vt:variant>
      <vt:variant>
        <vt:i4>0</vt:i4>
      </vt:variant>
      <vt:variant>
        <vt:i4>5</vt:i4>
      </vt:variant>
      <vt:variant>
        <vt:lpwstr/>
      </vt:variant>
      <vt:variant>
        <vt:lpwstr>_Toc138775768</vt:lpwstr>
      </vt:variant>
      <vt:variant>
        <vt:i4>1048633</vt:i4>
      </vt:variant>
      <vt:variant>
        <vt:i4>131</vt:i4>
      </vt:variant>
      <vt:variant>
        <vt:i4>0</vt:i4>
      </vt:variant>
      <vt:variant>
        <vt:i4>5</vt:i4>
      </vt:variant>
      <vt:variant>
        <vt:lpwstr/>
      </vt:variant>
      <vt:variant>
        <vt:lpwstr>_Toc138775767</vt:lpwstr>
      </vt:variant>
      <vt:variant>
        <vt:i4>1048633</vt:i4>
      </vt:variant>
      <vt:variant>
        <vt:i4>125</vt:i4>
      </vt:variant>
      <vt:variant>
        <vt:i4>0</vt:i4>
      </vt:variant>
      <vt:variant>
        <vt:i4>5</vt:i4>
      </vt:variant>
      <vt:variant>
        <vt:lpwstr/>
      </vt:variant>
      <vt:variant>
        <vt:lpwstr>_Toc138775766</vt:lpwstr>
      </vt:variant>
      <vt:variant>
        <vt:i4>1048633</vt:i4>
      </vt:variant>
      <vt:variant>
        <vt:i4>119</vt:i4>
      </vt:variant>
      <vt:variant>
        <vt:i4>0</vt:i4>
      </vt:variant>
      <vt:variant>
        <vt:i4>5</vt:i4>
      </vt:variant>
      <vt:variant>
        <vt:lpwstr/>
      </vt:variant>
      <vt:variant>
        <vt:lpwstr>_Toc138775765</vt:lpwstr>
      </vt:variant>
      <vt:variant>
        <vt:i4>1048633</vt:i4>
      </vt:variant>
      <vt:variant>
        <vt:i4>113</vt:i4>
      </vt:variant>
      <vt:variant>
        <vt:i4>0</vt:i4>
      </vt:variant>
      <vt:variant>
        <vt:i4>5</vt:i4>
      </vt:variant>
      <vt:variant>
        <vt:lpwstr/>
      </vt:variant>
      <vt:variant>
        <vt:lpwstr>_Toc138775764</vt:lpwstr>
      </vt:variant>
      <vt:variant>
        <vt:i4>1048633</vt:i4>
      </vt:variant>
      <vt:variant>
        <vt:i4>107</vt:i4>
      </vt:variant>
      <vt:variant>
        <vt:i4>0</vt:i4>
      </vt:variant>
      <vt:variant>
        <vt:i4>5</vt:i4>
      </vt:variant>
      <vt:variant>
        <vt:lpwstr/>
      </vt:variant>
      <vt:variant>
        <vt:lpwstr>_Toc138775763</vt:lpwstr>
      </vt:variant>
      <vt:variant>
        <vt:i4>1048633</vt:i4>
      </vt:variant>
      <vt:variant>
        <vt:i4>101</vt:i4>
      </vt:variant>
      <vt:variant>
        <vt:i4>0</vt:i4>
      </vt:variant>
      <vt:variant>
        <vt:i4>5</vt:i4>
      </vt:variant>
      <vt:variant>
        <vt:lpwstr/>
      </vt:variant>
      <vt:variant>
        <vt:lpwstr>_Toc138775762</vt:lpwstr>
      </vt:variant>
      <vt:variant>
        <vt:i4>1048633</vt:i4>
      </vt:variant>
      <vt:variant>
        <vt:i4>95</vt:i4>
      </vt:variant>
      <vt:variant>
        <vt:i4>0</vt:i4>
      </vt:variant>
      <vt:variant>
        <vt:i4>5</vt:i4>
      </vt:variant>
      <vt:variant>
        <vt:lpwstr/>
      </vt:variant>
      <vt:variant>
        <vt:lpwstr>_Toc138775761</vt:lpwstr>
      </vt:variant>
      <vt:variant>
        <vt:i4>1048633</vt:i4>
      </vt:variant>
      <vt:variant>
        <vt:i4>89</vt:i4>
      </vt:variant>
      <vt:variant>
        <vt:i4>0</vt:i4>
      </vt:variant>
      <vt:variant>
        <vt:i4>5</vt:i4>
      </vt:variant>
      <vt:variant>
        <vt:lpwstr/>
      </vt:variant>
      <vt:variant>
        <vt:lpwstr>_Toc138775760</vt:lpwstr>
      </vt:variant>
      <vt:variant>
        <vt:i4>1245241</vt:i4>
      </vt:variant>
      <vt:variant>
        <vt:i4>83</vt:i4>
      </vt:variant>
      <vt:variant>
        <vt:i4>0</vt:i4>
      </vt:variant>
      <vt:variant>
        <vt:i4>5</vt:i4>
      </vt:variant>
      <vt:variant>
        <vt:lpwstr/>
      </vt:variant>
      <vt:variant>
        <vt:lpwstr>_Toc138775759</vt:lpwstr>
      </vt:variant>
      <vt:variant>
        <vt:i4>1245241</vt:i4>
      </vt:variant>
      <vt:variant>
        <vt:i4>77</vt:i4>
      </vt:variant>
      <vt:variant>
        <vt:i4>0</vt:i4>
      </vt:variant>
      <vt:variant>
        <vt:i4>5</vt:i4>
      </vt:variant>
      <vt:variant>
        <vt:lpwstr/>
      </vt:variant>
      <vt:variant>
        <vt:lpwstr>_Toc138775758</vt:lpwstr>
      </vt:variant>
      <vt:variant>
        <vt:i4>1245241</vt:i4>
      </vt:variant>
      <vt:variant>
        <vt:i4>71</vt:i4>
      </vt:variant>
      <vt:variant>
        <vt:i4>0</vt:i4>
      </vt:variant>
      <vt:variant>
        <vt:i4>5</vt:i4>
      </vt:variant>
      <vt:variant>
        <vt:lpwstr/>
      </vt:variant>
      <vt:variant>
        <vt:lpwstr>_Toc138775757</vt:lpwstr>
      </vt:variant>
      <vt:variant>
        <vt:i4>1245241</vt:i4>
      </vt:variant>
      <vt:variant>
        <vt:i4>65</vt:i4>
      </vt:variant>
      <vt:variant>
        <vt:i4>0</vt:i4>
      </vt:variant>
      <vt:variant>
        <vt:i4>5</vt:i4>
      </vt:variant>
      <vt:variant>
        <vt:lpwstr/>
      </vt:variant>
      <vt:variant>
        <vt:lpwstr>_Toc138775756</vt:lpwstr>
      </vt:variant>
      <vt:variant>
        <vt:i4>1245241</vt:i4>
      </vt:variant>
      <vt:variant>
        <vt:i4>59</vt:i4>
      </vt:variant>
      <vt:variant>
        <vt:i4>0</vt:i4>
      </vt:variant>
      <vt:variant>
        <vt:i4>5</vt:i4>
      </vt:variant>
      <vt:variant>
        <vt:lpwstr/>
      </vt:variant>
      <vt:variant>
        <vt:lpwstr>_Toc138775755</vt:lpwstr>
      </vt:variant>
      <vt:variant>
        <vt:i4>1245241</vt:i4>
      </vt:variant>
      <vt:variant>
        <vt:i4>53</vt:i4>
      </vt:variant>
      <vt:variant>
        <vt:i4>0</vt:i4>
      </vt:variant>
      <vt:variant>
        <vt:i4>5</vt:i4>
      </vt:variant>
      <vt:variant>
        <vt:lpwstr/>
      </vt:variant>
      <vt:variant>
        <vt:lpwstr>_Toc138775754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TASTARD Antoine</dc:creator>
  <cp:keywords/>
  <cp:lastModifiedBy>RABUSSIER Raphael</cp:lastModifiedBy>
  <cp:revision>1319</cp:revision>
  <cp:lastPrinted>2022-10-04T14:04:00Z</cp:lastPrinted>
  <dcterms:created xsi:type="dcterms:W3CDTF">2023-06-07T08:52:00Z</dcterms:created>
  <dcterms:modified xsi:type="dcterms:W3CDTF">2025-07-30T14:16:00Z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SSIER1">
    <vt:lpwstr>Marché de Travaux</vt:lpwstr>
  </property>
  <property fmtid="{D5CDD505-2E9C-101B-9397-08002B2CF9AE}" pid="3" name="DOSSIER2">
    <vt:lpwstr>- Planches d'essais géotechniques</vt:lpwstr>
  </property>
  <property fmtid="{D5CDD505-2E9C-101B-9397-08002B2CF9AE}" pid="4" name="DATELIVRABLE">
    <vt:lpwstr>28/07/2023</vt:lpwstr>
  </property>
  <property fmtid="{D5CDD505-2E9C-101B-9397-08002B2CF9AE}" pid="5" name="Cart_PROJET">
    <vt:lpwstr>58431</vt:lpwstr>
  </property>
  <property fmtid="{D5CDD505-2E9C-101B-9397-08002B2CF9AE}" pid="6" name="Cart_Emetteur">
    <vt:lpwstr>ALS</vt:lpwstr>
  </property>
  <property fmtid="{D5CDD505-2E9C-101B-9397-08002B2CF9AE}" pid="7" name="Cart_Phase">
    <vt:lpwstr>DCE</vt:lpwstr>
  </property>
  <property fmtid="{D5CDD505-2E9C-101B-9397-08002B2CF9AE}" pid="8" name="Cart_Domaine">
    <vt:lpwstr>ENV</vt:lpwstr>
  </property>
  <property fmtid="{D5CDD505-2E9C-101B-9397-08002B2CF9AE}" pid="9" name="Cart_Zone">
    <vt:lpwstr>GEN</vt:lpwstr>
  </property>
  <property fmtid="{D5CDD505-2E9C-101B-9397-08002B2CF9AE}" pid="10" name="Cart_TypeDoc">
    <vt:lpwstr>NRE</vt:lpwstr>
  </property>
  <property fmtid="{D5CDD505-2E9C-101B-9397-08002B2CF9AE}" pid="11" name="Cart_Numéro">
    <vt:lpwstr>00031</vt:lpwstr>
  </property>
  <property fmtid="{D5CDD505-2E9C-101B-9397-08002B2CF9AE}" pid="12" name="Cart_Indice">
    <vt:lpwstr>0</vt:lpwstr>
  </property>
  <property fmtid="{D5CDD505-2E9C-101B-9397-08002B2CF9AE}" pid="13" name="ContentTypeId">
    <vt:lpwstr>0x0101008D4B10841DE6F84D91525901EED23387</vt:lpwstr>
  </property>
  <property fmtid="{D5CDD505-2E9C-101B-9397-08002B2CF9AE}" pid="14" name="MediaServiceImageTags">
    <vt:lpwstr/>
  </property>
  <property fmtid="{D5CDD505-2E9C-101B-9397-08002B2CF9AE}" pid="15" name="DOSSIER3">
    <vt:lpwstr>Dossier de Consultation des entreprises (DCE)</vt:lpwstr>
  </property>
  <property fmtid="{D5CDD505-2E9C-101B-9397-08002B2CF9AE}" pid="16" name="TITRE1">
    <vt:lpwstr>A04. NOTICE DE RESPECT DE L'ENVIRONNEMENT (NRE)</vt:lpwstr>
  </property>
  <property fmtid="{D5CDD505-2E9C-101B-9397-08002B2CF9AE}" pid="17" name="TITRE2">
    <vt:lpwstr>A04 - Annexe A - Trame de Schéma Organisationnel du Plan de Respect de l'Environnement (SOPRE)</vt:lpwstr>
  </property>
  <property fmtid="{D5CDD505-2E9C-101B-9397-08002B2CF9AE}" pid="18" name="TITRE3">
    <vt:lpwstr> </vt:lpwstr>
  </property>
  <property fmtid="{D5CDD505-2E9C-101B-9397-08002B2CF9AE}" pid="19" name="TITRE4">
    <vt:lpwstr> </vt:lpwstr>
  </property>
  <property fmtid="{D5CDD505-2E9C-101B-9397-08002B2CF9AE}" pid="20" name="TITREPIECE">
    <vt:lpwstr>Trame de Schéma Organisationnel du Plan de Respect de l'Environnement (SOPRE)</vt:lpwstr>
  </property>
</Properties>
</file>